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52D" w:rsidRPr="00C1280E" w:rsidRDefault="0030252D" w:rsidP="00063007">
      <w:pPr>
        <w:jc w:val="center"/>
        <w:rPr>
          <w:b/>
          <w:sz w:val="32"/>
          <w:szCs w:val="32"/>
        </w:rPr>
      </w:pPr>
      <w:r w:rsidRPr="00C1280E">
        <w:rPr>
          <w:b/>
          <w:sz w:val="32"/>
          <w:szCs w:val="32"/>
        </w:rPr>
        <w:t>Сведения</w:t>
      </w:r>
      <w:r w:rsidRPr="00C1280E">
        <w:rPr>
          <w:b/>
          <w:sz w:val="32"/>
          <w:szCs w:val="32"/>
        </w:rPr>
        <w:br/>
        <w:t>о доходах, об имуществе и обязательствах имущественного характера лиц, замещающих должности</w:t>
      </w:r>
      <w:r w:rsidRPr="00C1280E">
        <w:rPr>
          <w:b/>
          <w:sz w:val="32"/>
          <w:szCs w:val="32"/>
        </w:rPr>
        <w:br/>
        <w:t xml:space="preserve">начальников и их заместителей в территориальных органах Минюста России </w:t>
      </w:r>
      <w:r w:rsidRPr="00C1280E">
        <w:rPr>
          <w:b/>
          <w:sz w:val="32"/>
          <w:szCs w:val="32"/>
        </w:rPr>
        <w:br/>
        <w:t>и членов их семей за 2012 год</w:t>
      </w:r>
    </w:p>
    <w:p w:rsidR="0030252D" w:rsidRDefault="0030252D" w:rsidP="00063007">
      <w:pPr>
        <w:rPr>
          <w:color w:val="FF0000"/>
        </w:rPr>
      </w:pPr>
    </w:p>
    <w:p w:rsidR="0030252D" w:rsidRDefault="0030252D" w:rsidP="00063007">
      <w:pPr>
        <w:rPr>
          <w:color w:val="FF0000"/>
        </w:rPr>
      </w:pPr>
    </w:p>
    <w:tbl>
      <w:tblPr>
        <w:tblW w:w="15376" w:type="dxa"/>
        <w:tblInd w:w="108" w:type="dxa"/>
        <w:tblLayout w:type="fixed"/>
        <w:tblLook w:val="01E0"/>
      </w:tblPr>
      <w:tblGrid>
        <w:gridCol w:w="6"/>
        <w:gridCol w:w="2159"/>
        <w:gridCol w:w="3059"/>
        <w:gridCol w:w="1802"/>
        <w:gridCol w:w="3416"/>
        <w:gridCol w:w="1619"/>
        <w:gridCol w:w="1046"/>
        <w:gridCol w:w="2269"/>
      </w:tblGrid>
      <w:tr w:rsidR="0030252D" w:rsidTr="000051F9">
        <w:tc>
          <w:tcPr>
            <w:tcW w:w="21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566AA" w:rsidRDefault="0030252D">
            <w:pPr>
              <w:jc w:val="center"/>
              <w:rPr>
                <w:b/>
              </w:rPr>
            </w:pPr>
            <w:r w:rsidRPr="00E566AA">
              <w:rPr>
                <w:b/>
              </w:rPr>
              <w:t>Фамилия, инициалы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566AA" w:rsidRDefault="0030252D">
            <w:pPr>
              <w:jc w:val="center"/>
              <w:rPr>
                <w:b/>
              </w:rPr>
            </w:pPr>
            <w:r w:rsidRPr="00E566AA">
              <w:rPr>
                <w:b/>
              </w:rPr>
              <w:t>Должность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  <w:r w:rsidRPr="00E566AA">
              <w:rPr>
                <w:b/>
              </w:rPr>
              <w:t>Общая сумма декларированного годового дохода</w:t>
            </w:r>
          </w:p>
          <w:p w:rsidR="0030252D" w:rsidRPr="00E566AA" w:rsidRDefault="0030252D">
            <w:pPr>
              <w:jc w:val="center"/>
              <w:rPr>
                <w:b/>
              </w:rPr>
            </w:pPr>
            <w:r w:rsidRPr="00E566AA">
              <w:rPr>
                <w:b/>
              </w:rPr>
              <w:t xml:space="preserve"> за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E566AA">
                <w:rPr>
                  <w:b/>
                </w:rPr>
                <w:t>2012 г</w:t>
              </w:r>
            </w:smartTag>
            <w:r w:rsidRPr="00E566AA">
              <w:rPr>
                <w:b/>
              </w:rPr>
              <w:t>. (руб.)</w:t>
            </w:r>
          </w:p>
        </w:tc>
        <w:tc>
          <w:tcPr>
            <w:tcW w:w="6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566AA" w:rsidRDefault="0030252D">
            <w:pPr>
              <w:jc w:val="center"/>
              <w:rPr>
                <w:b/>
              </w:rPr>
            </w:pPr>
            <w:r w:rsidRPr="00E566AA">
              <w:rPr>
                <w:b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566AA" w:rsidRDefault="0030252D">
            <w:pPr>
              <w:jc w:val="center"/>
              <w:rPr>
                <w:b/>
              </w:rPr>
            </w:pPr>
            <w:r w:rsidRPr="00E566AA">
              <w:rPr>
                <w:b/>
              </w:rPr>
              <w:t>Перечень транспортных средств, принадлежащих на праве собственности (вид, марка)</w:t>
            </w:r>
          </w:p>
        </w:tc>
      </w:tr>
      <w:tr w:rsidR="0030252D" w:rsidTr="000051F9">
        <w:tc>
          <w:tcPr>
            <w:tcW w:w="21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566AA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566AA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566AA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566AA" w:rsidRDefault="0030252D">
            <w:pPr>
              <w:jc w:val="center"/>
              <w:rPr>
                <w:b/>
              </w:rPr>
            </w:pPr>
            <w:r w:rsidRPr="00E566AA">
              <w:rPr>
                <w:b/>
              </w:rPr>
              <w:t>Вид объектов недвижимости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566AA" w:rsidRDefault="0030252D">
            <w:pPr>
              <w:jc w:val="center"/>
              <w:rPr>
                <w:b/>
              </w:rPr>
            </w:pPr>
            <w:r w:rsidRPr="00E566AA">
              <w:rPr>
                <w:b/>
              </w:rPr>
              <w:t>Площадь</w:t>
            </w:r>
            <w:r w:rsidRPr="00E566AA">
              <w:rPr>
                <w:b/>
              </w:rPr>
              <w:br/>
              <w:t>(кв.м.)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566AA" w:rsidRDefault="0030252D">
            <w:pPr>
              <w:jc w:val="center"/>
              <w:rPr>
                <w:b/>
              </w:rPr>
            </w:pPr>
            <w:r w:rsidRPr="00E566AA">
              <w:rPr>
                <w:b/>
              </w:rPr>
              <w:t>Страна расположения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566AA" w:rsidRDefault="0030252D">
            <w:pPr>
              <w:rPr>
                <w:b/>
              </w:rPr>
            </w:pPr>
          </w:p>
        </w:tc>
      </w:tr>
      <w:tr w:rsidR="0030252D" w:rsidTr="000051F9">
        <w:trPr>
          <w:trHeight w:val="796"/>
        </w:trPr>
        <w:tc>
          <w:tcPr>
            <w:tcW w:w="21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566AA" w:rsidRDefault="0030252D">
            <w:pPr>
              <w:rPr>
                <w:b/>
              </w:rPr>
            </w:pPr>
            <w:r w:rsidRPr="00E566AA">
              <w:rPr>
                <w:b/>
              </w:rPr>
              <w:t>Радченко А.А.</w:t>
            </w:r>
          </w:p>
          <w:p w:rsidR="0030252D" w:rsidRPr="00E566AA" w:rsidRDefault="0030252D">
            <w:pPr>
              <w:rPr>
                <w:b/>
              </w:rPr>
            </w:pP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566AA" w:rsidRDefault="0030252D">
            <w:pPr>
              <w:rPr>
                <w:b/>
              </w:rPr>
            </w:pPr>
            <w:r w:rsidRPr="00E566AA">
              <w:rPr>
                <w:b/>
              </w:rPr>
              <w:t>Начальник Управления Минюста России по Республике Адыгея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566AA" w:rsidRDefault="0030252D">
            <w:pPr>
              <w:jc w:val="center"/>
              <w:rPr>
                <w:b/>
              </w:rPr>
            </w:pPr>
            <w:r w:rsidRPr="00E566AA">
              <w:rPr>
                <w:b/>
              </w:rPr>
              <w:t>611 689,04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E566AA" w:rsidRDefault="0030252D">
            <w:pPr>
              <w:rPr>
                <w:b/>
              </w:rPr>
            </w:pPr>
            <w:r w:rsidRPr="00E566AA">
              <w:rPr>
                <w:b/>
              </w:rPr>
              <w:t>садовый земельный участок</w:t>
            </w:r>
          </w:p>
          <w:p w:rsidR="0030252D" w:rsidRPr="00E566AA" w:rsidRDefault="0030252D">
            <w:pPr>
              <w:rPr>
                <w:b/>
              </w:rPr>
            </w:pPr>
            <w:r w:rsidRPr="00E566AA"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E566AA" w:rsidRDefault="0030252D">
            <w:pPr>
              <w:rPr>
                <w:b/>
              </w:rPr>
            </w:pPr>
            <w:r w:rsidRPr="00E566AA">
              <w:rPr>
                <w:b/>
              </w:rPr>
              <w:t>538,8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E566AA" w:rsidRDefault="0030252D">
            <w:pPr>
              <w:rPr>
                <w:b/>
              </w:rPr>
            </w:pPr>
            <w:r w:rsidRPr="00E566AA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566AA" w:rsidRDefault="0030252D">
            <w:pPr>
              <w:rPr>
                <w:b/>
              </w:rPr>
            </w:pPr>
            <w:r w:rsidRPr="00E566AA">
              <w:rPr>
                <w:b/>
              </w:rPr>
              <w:t>–</w:t>
            </w:r>
          </w:p>
        </w:tc>
      </w:tr>
      <w:tr w:rsidR="0030252D" w:rsidTr="000051F9">
        <w:trPr>
          <w:trHeight w:val="115"/>
        </w:trPr>
        <w:tc>
          <w:tcPr>
            <w:tcW w:w="21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B2063C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B2063C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B2063C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B2063C" w:rsidRDefault="0030252D">
            <w:pPr>
              <w:rPr>
                <w:b/>
              </w:rPr>
            </w:pPr>
            <w:r w:rsidRPr="00B2063C">
              <w:rPr>
                <w:b/>
              </w:rPr>
              <w:t>приусадебный земельный участок</w:t>
            </w:r>
          </w:p>
          <w:p w:rsidR="0030252D" w:rsidRPr="00B2063C" w:rsidRDefault="0030252D">
            <w:pPr>
              <w:rPr>
                <w:b/>
              </w:rPr>
            </w:pPr>
            <w:r w:rsidRPr="00B2063C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B2063C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B2063C" w:rsidRDefault="0030252D">
            <w:pPr>
              <w:rPr>
                <w:b/>
              </w:rPr>
            </w:pPr>
            <w:r w:rsidRPr="00B2063C">
              <w:rPr>
                <w:b/>
              </w:rPr>
              <w:t>660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B2063C" w:rsidRDefault="0030252D">
            <w:pPr>
              <w:rPr>
                <w:b/>
              </w:rPr>
            </w:pPr>
            <w:r w:rsidRPr="00B2063C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trHeight w:val="115"/>
        </w:trPr>
        <w:tc>
          <w:tcPr>
            <w:tcW w:w="21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B2063C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B2063C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B2063C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2063C" w:rsidRDefault="0030252D">
            <w:pPr>
              <w:rPr>
                <w:b/>
              </w:rPr>
            </w:pPr>
            <w:r w:rsidRPr="00B2063C">
              <w:rPr>
                <w:b/>
              </w:rPr>
              <w:t>жилой дом</w:t>
            </w:r>
          </w:p>
          <w:p w:rsidR="0030252D" w:rsidRPr="00B2063C" w:rsidRDefault="0030252D">
            <w:pPr>
              <w:rPr>
                <w:b/>
              </w:rPr>
            </w:pPr>
            <w:r w:rsidRPr="00B2063C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B2063C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2063C" w:rsidRDefault="0030252D">
            <w:pPr>
              <w:rPr>
                <w:b/>
              </w:rPr>
            </w:pPr>
            <w:r w:rsidRPr="00B2063C">
              <w:rPr>
                <w:b/>
              </w:rPr>
              <w:t>343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2063C" w:rsidRDefault="0030252D">
            <w:pPr>
              <w:rPr>
                <w:b/>
              </w:rPr>
            </w:pPr>
            <w:r w:rsidRPr="00B2063C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trHeight w:val="84"/>
        </w:trPr>
        <w:tc>
          <w:tcPr>
            <w:tcW w:w="21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2063C" w:rsidRDefault="0030252D">
            <w:pPr>
              <w:rPr>
                <w:b/>
              </w:rPr>
            </w:pPr>
            <w:r w:rsidRPr="00B2063C">
              <w:rPr>
                <w:b/>
              </w:rPr>
              <w:t>Супруга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B2063C" w:rsidRDefault="0030252D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2063C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B2063C">
              <w:rPr>
                <w:b/>
              </w:rPr>
              <w:t>0,</w:t>
            </w:r>
            <w:r>
              <w:rPr>
                <w:b/>
              </w:rPr>
              <w:t>5</w:t>
            </w:r>
            <w:r w:rsidRPr="00B2063C">
              <w:rPr>
                <w:b/>
              </w:rPr>
              <w:t>0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B2063C" w:rsidRDefault="0030252D">
            <w:pPr>
              <w:rPr>
                <w:b/>
              </w:rPr>
            </w:pPr>
            <w:r w:rsidRPr="00B2063C">
              <w:rPr>
                <w:b/>
              </w:rPr>
              <w:t>земельный участок сел. хоз. назначения</w:t>
            </w:r>
          </w:p>
          <w:p w:rsidR="0030252D" w:rsidRPr="00B2063C" w:rsidRDefault="0030252D">
            <w:pPr>
              <w:rPr>
                <w:b/>
              </w:rPr>
            </w:pPr>
            <w:r w:rsidRPr="00B2063C">
              <w:rPr>
                <w:b/>
              </w:rPr>
              <w:t>(собственность долевая, 1/132)</w:t>
            </w:r>
          </w:p>
          <w:p w:rsidR="0030252D" w:rsidRPr="00B2063C" w:rsidRDefault="0030252D">
            <w:pPr>
              <w:rPr>
                <w:b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B2063C" w:rsidRDefault="0030252D">
            <w:pPr>
              <w:rPr>
                <w:b/>
              </w:rPr>
            </w:pPr>
            <w:r w:rsidRPr="00B2063C">
              <w:rPr>
                <w:b/>
              </w:rPr>
              <w:t>29050 – общая</w:t>
            </w:r>
            <w:r w:rsidRPr="00B2063C">
              <w:rPr>
                <w:b/>
              </w:rPr>
              <w:br/>
              <w:t>220,4 – доля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B2063C" w:rsidRDefault="0030252D">
            <w:pPr>
              <w:rPr>
                <w:b/>
              </w:rPr>
            </w:pPr>
            <w:r w:rsidRPr="00B2063C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trHeight w:val="84"/>
        </w:trPr>
        <w:tc>
          <w:tcPr>
            <w:tcW w:w="21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B2063C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B2063C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B2063C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B2063C">
              <w:rPr>
                <w:b/>
              </w:rPr>
              <w:t>земельный участок</w:t>
            </w:r>
          </w:p>
          <w:p w:rsidR="0030252D" w:rsidRPr="00B2063C" w:rsidRDefault="0030252D">
            <w:pPr>
              <w:rPr>
                <w:b/>
              </w:rPr>
            </w:pPr>
            <w:r w:rsidRPr="00B2063C">
              <w:rPr>
                <w:b/>
              </w:rPr>
              <w:t>сел. хоз. назначения</w:t>
            </w:r>
          </w:p>
          <w:p w:rsidR="0030252D" w:rsidRPr="00B2063C" w:rsidRDefault="0030252D">
            <w:pPr>
              <w:rPr>
                <w:b/>
              </w:rPr>
            </w:pPr>
            <w:r w:rsidRPr="00B2063C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B2063C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B2063C" w:rsidRDefault="0030252D">
            <w:pPr>
              <w:rPr>
                <w:b/>
              </w:rPr>
            </w:pPr>
            <w:r>
              <w:rPr>
                <w:b/>
              </w:rPr>
              <w:t>14</w:t>
            </w:r>
            <w:r w:rsidRPr="00B2063C">
              <w:rPr>
                <w:b/>
              </w:rPr>
              <w:t xml:space="preserve"> </w:t>
            </w:r>
            <w:r>
              <w:rPr>
                <w:b/>
              </w:rPr>
              <w:t>0</w:t>
            </w:r>
            <w:r w:rsidRPr="00B2063C">
              <w:rPr>
                <w:b/>
              </w:rPr>
              <w:t>00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B2063C" w:rsidRDefault="0030252D">
            <w:pPr>
              <w:rPr>
                <w:b/>
              </w:rPr>
            </w:pPr>
            <w:r w:rsidRPr="00B2063C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trHeight w:val="84"/>
        </w:trPr>
        <w:tc>
          <w:tcPr>
            <w:tcW w:w="21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B2063C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B2063C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B2063C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жилой дом</w:t>
            </w:r>
          </w:p>
          <w:p w:rsidR="0030252D" w:rsidRPr="00B2063C" w:rsidRDefault="0030252D">
            <w:pPr>
              <w:rPr>
                <w:b/>
              </w:rPr>
            </w:pPr>
            <w:r w:rsidRPr="00B2063C">
              <w:rPr>
                <w:b/>
              </w:rPr>
              <w:t>(</w:t>
            </w:r>
            <w:r>
              <w:rPr>
                <w:b/>
              </w:rPr>
              <w:t>пользование</w:t>
            </w:r>
            <w:r w:rsidRPr="00B2063C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2063C" w:rsidRDefault="0030252D">
            <w:pPr>
              <w:rPr>
                <w:b/>
              </w:rPr>
            </w:pPr>
            <w:r>
              <w:rPr>
                <w:b/>
              </w:rPr>
              <w:t>343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2063C" w:rsidRDefault="0030252D">
            <w:pPr>
              <w:rPr>
                <w:b/>
              </w:rPr>
            </w:pPr>
            <w:r w:rsidRPr="00B2063C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trHeight w:val="540"/>
        </w:trPr>
        <w:tc>
          <w:tcPr>
            <w:tcW w:w="21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950FA7" w:rsidRDefault="0030252D">
            <w:pPr>
              <w:rPr>
                <w:b/>
              </w:rPr>
            </w:pPr>
            <w:r w:rsidRPr="00950FA7">
              <w:rPr>
                <w:b/>
              </w:rPr>
              <w:t>Брантова А.М.</w:t>
            </w:r>
          </w:p>
          <w:p w:rsidR="0030252D" w:rsidRPr="00950FA7" w:rsidRDefault="0030252D">
            <w:pPr>
              <w:rPr>
                <w:b/>
              </w:rPr>
            </w:pP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D64AF8" w:rsidRDefault="0030252D">
            <w:pPr>
              <w:rPr>
                <w:b/>
              </w:rPr>
            </w:pPr>
            <w:r w:rsidRPr="00D64AF8">
              <w:rPr>
                <w:b/>
              </w:rPr>
              <w:t>Заместитель начальника Управления Минюста России по Республике Адыгея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D64AF8" w:rsidRDefault="0030252D">
            <w:pPr>
              <w:jc w:val="center"/>
              <w:rPr>
                <w:b/>
              </w:rPr>
            </w:pPr>
            <w:r w:rsidRPr="00D64AF8">
              <w:rPr>
                <w:b/>
              </w:rPr>
              <w:t>305 824,18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D64AF8" w:rsidRDefault="0030252D">
            <w:pPr>
              <w:rPr>
                <w:b/>
              </w:rPr>
            </w:pPr>
            <w:r w:rsidRPr="00D64AF8">
              <w:rPr>
                <w:b/>
              </w:rPr>
              <w:t xml:space="preserve">земельный участок </w:t>
            </w:r>
          </w:p>
          <w:p w:rsidR="0030252D" w:rsidRPr="00D64AF8" w:rsidRDefault="0030252D" w:rsidP="00207EF1">
            <w:pPr>
              <w:rPr>
                <w:b/>
              </w:rPr>
            </w:pPr>
            <w:r w:rsidRPr="00D64AF8">
              <w:rPr>
                <w:b/>
              </w:rPr>
              <w:t>(</w:t>
            </w:r>
            <w:r>
              <w:rPr>
                <w:b/>
              </w:rPr>
              <w:t>пользование</w:t>
            </w:r>
            <w:r w:rsidRPr="00D64AF8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720</w:t>
            </w:r>
          </w:p>
          <w:p w:rsidR="0030252D" w:rsidRDefault="0030252D">
            <w:pPr>
              <w:rPr>
                <w:b/>
              </w:rPr>
            </w:pPr>
          </w:p>
          <w:p w:rsidR="0030252D" w:rsidRPr="00D64AF8" w:rsidRDefault="0030252D">
            <w:pPr>
              <w:rPr>
                <w:b/>
              </w:rPr>
            </w:pPr>
            <w:r>
              <w:rPr>
                <w:b/>
              </w:rPr>
              <w:t>160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D64AF8">
              <w:rPr>
                <w:b/>
              </w:rPr>
              <w:t>Россия</w:t>
            </w:r>
          </w:p>
          <w:p w:rsidR="0030252D" w:rsidRDefault="0030252D">
            <w:pPr>
              <w:rPr>
                <w:b/>
              </w:rPr>
            </w:pPr>
          </w:p>
          <w:p w:rsidR="0030252D" w:rsidRPr="00D64AF8" w:rsidRDefault="0030252D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D64AF8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trHeight w:val="555"/>
        </w:trPr>
        <w:tc>
          <w:tcPr>
            <w:tcW w:w="21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Pr="00950FA7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D64AF8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Pr="00D64AF8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D64AF8" w:rsidRDefault="0030252D" w:rsidP="00D64AF8">
            <w:pPr>
              <w:rPr>
                <w:b/>
              </w:rPr>
            </w:pPr>
            <w:r>
              <w:rPr>
                <w:b/>
              </w:rPr>
              <w:t xml:space="preserve">жилой </w:t>
            </w:r>
            <w:r w:rsidRPr="00D64AF8">
              <w:rPr>
                <w:b/>
              </w:rPr>
              <w:t>дом</w:t>
            </w:r>
          </w:p>
          <w:p w:rsidR="0030252D" w:rsidRPr="00D64AF8" w:rsidRDefault="0030252D" w:rsidP="00D64AF8">
            <w:pPr>
              <w:rPr>
                <w:b/>
              </w:rPr>
            </w:pPr>
            <w:r w:rsidRPr="00D64AF8">
              <w:rPr>
                <w:b/>
              </w:rPr>
              <w:t>(</w:t>
            </w:r>
            <w:r>
              <w:rPr>
                <w:b/>
              </w:rPr>
              <w:t>пользование</w:t>
            </w:r>
            <w:r w:rsidRPr="00D64AF8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207EF1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D64AF8" w:rsidRDefault="0030252D" w:rsidP="00207EF1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</w:tr>
      <w:tr w:rsidR="0030252D" w:rsidTr="000051F9">
        <w:trPr>
          <w:trHeight w:val="115"/>
        </w:trPr>
        <w:tc>
          <w:tcPr>
            <w:tcW w:w="21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D64AF8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D64AF8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D64AF8" w:rsidRDefault="0030252D">
            <w:pPr>
              <w:rPr>
                <w:b/>
              </w:rPr>
            </w:pPr>
            <w:r>
              <w:rPr>
                <w:b/>
              </w:rPr>
              <w:t xml:space="preserve">жилой </w:t>
            </w:r>
            <w:r w:rsidRPr="00D64AF8">
              <w:rPr>
                <w:b/>
              </w:rPr>
              <w:t>дом</w:t>
            </w:r>
          </w:p>
          <w:p w:rsidR="0030252D" w:rsidRPr="00D64AF8" w:rsidRDefault="0030252D">
            <w:pPr>
              <w:rPr>
                <w:b/>
              </w:rPr>
            </w:pPr>
            <w:r w:rsidRPr="00D64AF8">
              <w:rPr>
                <w:b/>
              </w:rPr>
              <w:t>(</w:t>
            </w:r>
            <w:r>
              <w:rPr>
                <w:b/>
              </w:rPr>
              <w:t>пользование</w:t>
            </w:r>
            <w:r w:rsidRPr="00D64AF8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D64AF8" w:rsidRDefault="0030252D">
            <w:pPr>
              <w:rPr>
                <w:b/>
              </w:rPr>
            </w:pPr>
            <w:r>
              <w:rPr>
                <w:b/>
              </w:rPr>
              <w:t>62,9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D64AF8" w:rsidRDefault="0030252D">
            <w:pPr>
              <w:rPr>
                <w:b/>
              </w:rPr>
            </w:pPr>
            <w:r w:rsidRPr="00D64AF8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D64AF8" w:rsidRDefault="0030252D">
            <w:pPr>
              <w:rPr>
                <w:b/>
              </w:rPr>
            </w:pPr>
          </w:p>
        </w:tc>
      </w:tr>
      <w:tr w:rsidR="0030252D" w:rsidTr="000051F9">
        <w:trPr>
          <w:trHeight w:val="480"/>
        </w:trPr>
        <w:tc>
          <w:tcPr>
            <w:tcW w:w="21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D64AF8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D64AF8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D64AF8" w:rsidRDefault="0030252D">
            <w:pPr>
              <w:rPr>
                <w:b/>
              </w:rPr>
            </w:pPr>
            <w:r w:rsidRPr="00D64AF8">
              <w:rPr>
                <w:b/>
              </w:rPr>
              <w:t>квартира</w:t>
            </w:r>
          </w:p>
          <w:p w:rsidR="0030252D" w:rsidRPr="00D64AF8" w:rsidRDefault="0030252D" w:rsidP="00E566AA">
            <w:pPr>
              <w:rPr>
                <w:b/>
              </w:rPr>
            </w:pPr>
            <w:r w:rsidRPr="00D64AF8">
              <w:rPr>
                <w:b/>
              </w:rPr>
              <w:t>(</w:t>
            </w:r>
            <w:r>
              <w:rPr>
                <w:b/>
              </w:rPr>
              <w:t>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6</w:t>
            </w:r>
            <w:r w:rsidRPr="00D64AF8">
              <w:rPr>
                <w:b/>
              </w:rPr>
              <w:t>3,5</w:t>
            </w:r>
          </w:p>
          <w:p w:rsidR="0030252D" w:rsidRPr="00D64AF8" w:rsidRDefault="0030252D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D64AF8">
              <w:rPr>
                <w:b/>
              </w:rPr>
              <w:t>Россия</w:t>
            </w:r>
          </w:p>
          <w:p w:rsidR="0030252D" w:rsidRPr="00D64AF8" w:rsidRDefault="0030252D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D64AF8" w:rsidRDefault="0030252D">
            <w:pPr>
              <w:rPr>
                <w:b/>
              </w:rPr>
            </w:pPr>
          </w:p>
        </w:tc>
      </w:tr>
      <w:tr w:rsidR="0030252D" w:rsidTr="000051F9">
        <w:trPr>
          <w:trHeight w:val="615"/>
        </w:trPr>
        <w:tc>
          <w:tcPr>
            <w:tcW w:w="216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D64AF8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D64AF8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E566AA">
            <w:pPr>
              <w:rPr>
                <w:b/>
              </w:rPr>
            </w:pPr>
            <w:r>
              <w:rPr>
                <w:b/>
              </w:rPr>
              <w:t>кладовка</w:t>
            </w:r>
          </w:p>
          <w:p w:rsidR="0030252D" w:rsidRPr="00D64AF8" w:rsidRDefault="0030252D" w:rsidP="00E566AA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1,4</w:t>
            </w:r>
          </w:p>
          <w:p w:rsidR="0030252D" w:rsidRDefault="0030252D" w:rsidP="00E566AA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D64AF8" w:rsidRDefault="0030252D" w:rsidP="00E566AA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D64AF8" w:rsidRDefault="0030252D">
            <w:pPr>
              <w:rPr>
                <w:b/>
              </w:rPr>
            </w:pPr>
          </w:p>
        </w:tc>
      </w:tr>
      <w:tr w:rsidR="0030252D" w:rsidTr="000051F9">
        <w:trPr>
          <w:trHeight w:val="465"/>
        </w:trPr>
        <w:tc>
          <w:tcPr>
            <w:tcW w:w="21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3D4070" w:rsidRDefault="0030252D">
            <w:pPr>
              <w:rPr>
                <w:b/>
              </w:rPr>
            </w:pPr>
            <w:r w:rsidRPr="003D4070">
              <w:rPr>
                <w:b/>
              </w:rPr>
              <w:t>Супруг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3D4070" w:rsidRDefault="0030252D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3D4070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284 85979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D64AF8" w:rsidRDefault="0030252D" w:rsidP="003D4070">
            <w:pPr>
              <w:rPr>
                <w:b/>
              </w:rPr>
            </w:pPr>
            <w:r w:rsidRPr="00D64AF8">
              <w:rPr>
                <w:b/>
              </w:rPr>
              <w:t xml:space="preserve">земельный участок </w:t>
            </w:r>
          </w:p>
          <w:p w:rsidR="0030252D" w:rsidRPr="003D4070" w:rsidRDefault="0030252D" w:rsidP="003D4070">
            <w:pPr>
              <w:rPr>
                <w:b/>
              </w:rPr>
            </w:pPr>
            <w:r w:rsidRPr="00D64AF8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D64AF8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720</w:t>
            </w:r>
          </w:p>
          <w:p w:rsidR="0030252D" w:rsidRPr="003D4070" w:rsidRDefault="0030252D">
            <w:pPr>
              <w:rPr>
                <w:b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  <w:p w:rsidR="0030252D" w:rsidRPr="003D4070" w:rsidRDefault="0030252D">
            <w:pPr>
              <w:rPr>
                <w:b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а/м Хундай Соната</w:t>
            </w:r>
          </w:p>
          <w:p w:rsidR="0030252D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  <w:p w:rsidR="0030252D" w:rsidRDefault="0030252D">
            <w:pPr>
              <w:rPr>
                <w:b/>
              </w:rPr>
            </w:pPr>
            <w:r>
              <w:rPr>
                <w:b/>
              </w:rPr>
              <w:t xml:space="preserve">а/м Хундай  </w:t>
            </w:r>
            <w:r>
              <w:rPr>
                <w:b/>
                <w:lang w:val="en-US"/>
              </w:rPr>
              <w:t>IX</w:t>
            </w:r>
            <w:r w:rsidRPr="00A13CEB">
              <w:rPr>
                <w:b/>
              </w:rPr>
              <w:t>35</w:t>
            </w:r>
          </w:p>
          <w:p w:rsidR="0030252D" w:rsidRPr="00B2063C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</w:tr>
      <w:tr w:rsidR="0030252D" w:rsidTr="000051F9">
        <w:trPr>
          <w:trHeight w:val="615"/>
        </w:trPr>
        <w:tc>
          <w:tcPr>
            <w:tcW w:w="21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Pr="003D4070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3D4070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D64AF8" w:rsidRDefault="0030252D" w:rsidP="003D4070">
            <w:pPr>
              <w:rPr>
                <w:b/>
              </w:rPr>
            </w:pPr>
            <w:r>
              <w:rPr>
                <w:b/>
              </w:rPr>
              <w:t xml:space="preserve">жилой </w:t>
            </w:r>
            <w:r w:rsidRPr="00D64AF8">
              <w:rPr>
                <w:b/>
              </w:rPr>
              <w:t>дом</w:t>
            </w:r>
          </w:p>
          <w:p w:rsidR="0030252D" w:rsidRPr="00D64AF8" w:rsidRDefault="0030252D" w:rsidP="003D4070">
            <w:pPr>
              <w:rPr>
                <w:b/>
              </w:rPr>
            </w:pPr>
            <w:r w:rsidRPr="00D64AF8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D64AF8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160</w:t>
            </w:r>
          </w:p>
          <w:p w:rsidR="0030252D" w:rsidRDefault="0030252D" w:rsidP="00207EF1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  <w:p w:rsidR="0030252D" w:rsidRDefault="0030252D" w:rsidP="00207EF1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</w:tr>
      <w:tr w:rsidR="0030252D" w:rsidTr="000051F9">
        <w:trPr>
          <w:trHeight w:val="525"/>
        </w:trPr>
        <w:tc>
          <w:tcPr>
            <w:tcW w:w="21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Pr="003D4070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3D4070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D64AF8" w:rsidRDefault="0030252D" w:rsidP="003D4070">
            <w:pPr>
              <w:rPr>
                <w:b/>
              </w:rPr>
            </w:pPr>
            <w:r>
              <w:rPr>
                <w:b/>
              </w:rPr>
              <w:t xml:space="preserve">жилой </w:t>
            </w:r>
            <w:r w:rsidRPr="00D64AF8">
              <w:rPr>
                <w:b/>
              </w:rPr>
              <w:t>дом</w:t>
            </w:r>
          </w:p>
          <w:p w:rsidR="0030252D" w:rsidRPr="00D64AF8" w:rsidRDefault="0030252D" w:rsidP="003D4070">
            <w:pPr>
              <w:rPr>
                <w:b/>
              </w:rPr>
            </w:pPr>
            <w:r w:rsidRPr="00D64AF8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D64AF8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62,9</w:t>
            </w:r>
          </w:p>
          <w:p w:rsidR="0030252D" w:rsidRDefault="0030252D" w:rsidP="00207EF1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  <w:p w:rsidR="0030252D" w:rsidRDefault="0030252D" w:rsidP="00207EF1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</w:tr>
      <w:tr w:rsidR="0030252D" w:rsidTr="000051F9">
        <w:trPr>
          <w:trHeight w:val="672"/>
        </w:trPr>
        <w:tc>
          <w:tcPr>
            <w:tcW w:w="216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D4070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3D4070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3D4070">
            <w:pPr>
              <w:rPr>
                <w:b/>
              </w:rPr>
            </w:pPr>
            <w:r>
              <w:rPr>
                <w:b/>
              </w:rPr>
              <w:t>квартира</w:t>
            </w:r>
          </w:p>
          <w:p w:rsidR="0030252D" w:rsidRDefault="0030252D" w:rsidP="003D4070">
            <w:pPr>
              <w:rPr>
                <w:b/>
              </w:rPr>
            </w:pPr>
            <w:r>
              <w:rPr>
                <w:b/>
              </w:rPr>
              <w:t>(пользование)</w:t>
            </w:r>
          </w:p>
          <w:p w:rsidR="0030252D" w:rsidRPr="00D64AF8" w:rsidRDefault="0030252D" w:rsidP="003D4070">
            <w:pPr>
              <w:rPr>
                <w:b/>
              </w:rPr>
            </w:pP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207EF1">
            <w:pPr>
              <w:rPr>
                <w:b/>
              </w:rPr>
            </w:pPr>
            <w:r>
              <w:rPr>
                <w:b/>
              </w:rPr>
              <w:t>63,5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207EF1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</w:tr>
      <w:tr w:rsidR="0030252D" w:rsidTr="000051F9">
        <w:trPr>
          <w:trHeight w:val="84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D4070" w:rsidRDefault="0030252D">
            <w:pPr>
              <w:rPr>
                <w:b/>
              </w:rPr>
            </w:pPr>
            <w:r>
              <w:rPr>
                <w:b/>
              </w:rPr>
              <w:t>Сын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3D4070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D4070" w:rsidRDefault="0030252D">
            <w:pPr>
              <w:jc w:val="center"/>
              <w:rPr>
                <w:b/>
              </w:rPr>
            </w:pPr>
            <w:r w:rsidRPr="003D4070"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B2063C">
            <w:pPr>
              <w:rPr>
                <w:b/>
              </w:rPr>
            </w:pPr>
            <w:r>
              <w:rPr>
                <w:b/>
              </w:rPr>
              <w:t>квартира</w:t>
            </w:r>
          </w:p>
          <w:p w:rsidR="0030252D" w:rsidRPr="003D4070" w:rsidRDefault="0030252D" w:rsidP="00B2063C">
            <w:pPr>
              <w:rPr>
                <w:b/>
              </w:rPr>
            </w:pPr>
            <w:r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D4070" w:rsidRDefault="0030252D">
            <w:pPr>
              <w:rPr>
                <w:b/>
              </w:rPr>
            </w:pPr>
            <w:r>
              <w:rPr>
                <w:b/>
              </w:rPr>
              <w:t>63,5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D4070" w:rsidRDefault="0030252D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D4070" w:rsidRDefault="0030252D">
            <w:pPr>
              <w:rPr>
                <w:b/>
              </w:rPr>
            </w:pPr>
            <w:r w:rsidRPr="003D4070">
              <w:rPr>
                <w:b/>
              </w:rPr>
              <w:t>–</w:t>
            </w:r>
          </w:p>
        </w:tc>
      </w:tr>
      <w:tr w:rsidR="0030252D" w:rsidTr="000051F9">
        <w:trPr>
          <w:trHeight w:val="540"/>
        </w:trPr>
        <w:tc>
          <w:tcPr>
            <w:tcW w:w="21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A07EB8" w:rsidRDefault="0030252D">
            <w:pPr>
              <w:rPr>
                <w:b/>
              </w:rPr>
            </w:pPr>
            <w:r w:rsidRPr="00A07EB8">
              <w:rPr>
                <w:b/>
              </w:rPr>
              <w:t>Степанов Д.Ю.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A07EB8" w:rsidRDefault="0030252D" w:rsidP="00950FA7">
            <w:pPr>
              <w:rPr>
                <w:b/>
              </w:rPr>
            </w:pPr>
            <w:r w:rsidRPr="00A07EB8">
              <w:rPr>
                <w:b/>
              </w:rPr>
              <w:t>Начальник Управления Минюста России по Республике Алтай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A07EB8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1 529 878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07EB8" w:rsidRDefault="0030252D" w:rsidP="00A07EB8">
            <w:pPr>
              <w:rPr>
                <w:b/>
              </w:rPr>
            </w:pPr>
            <w:r w:rsidRPr="00A07EB8">
              <w:rPr>
                <w:b/>
              </w:rPr>
              <w:t>земельный участок</w:t>
            </w:r>
          </w:p>
          <w:p w:rsidR="0030252D" w:rsidRPr="00A07EB8" w:rsidRDefault="0030252D" w:rsidP="00A07EB8">
            <w:pPr>
              <w:rPr>
                <w:b/>
              </w:rPr>
            </w:pPr>
            <w:r w:rsidRPr="00A07EB8"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A07EB8">
            <w:pPr>
              <w:rPr>
                <w:b/>
              </w:rPr>
            </w:pPr>
            <w:r w:rsidRPr="00A07EB8">
              <w:rPr>
                <w:b/>
              </w:rPr>
              <w:t>1184</w:t>
            </w:r>
          </w:p>
          <w:p w:rsidR="0030252D" w:rsidRPr="00A07EB8" w:rsidRDefault="0030252D" w:rsidP="00A07EB8">
            <w:pPr>
              <w:rPr>
                <w:b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A07EB8">
            <w:pPr>
              <w:rPr>
                <w:b/>
              </w:rPr>
            </w:pPr>
            <w:r w:rsidRPr="00A07EB8">
              <w:rPr>
                <w:b/>
              </w:rPr>
              <w:t>Россия</w:t>
            </w:r>
          </w:p>
          <w:p w:rsidR="0030252D" w:rsidRPr="00A07EB8" w:rsidRDefault="0030252D" w:rsidP="00A07EB8">
            <w:pPr>
              <w:rPr>
                <w:b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Тойота Камри</w:t>
            </w:r>
          </w:p>
          <w:p w:rsidR="0030252D" w:rsidRPr="00A07EB8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</w:tr>
      <w:tr w:rsidR="0030252D" w:rsidTr="000051F9">
        <w:trPr>
          <w:trHeight w:val="555"/>
        </w:trPr>
        <w:tc>
          <w:tcPr>
            <w:tcW w:w="216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07EB8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Pr="00A07EB8" w:rsidRDefault="0030252D" w:rsidP="00950FA7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07EB8" w:rsidRDefault="0030252D" w:rsidP="00A07EB8">
            <w:pPr>
              <w:rPr>
                <w:b/>
              </w:rPr>
            </w:pPr>
            <w:r>
              <w:rPr>
                <w:b/>
              </w:rPr>
              <w:t>жилой дом 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07EB8" w:rsidRDefault="0030252D" w:rsidP="00A07EB8">
            <w:pPr>
              <w:rPr>
                <w:b/>
              </w:rPr>
            </w:pPr>
            <w:r>
              <w:rPr>
                <w:b/>
              </w:rPr>
              <w:t>142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07EB8" w:rsidRDefault="0030252D" w:rsidP="00A07EB8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</w:tr>
      <w:tr w:rsidR="0030252D" w:rsidTr="000051F9">
        <w:trPr>
          <w:trHeight w:val="495"/>
        </w:trPr>
        <w:tc>
          <w:tcPr>
            <w:tcW w:w="21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A07EB8" w:rsidRDefault="0030252D">
            <w:pPr>
              <w:rPr>
                <w:b/>
              </w:rPr>
            </w:pPr>
            <w:r>
              <w:rPr>
                <w:b/>
              </w:rPr>
              <w:t>Супруга</w:t>
            </w:r>
          </w:p>
        </w:tc>
        <w:tc>
          <w:tcPr>
            <w:tcW w:w="30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0252D" w:rsidRPr="00A07EB8" w:rsidRDefault="0030252D" w:rsidP="00950FA7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2400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07EB8" w:rsidRDefault="0030252D" w:rsidP="00A07EB8">
            <w:pPr>
              <w:rPr>
                <w:b/>
              </w:rPr>
            </w:pPr>
            <w:r w:rsidRPr="00A07EB8">
              <w:rPr>
                <w:b/>
              </w:rPr>
              <w:t>земельный участок</w:t>
            </w:r>
          </w:p>
          <w:p w:rsidR="0030252D" w:rsidRPr="00A07EB8" w:rsidRDefault="0030252D" w:rsidP="00A07EB8">
            <w:pPr>
              <w:rPr>
                <w:b/>
              </w:rPr>
            </w:pPr>
            <w:r w:rsidRPr="00A07EB8">
              <w:rPr>
                <w:b/>
              </w:rPr>
              <w:t>(</w:t>
            </w:r>
            <w:r>
              <w:rPr>
                <w:b/>
              </w:rPr>
              <w:t>пользование</w:t>
            </w:r>
            <w:r w:rsidRPr="00A07EB8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A07EB8">
            <w:pPr>
              <w:rPr>
                <w:b/>
              </w:rPr>
            </w:pPr>
            <w:r w:rsidRPr="00A07EB8">
              <w:rPr>
                <w:b/>
              </w:rPr>
              <w:t>1184</w:t>
            </w:r>
          </w:p>
          <w:p w:rsidR="0030252D" w:rsidRPr="00A07EB8" w:rsidRDefault="0030252D" w:rsidP="00A07EB8">
            <w:pPr>
              <w:rPr>
                <w:b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A07EB8">
            <w:pPr>
              <w:rPr>
                <w:b/>
              </w:rPr>
            </w:pPr>
            <w:r w:rsidRPr="00A07EB8">
              <w:rPr>
                <w:b/>
              </w:rPr>
              <w:t>Россия</w:t>
            </w:r>
          </w:p>
          <w:p w:rsidR="0030252D" w:rsidRPr="00A07EB8" w:rsidRDefault="0030252D" w:rsidP="00A07EB8">
            <w:pPr>
              <w:rPr>
                <w:b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trHeight w:val="600"/>
        </w:trPr>
        <w:tc>
          <w:tcPr>
            <w:tcW w:w="216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Pr="00A07EB8" w:rsidRDefault="0030252D" w:rsidP="00950FA7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07EB8" w:rsidRDefault="0030252D" w:rsidP="00A07EB8">
            <w:pPr>
              <w:rPr>
                <w:b/>
              </w:rPr>
            </w:pPr>
            <w:r>
              <w:rPr>
                <w:b/>
              </w:rPr>
              <w:t>жилой дом 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07EB8" w:rsidRDefault="0030252D" w:rsidP="00A07EB8">
            <w:pPr>
              <w:rPr>
                <w:b/>
              </w:rPr>
            </w:pPr>
            <w:r>
              <w:rPr>
                <w:b/>
              </w:rPr>
              <w:t>142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07EB8" w:rsidRDefault="0030252D" w:rsidP="00A07EB8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</w:tr>
      <w:tr w:rsidR="0030252D" w:rsidTr="000051F9">
        <w:trPr>
          <w:trHeight w:val="656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Дочь</w:t>
            </w:r>
          </w:p>
        </w:tc>
        <w:tc>
          <w:tcPr>
            <w:tcW w:w="3059" w:type="dxa"/>
            <w:tcBorders>
              <w:left w:val="single" w:sz="4" w:space="0" w:color="auto"/>
              <w:right w:val="single" w:sz="4" w:space="0" w:color="auto"/>
            </w:tcBorders>
          </w:tcPr>
          <w:p w:rsidR="0030252D" w:rsidRPr="00A07EB8" w:rsidRDefault="0030252D" w:rsidP="00950FA7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353 996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07EB8" w:rsidRDefault="0030252D" w:rsidP="00A07EB8">
            <w:pPr>
              <w:rPr>
                <w:b/>
              </w:rPr>
            </w:pPr>
            <w:r>
              <w:rPr>
                <w:b/>
              </w:rPr>
              <w:t>квартира 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07EB8" w:rsidRDefault="0030252D" w:rsidP="00A07EB8">
            <w:pPr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07EB8" w:rsidRDefault="0030252D" w:rsidP="00A07EB8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trHeight w:val="450"/>
        </w:trPr>
        <w:tc>
          <w:tcPr>
            <w:tcW w:w="21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Сын</w:t>
            </w:r>
          </w:p>
        </w:tc>
        <w:tc>
          <w:tcPr>
            <w:tcW w:w="30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0252D" w:rsidRPr="00A07EB8" w:rsidRDefault="0030252D" w:rsidP="00950FA7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07EB8" w:rsidRDefault="0030252D" w:rsidP="00975E6A">
            <w:pPr>
              <w:rPr>
                <w:b/>
              </w:rPr>
            </w:pPr>
            <w:r w:rsidRPr="00A07EB8">
              <w:rPr>
                <w:b/>
              </w:rPr>
              <w:t xml:space="preserve"> земельный участок</w:t>
            </w:r>
          </w:p>
          <w:p w:rsidR="0030252D" w:rsidRPr="00A07EB8" w:rsidRDefault="0030252D" w:rsidP="00975E6A">
            <w:pPr>
              <w:rPr>
                <w:b/>
              </w:rPr>
            </w:pPr>
            <w:r w:rsidRPr="00A07EB8">
              <w:rPr>
                <w:b/>
              </w:rPr>
              <w:t>(</w:t>
            </w:r>
            <w:r>
              <w:rPr>
                <w:b/>
              </w:rPr>
              <w:t>пользование</w:t>
            </w:r>
            <w:r w:rsidRPr="00A07EB8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975E6A">
            <w:pPr>
              <w:rPr>
                <w:b/>
              </w:rPr>
            </w:pPr>
            <w:r w:rsidRPr="00A07EB8">
              <w:rPr>
                <w:b/>
              </w:rPr>
              <w:t>1184</w:t>
            </w:r>
          </w:p>
          <w:p w:rsidR="0030252D" w:rsidRPr="00A07EB8" w:rsidRDefault="0030252D" w:rsidP="00975E6A">
            <w:pPr>
              <w:rPr>
                <w:b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975E6A">
            <w:pPr>
              <w:rPr>
                <w:b/>
              </w:rPr>
            </w:pPr>
            <w:r w:rsidRPr="00A07EB8">
              <w:rPr>
                <w:b/>
              </w:rPr>
              <w:t>Россия</w:t>
            </w:r>
          </w:p>
          <w:p w:rsidR="0030252D" w:rsidRPr="00A07EB8" w:rsidRDefault="0030252D" w:rsidP="00975E6A">
            <w:pPr>
              <w:rPr>
                <w:b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trHeight w:val="645"/>
        </w:trPr>
        <w:tc>
          <w:tcPr>
            <w:tcW w:w="216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07EB8" w:rsidRDefault="0030252D" w:rsidP="00950FA7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07EB8" w:rsidRDefault="0030252D" w:rsidP="00975E6A">
            <w:pPr>
              <w:rPr>
                <w:b/>
              </w:rPr>
            </w:pPr>
            <w:r>
              <w:rPr>
                <w:b/>
              </w:rPr>
              <w:t>жилой дом 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07EB8" w:rsidRDefault="0030252D" w:rsidP="00975E6A">
            <w:pPr>
              <w:rPr>
                <w:b/>
              </w:rPr>
            </w:pPr>
            <w:r>
              <w:rPr>
                <w:b/>
              </w:rPr>
              <w:t>142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07EB8" w:rsidRDefault="0030252D" w:rsidP="00975E6A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</w:tr>
      <w:tr w:rsidR="0030252D" w:rsidTr="000051F9">
        <w:trPr>
          <w:trHeight w:val="776"/>
        </w:trPr>
        <w:tc>
          <w:tcPr>
            <w:tcW w:w="21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C0F03" w:rsidRDefault="0030252D">
            <w:pPr>
              <w:rPr>
                <w:b/>
              </w:rPr>
            </w:pPr>
            <w:r w:rsidRPr="007C0F03">
              <w:rPr>
                <w:b/>
              </w:rPr>
              <w:t>Кулик А. В.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C0F03" w:rsidRDefault="0030252D">
            <w:pPr>
              <w:rPr>
                <w:b/>
              </w:rPr>
            </w:pPr>
            <w:r w:rsidRPr="007C0F03">
              <w:rPr>
                <w:b/>
              </w:rPr>
              <w:t>Начальник Управления Минюста России по Алтайскому краю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C0F03" w:rsidRDefault="0030252D">
            <w:pPr>
              <w:jc w:val="center"/>
              <w:rPr>
                <w:b/>
              </w:rPr>
            </w:pPr>
            <w:r w:rsidRPr="007C0F03">
              <w:rPr>
                <w:b/>
              </w:rPr>
              <w:t>1 14</w:t>
            </w:r>
            <w:r>
              <w:rPr>
                <w:b/>
              </w:rPr>
              <w:t>0</w:t>
            </w:r>
            <w:r w:rsidRPr="007C0F03">
              <w:rPr>
                <w:b/>
              </w:rPr>
              <w:t xml:space="preserve"> </w:t>
            </w:r>
            <w:r>
              <w:rPr>
                <w:b/>
              </w:rPr>
              <w:t>770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C0F03" w:rsidRDefault="0030252D">
            <w:pPr>
              <w:rPr>
                <w:b/>
              </w:rPr>
            </w:pPr>
            <w:r w:rsidRPr="007C0F03">
              <w:rPr>
                <w:b/>
              </w:rPr>
              <w:t>приусадебный участок</w:t>
            </w:r>
            <w:r w:rsidRPr="007C0F03">
              <w:rPr>
                <w:b/>
              </w:rPr>
              <w:br/>
              <w:t>(совместная собственность)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C0F03" w:rsidRDefault="0030252D">
            <w:pPr>
              <w:rPr>
                <w:b/>
              </w:rPr>
            </w:pPr>
            <w:r w:rsidRPr="007C0F03">
              <w:rPr>
                <w:b/>
              </w:rPr>
              <w:t xml:space="preserve">1573 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C0F03" w:rsidRDefault="0030252D">
            <w:pPr>
              <w:rPr>
                <w:b/>
              </w:rPr>
            </w:pPr>
            <w:r w:rsidRPr="007C0F03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7C0F03">
              <w:rPr>
                <w:b/>
              </w:rPr>
              <w:t>а/м Хёндай Туксон</w:t>
            </w:r>
          </w:p>
          <w:p w:rsidR="0030252D" w:rsidRPr="007C0F03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</w:tr>
      <w:tr w:rsidR="0030252D" w:rsidTr="000051F9">
        <w:trPr>
          <w:trHeight w:val="279"/>
        </w:trPr>
        <w:tc>
          <w:tcPr>
            <w:tcW w:w="21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C0F03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C0F03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C0F03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C0F03" w:rsidRDefault="0030252D">
            <w:pPr>
              <w:rPr>
                <w:b/>
              </w:rPr>
            </w:pPr>
            <w:r w:rsidRPr="007C0F03">
              <w:rPr>
                <w:b/>
              </w:rPr>
              <w:t>жилой дом</w:t>
            </w:r>
            <w:r w:rsidRPr="007C0F03">
              <w:rPr>
                <w:b/>
              </w:rPr>
              <w:br/>
              <w:t>(совместная собственность)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C0F03" w:rsidRDefault="0030252D">
            <w:pPr>
              <w:rPr>
                <w:b/>
              </w:rPr>
            </w:pPr>
            <w:r w:rsidRPr="007C0F03">
              <w:rPr>
                <w:b/>
              </w:rPr>
              <w:t xml:space="preserve">28,2 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C0F03" w:rsidRDefault="0030252D">
            <w:pPr>
              <w:rPr>
                <w:b/>
              </w:rPr>
            </w:pPr>
            <w:r w:rsidRPr="007C0F03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trHeight w:val="277"/>
        </w:trPr>
        <w:tc>
          <w:tcPr>
            <w:tcW w:w="21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C0F03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C0F03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C0F03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C0F03" w:rsidRDefault="0030252D">
            <w:pPr>
              <w:rPr>
                <w:b/>
              </w:rPr>
            </w:pPr>
            <w:r w:rsidRPr="007C0F03">
              <w:rPr>
                <w:b/>
              </w:rPr>
              <w:t>квартира</w:t>
            </w:r>
            <w:r w:rsidRPr="007C0F03">
              <w:rPr>
                <w:b/>
              </w:rPr>
              <w:br/>
              <w:t>(собственность долевая, 1/2)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C0F03" w:rsidRDefault="0030252D">
            <w:pPr>
              <w:rPr>
                <w:b/>
              </w:rPr>
            </w:pPr>
            <w:r w:rsidRPr="007C0F03">
              <w:rPr>
                <w:b/>
              </w:rPr>
              <w:t>87 – общая</w:t>
            </w:r>
            <w:r w:rsidRPr="007C0F03">
              <w:rPr>
                <w:b/>
              </w:rPr>
              <w:br/>
              <w:t>43,5 – доля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C0F03" w:rsidRDefault="0030252D">
            <w:pPr>
              <w:rPr>
                <w:b/>
              </w:rPr>
            </w:pPr>
            <w:r w:rsidRPr="007C0F03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trHeight w:val="277"/>
        </w:trPr>
        <w:tc>
          <w:tcPr>
            <w:tcW w:w="21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C0F03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C0F03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C0F03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г</w:t>
            </w:r>
            <w:r w:rsidRPr="007C0F03">
              <w:rPr>
                <w:b/>
              </w:rPr>
              <w:t>араж</w:t>
            </w:r>
          </w:p>
          <w:p w:rsidR="0030252D" w:rsidRPr="007C0F03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C0F03" w:rsidRDefault="0030252D">
            <w:pPr>
              <w:rPr>
                <w:b/>
              </w:rPr>
            </w:pPr>
            <w:r w:rsidRPr="007C0F03">
              <w:rPr>
                <w:b/>
              </w:rPr>
              <w:t>18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C0F03" w:rsidRDefault="0030252D">
            <w:pPr>
              <w:rPr>
                <w:b/>
              </w:rPr>
            </w:pPr>
            <w:r w:rsidRPr="007C0F03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trHeight w:val="460"/>
        </w:trPr>
        <w:tc>
          <w:tcPr>
            <w:tcW w:w="21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C0F03" w:rsidRDefault="0030252D">
            <w:pPr>
              <w:rPr>
                <w:b/>
              </w:rPr>
            </w:pPr>
            <w:r w:rsidRPr="007C0F03">
              <w:rPr>
                <w:b/>
              </w:rPr>
              <w:t>Супруга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C0F03" w:rsidRDefault="0030252D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C0F03" w:rsidRDefault="0030252D">
            <w:pPr>
              <w:jc w:val="center"/>
              <w:rPr>
                <w:b/>
              </w:rPr>
            </w:pPr>
            <w:r w:rsidRPr="007C0F03">
              <w:rPr>
                <w:b/>
              </w:rPr>
              <w:t>1</w:t>
            </w:r>
            <w:r>
              <w:rPr>
                <w:b/>
              </w:rPr>
              <w:t>66</w:t>
            </w:r>
            <w:r w:rsidRPr="007C0F03">
              <w:rPr>
                <w:b/>
              </w:rPr>
              <w:t xml:space="preserve"> </w:t>
            </w:r>
            <w:r>
              <w:rPr>
                <w:b/>
              </w:rPr>
              <w:t>902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C0F03" w:rsidRDefault="0030252D">
            <w:pPr>
              <w:rPr>
                <w:b/>
              </w:rPr>
            </w:pPr>
            <w:r w:rsidRPr="007C0F03">
              <w:rPr>
                <w:b/>
              </w:rPr>
              <w:t>приусадебный участок</w:t>
            </w:r>
            <w:r w:rsidRPr="007C0F03">
              <w:rPr>
                <w:b/>
              </w:rPr>
              <w:br/>
              <w:t>(совместная собственность)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C0F03" w:rsidRDefault="0030252D">
            <w:pPr>
              <w:rPr>
                <w:b/>
              </w:rPr>
            </w:pPr>
            <w:r w:rsidRPr="007C0F03">
              <w:rPr>
                <w:b/>
              </w:rPr>
              <w:t xml:space="preserve">1573 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C0F03" w:rsidRDefault="0030252D">
            <w:pPr>
              <w:rPr>
                <w:b/>
              </w:rPr>
            </w:pPr>
            <w:r w:rsidRPr="007C0F03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trHeight w:val="460"/>
        </w:trPr>
        <w:tc>
          <w:tcPr>
            <w:tcW w:w="21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C0F03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C0F03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C0F03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C0F03" w:rsidRDefault="0030252D">
            <w:pPr>
              <w:rPr>
                <w:b/>
              </w:rPr>
            </w:pPr>
            <w:r w:rsidRPr="007C0F03">
              <w:rPr>
                <w:b/>
              </w:rPr>
              <w:t>жилой дом</w:t>
            </w:r>
            <w:r w:rsidRPr="007C0F03">
              <w:rPr>
                <w:b/>
              </w:rPr>
              <w:br/>
              <w:t>(совместная собственность)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C0F03" w:rsidRDefault="0030252D">
            <w:pPr>
              <w:rPr>
                <w:b/>
              </w:rPr>
            </w:pPr>
            <w:r w:rsidRPr="007C0F03">
              <w:rPr>
                <w:b/>
              </w:rPr>
              <w:t xml:space="preserve">28,2 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C0F03" w:rsidRDefault="0030252D">
            <w:pPr>
              <w:rPr>
                <w:b/>
              </w:rPr>
            </w:pPr>
            <w:r w:rsidRPr="007C0F03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trHeight w:val="460"/>
        </w:trPr>
        <w:tc>
          <w:tcPr>
            <w:tcW w:w="21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C0F03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C0F03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C0F03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C0F03" w:rsidRDefault="0030252D">
            <w:pPr>
              <w:rPr>
                <w:b/>
              </w:rPr>
            </w:pPr>
            <w:r w:rsidRPr="007C0F03">
              <w:rPr>
                <w:b/>
              </w:rPr>
              <w:t>квартира</w:t>
            </w:r>
            <w:r w:rsidRPr="007C0F03">
              <w:rPr>
                <w:b/>
              </w:rPr>
              <w:br/>
              <w:t>(собственность долевая, 1/2)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C0F03" w:rsidRDefault="0030252D">
            <w:pPr>
              <w:rPr>
                <w:b/>
              </w:rPr>
            </w:pPr>
            <w:r w:rsidRPr="007C0F03">
              <w:rPr>
                <w:b/>
              </w:rPr>
              <w:t>87 – общая</w:t>
            </w:r>
            <w:r w:rsidRPr="007C0F03">
              <w:rPr>
                <w:b/>
              </w:rPr>
              <w:br/>
              <w:t>43,5 – доля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C0F03" w:rsidRDefault="0030252D">
            <w:pPr>
              <w:rPr>
                <w:b/>
              </w:rPr>
            </w:pPr>
            <w:r w:rsidRPr="007C0F03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RPr="007C0F03" w:rsidTr="000051F9">
        <w:trPr>
          <w:trHeight w:val="1080"/>
        </w:trPr>
        <w:tc>
          <w:tcPr>
            <w:tcW w:w="21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7C0F03" w:rsidRDefault="0030252D">
            <w:pPr>
              <w:rPr>
                <w:b/>
              </w:rPr>
            </w:pPr>
            <w:r w:rsidRPr="007C0F03">
              <w:rPr>
                <w:b/>
              </w:rPr>
              <w:t>Жданова Л. Г.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7C0F03" w:rsidRDefault="0030252D">
            <w:pPr>
              <w:rPr>
                <w:b/>
              </w:rPr>
            </w:pPr>
            <w:r w:rsidRPr="007C0F03">
              <w:rPr>
                <w:b/>
              </w:rPr>
              <w:t>Заместитель начальника Управления Минюста России по Алтайскому краю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7C0F03" w:rsidRDefault="0030252D">
            <w:pPr>
              <w:jc w:val="center"/>
              <w:rPr>
                <w:b/>
              </w:rPr>
            </w:pPr>
            <w:r w:rsidRPr="007C0F03">
              <w:rPr>
                <w:b/>
              </w:rPr>
              <w:t>5</w:t>
            </w:r>
            <w:r>
              <w:rPr>
                <w:b/>
              </w:rPr>
              <w:t>8</w:t>
            </w:r>
            <w:r w:rsidRPr="007C0F03">
              <w:rPr>
                <w:b/>
              </w:rPr>
              <w:t>0 </w:t>
            </w:r>
            <w:r>
              <w:rPr>
                <w:b/>
              </w:rPr>
              <w:t>202</w:t>
            </w:r>
            <w:r w:rsidRPr="007C0F03">
              <w:rPr>
                <w:b/>
              </w:rPr>
              <w:t>,2</w:t>
            </w:r>
            <w:r>
              <w:rPr>
                <w:b/>
              </w:rPr>
              <w:t>9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7C0F03" w:rsidRDefault="0030252D">
            <w:pPr>
              <w:rPr>
                <w:b/>
              </w:rPr>
            </w:pPr>
            <w:r w:rsidRPr="007C0F03">
              <w:rPr>
                <w:b/>
              </w:rPr>
              <w:t>квартира</w:t>
            </w:r>
          </w:p>
          <w:p w:rsidR="0030252D" w:rsidRPr="007C0F03" w:rsidRDefault="0030252D">
            <w:pPr>
              <w:rPr>
                <w:b/>
              </w:rPr>
            </w:pPr>
            <w:r w:rsidRPr="007C0F03">
              <w:rPr>
                <w:b/>
              </w:rPr>
              <w:t>(собственность)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7C0F03" w:rsidRDefault="0030252D">
            <w:pPr>
              <w:rPr>
                <w:b/>
              </w:rPr>
            </w:pPr>
            <w:r w:rsidRPr="007C0F03">
              <w:rPr>
                <w:b/>
              </w:rPr>
              <w:t>50,5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7C0F03" w:rsidRDefault="0030252D">
            <w:pPr>
              <w:rPr>
                <w:b/>
              </w:rPr>
            </w:pPr>
            <w:r w:rsidRPr="007C0F03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7C0F03" w:rsidRDefault="0030252D">
            <w:pPr>
              <w:rPr>
                <w:b/>
              </w:rPr>
            </w:pPr>
            <w:r w:rsidRPr="007C0F03">
              <w:rPr>
                <w:b/>
              </w:rPr>
              <w:t>–</w:t>
            </w:r>
          </w:p>
        </w:tc>
      </w:tr>
      <w:tr w:rsidR="0030252D" w:rsidRPr="007C0F03" w:rsidTr="000051F9">
        <w:trPr>
          <w:trHeight w:val="1029"/>
        </w:trPr>
        <w:tc>
          <w:tcPr>
            <w:tcW w:w="21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7C0F03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7C0F03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7C0F03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7C0F03" w:rsidRDefault="0030252D">
            <w:pPr>
              <w:rPr>
                <w:b/>
              </w:rPr>
            </w:pPr>
            <w:r w:rsidRPr="007C0F03">
              <w:rPr>
                <w:b/>
              </w:rPr>
              <w:t>квартира</w:t>
            </w:r>
            <w:r w:rsidRPr="007C0F03">
              <w:rPr>
                <w:b/>
              </w:rPr>
              <w:br/>
              <w:t>(собственность долевая, 1/2)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7C0F03" w:rsidRDefault="0030252D">
            <w:pPr>
              <w:rPr>
                <w:b/>
              </w:rPr>
            </w:pPr>
            <w:r w:rsidRPr="007C0F03">
              <w:rPr>
                <w:b/>
              </w:rPr>
              <w:t>32,5 – общая</w:t>
            </w:r>
            <w:r w:rsidRPr="007C0F03">
              <w:rPr>
                <w:b/>
              </w:rPr>
              <w:br/>
              <w:t>16,25 – доля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7C0F03" w:rsidRDefault="0030252D">
            <w:pPr>
              <w:rPr>
                <w:b/>
              </w:rPr>
            </w:pPr>
            <w:r w:rsidRPr="007C0F03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C0F03" w:rsidRDefault="0030252D">
            <w:pPr>
              <w:rPr>
                <w:b/>
              </w:rPr>
            </w:pPr>
          </w:p>
        </w:tc>
      </w:tr>
      <w:tr w:rsidR="0030252D" w:rsidRPr="007C0F03" w:rsidTr="000051F9">
        <w:trPr>
          <w:trHeight w:val="1155"/>
        </w:trPr>
        <w:tc>
          <w:tcPr>
            <w:tcW w:w="21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7C0F03" w:rsidRDefault="0030252D">
            <w:pPr>
              <w:rPr>
                <w:b/>
              </w:rPr>
            </w:pPr>
            <w:r w:rsidRPr="007C0F03">
              <w:rPr>
                <w:b/>
              </w:rPr>
              <w:t xml:space="preserve">Дочь </w:t>
            </w: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7C0F03" w:rsidRDefault="0030252D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7C0F03" w:rsidRDefault="0030252D">
            <w:pPr>
              <w:jc w:val="center"/>
              <w:rPr>
                <w:b/>
              </w:rPr>
            </w:pPr>
            <w:r w:rsidRPr="007C0F03">
              <w:rPr>
                <w:b/>
              </w:rPr>
              <w:t>1</w:t>
            </w:r>
            <w:r>
              <w:rPr>
                <w:b/>
              </w:rPr>
              <w:t>83</w:t>
            </w:r>
            <w:r w:rsidRPr="007C0F03">
              <w:rPr>
                <w:b/>
              </w:rPr>
              <w:t> </w:t>
            </w:r>
            <w:r>
              <w:rPr>
                <w:b/>
              </w:rPr>
              <w:t>114</w:t>
            </w:r>
            <w:r w:rsidRPr="007C0F03">
              <w:rPr>
                <w:b/>
              </w:rPr>
              <w:t>,7</w:t>
            </w:r>
            <w:r>
              <w:rPr>
                <w:b/>
              </w:rPr>
              <w:t>6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7C0F03">
              <w:rPr>
                <w:b/>
              </w:rPr>
              <w:t>квартира</w:t>
            </w:r>
            <w:r w:rsidRPr="007C0F03">
              <w:rPr>
                <w:b/>
              </w:rPr>
              <w:br/>
              <w:t>(собственность долевая, 1/2)</w:t>
            </w:r>
          </w:p>
          <w:p w:rsidR="0030252D" w:rsidRPr="007C0F03" w:rsidRDefault="0030252D">
            <w:pPr>
              <w:rPr>
                <w:b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C0F03" w:rsidRDefault="0030252D" w:rsidP="00207EF1">
            <w:pPr>
              <w:rPr>
                <w:b/>
              </w:rPr>
            </w:pPr>
            <w:r w:rsidRPr="007C0F03">
              <w:rPr>
                <w:b/>
              </w:rPr>
              <w:t>32,5 – общая</w:t>
            </w:r>
            <w:r w:rsidRPr="007C0F03">
              <w:rPr>
                <w:b/>
              </w:rPr>
              <w:br/>
              <w:t>16,25 – доля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C0F03" w:rsidRDefault="0030252D">
            <w:pPr>
              <w:rPr>
                <w:b/>
              </w:rPr>
            </w:pPr>
            <w:r w:rsidRPr="007C0F03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7C0F03" w:rsidRDefault="0030252D">
            <w:pPr>
              <w:rPr>
                <w:b/>
              </w:rPr>
            </w:pPr>
            <w:r w:rsidRPr="007C0F03">
              <w:rPr>
                <w:b/>
              </w:rPr>
              <w:t>–</w:t>
            </w:r>
          </w:p>
        </w:tc>
      </w:tr>
      <w:tr w:rsidR="0030252D" w:rsidRPr="007C0F03" w:rsidTr="000051F9">
        <w:trPr>
          <w:trHeight w:val="480"/>
        </w:trPr>
        <w:tc>
          <w:tcPr>
            <w:tcW w:w="2165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7C0F03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7C0F03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7C0F03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квартира</w:t>
            </w:r>
          </w:p>
          <w:p w:rsidR="0030252D" w:rsidRPr="007C0F03" w:rsidRDefault="0030252D" w:rsidP="00207EF1">
            <w:pPr>
              <w:rPr>
                <w:b/>
              </w:rPr>
            </w:pPr>
            <w:r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C0F03" w:rsidRDefault="0030252D" w:rsidP="00207EF1">
            <w:pPr>
              <w:rPr>
                <w:b/>
              </w:rPr>
            </w:pPr>
            <w:r>
              <w:rPr>
                <w:b/>
              </w:rPr>
              <w:t>50,5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C0F03" w:rsidRDefault="0030252D" w:rsidP="00207EF1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C0F03" w:rsidRDefault="0030252D">
            <w:pPr>
              <w:rPr>
                <w:b/>
              </w:rPr>
            </w:pPr>
          </w:p>
        </w:tc>
      </w:tr>
      <w:tr w:rsidR="0030252D" w:rsidRPr="007C0F03" w:rsidTr="000051F9">
        <w:trPr>
          <w:trHeight w:val="749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C0F03" w:rsidRDefault="0030252D">
            <w:pPr>
              <w:rPr>
                <w:b/>
              </w:rPr>
            </w:pPr>
            <w:r>
              <w:rPr>
                <w:b/>
              </w:rPr>
              <w:t>Фофанова М.В.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7C0F03" w:rsidRDefault="0030252D" w:rsidP="00C56501">
            <w:pPr>
              <w:rPr>
                <w:b/>
              </w:rPr>
            </w:pPr>
            <w:r w:rsidRPr="007C0F03">
              <w:rPr>
                <w:b/>
              </w:rPr>
              <w:t>Заместитель начальника Управления Минюста России по Алтайскому краю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C0F03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412 266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A91BAB" w:rsidRDefault="0030252D" w:rsidP="00C56501">
            <w:pPr>
              <w:rPr>
                <w:b/>
              </w:rPr>
            </w:pPr>
            <w:r w:rsidRPr="00A91BAB">
              <w:rPr>
                <w:b/>
              </w:rPr>
              <w:t>квартира</w:t>
            </w:r>
          </w:p>
          <w:p w:rsidR="0030252D" w:rsidRPr="00A91BAB" w:rsidRDefault="0030252D" w:rsidP="00C56501">
            <w:pPr>
              <w:rPr>
                <w:b/>
              </w:rPr>
            </w:pPr>
            <w:r w:rsidRPr="00A91BAB">
              <w:rPr>
                <w:b/>
              </w:rPr>
              <w:t>(</w:t>
            </w:r>
            <w:r>
              <w:rPr>
                <w:b/>
              </w:rPr>
              <w:t>индивидуальная)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7C0F03" w:rsidRDefault="0030252D">
            <w:pPr>
              <w:rPr>
                <w:b/>
              </w:rPr>
            </w:pPr>
            <w:r>
              <w:rPr>
                <w:b/>
              </w:rPr>
              <w:t>69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7C0F03" w:rsidRDefault="0030252D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C0F03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RPr="007C0F03" w:rsidTr="000051F9">
        <w:trPr>
          <w:trHeight w:val="460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Дочь</w:t>
            </w:r>
          </w:p>
        </w:tc>
        <w:tc>
          <w:tcPr>
            <w:tcW w:w="3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C0F03" w:rsidRDefault="0030252D" w:rsidP="00C56501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Default="0030252D" w:rsidP="00C56501">
            <w:pPr>
              <w:rPr>
                <w:b/>
              </w:rPr>
            </w:pPr>
            <w:r>
              <w:rPr>
                <w:b/>
              </w:rPr>
              <w:t>квартира</w:t>
            </w:r>
          </w:p>
          <w:p w:rsidR="0030252D" w:rsidRPr="00A91BAB" w:rsidRDefault="0030252D" w:rsidP="00C56501">
            <w:pPr>
              <w:rPr>
                <w:b/>
              </w:rPr>
            </w:pPr>
            <w:r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69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C0F03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trHeight w:val="555"/>
        </w:trPr>
        <w:tc>
          <w:tcPr>
            <w:tcW w:w="21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E6CE9" w:rsidRDefault="0030252D">
            <w:pPr>
              <w:rPr>
                <w:b/>
              </w:rPr>
            </w:pPr>
            <w:r w:rsidRPr="00BE6CE9">
              <w:rPr>
                <w:b/>
              </w:rPr>
              <w:t>Кириллов В. И.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BE6CE9" w:rsidRDefault="0030252D">
            <w:pPr>
              <w:rPr>
                <w:b/>
              </w:rPr>
            </w:pPr>
            <w:r w:rsidRPr="00BE6CE9">
              <w:rPr>
                <w:b/>
              </w:rPr>
              <w:t>Начальник Управления Минюста России по Амурской области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E6CE9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1 310</w:t>
            </w:r>
            <w:r w:rsidRPr="00BE6CE9">
              <w:rPr>
                <w:b/>
              </w:rPr>
              <w:t xml:space="preserve"> 7</w:t>
            </w:r>
            <w:r>
              <w:rPr>
                <w:b/>
              </w:rPr>
              <w:t>68</w:t>
            </w:r>
          </w:p>
        </w:tc>
        <w:tc>
          <w:tcPr>
            <w:tcW w:w="3416" w:type="dxa"/>
            <w:tcBorders>
              <w:top w:val="single" w:sz="8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BE6CE9" w:rsidRDefault="0030252D">
            <w:pPr>
              <w:rPr>
                <w:b/>
              </w:rPr>
            </w:pPr>
            <w:r w:rsidRPr="00BE6CE9">
              <w:rPr>
                <w:b/>
              </w:rPr>
              <w:t>садовый участок</w:t>
            </w:r>
            <w:r w:rsidRPr="00BE6CE9">
              <w:rPr>
                <w:b/>
              </w:rPr>
              <w:br/>
              <w:t>(собственность)</w:t>
            </w:r>
          </w:p>
        </w:tc>
        <w:tc>
          <w:tcPr>
            <w:tcW w:w="1619" w:type="dxa"/>
            <w:tcBorders>
              <w:top w:val="single" w:sz="8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BE6CE9" w:rsidRDefault="0030252D">
            <w:pPr>
              <w:rPr>
                <w:b/>
                <w:highlight w:val="red"/>
              </w:rPr>
            </w:pPr>
            <w:r w:rsidRPr="00BE6CE9">
              <w:rPr>
                <w:b/>
              </w:rPr>
              <w:t>1000</w:t>
            </w:r>
          </w:p>
        </w:tc>
        <w:tc>
          <w:tcPr>
            <w:tcW w:w="1046" w:type="dxa"/>
            <w:tcBorders>
              <w:top w:val="single" w:sz="8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BE6CE9" w:rsidRDefault="0030252D">
            <w:pPr>
              <w:rPr>
                <w:b/>
              </w:rPr>
            </w:pPr>
            <w:r w:rsidRPr="00BE6CE9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BE6CE9">
              <w:rPr>
                <w:b/>
              </w:rPr>
              <w:t xml:space="preserve">а/м Хонда </w:t>
            </w:r>
            <w:r w:rsidRPr="00BE6CE9">
              <w:rPr>
                <w:b/>
                <w:lang w:val="en-US"/>
              </w:rPr>
              <w:t>GR</w:t>
            </w:r>
            <w:r w:rsidRPr="00BE6CE9">
              <w:rPr>
                <w:b/>
              </w:rPr>
              <w:t>-</w:t>
            </w:r>
            <w:r w:rsidRPr="00BE6CE9">
              <w:rPr>
                <w:b/>
                <w:lang w:val="en-US"/>
              </w:rPr>
              <w:t>V</w:t>
            </w:r>
          </w:p>
          <w:p w:rsidR="0030252D" w:rsidRPr="006B1F74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</w:tr>
      <w:tr w:rsidR="0030252D" w:rsidTr="000051F9">
        <w:trPr>
          <w:trHeight w:val="279"/>
        </w:trPr>
        <w:tc>
          <w:tcPr>
            <w:tcW w:w="21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BE6CE9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BE6CE9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BE6CE9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BE6CE9" w:rsidRDefault="0030252D">
            <w:pPr>
              <w:rPr>
                <w:b/>
              </w:rPr>
            </w:pPr>
            <w:r w:rsidRPr="00BE6CE9">
              <w:rPr>
                <w:b/>
              </w:rPr>
              <w:t>квартира</w:t>
            </w:r>
            <w:r w:rsidRPr="00BE6CE9">
              <w:rPr>
                <w:b/>
              </w:rPr>
              <w:br/>
              <w:t>(собственность долевая, 1/2)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BE6CE9" w:rsidRDefault="0030252D">
            <w:pPr>
              <w:rPr>
                <w:b/>
              </w:rPr>
            </w:pPr>
            <w:r w:rsidRPr="00BE6CE9">
              <w:rPr>
                <w:b/>
              </w:rPr>
              <w:t>58,1 – общая</w:t>
            </w:r>
            <w:r w:rsidRPr="00BE6CE9">
              <w:rPr>
                <w:b/>
              </w:rPr>
              <w:br/>
              <w:t>29,05 – доля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BE6CE9" w:rsidRDefault="0030252D">
            <w:pPr>
              <w:rPr>
                <w:b/>
              </w:rPr>
            </w:pPr>
            <w:r w:rsidRPr="00BE6CE9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BE6CE9" w:rsidRDefault="0030252D">
            <w:pPr>
              <w:rPr>
                <w:b/>
              </w:rPr>
            </w:pPr>
          </w:p>
        </w:tc>
      </w:tr>
      <w:tr w:rsidR="0030252D" w:rsidTr="000051F9">
        <w:trPr>
          <w:trHeight w:val="279"/>
        </w:trPr>
        <w:tc>
          <w:tcPr>
            <w:tcW w:w="21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BE6CE9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BE6CE9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BE6CE9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BE6CE9" w:rsidRDefault="0030252D">
            <w:pPr>
              <w:rPr>
                <w:b/>
              </w:rPr>
            </w:pPr>
            <w:r w:rsidRPr="00BE6CE9">
              <w:rPr>
                <w:b/>
              </w:rPr>
              <w:t>квартира</w:t>
            </w:r>
          </w:p>
          <w:p w:rsidR="0030252D" w:rsidRPr="00BE6CE9" w:rsidRDefault="0030252D">
            <w:pPr>
              <w:rPr>
                <w:b/>
              </w:rPr>
            </w:pPr>
            <w:r w:rsidRPr="00BE6CE9">
              <w:rPr>
                <w:b/>
              </w:rPr>
              <w:t>(</w:t>
            </w:r>
            <w:r>
              <w:rPr>
                <w:b/>
              </w:rPr>
              <w:t>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BE6CE9" w:rsidRDefault="0030252D">
            <w:pPr>
              <w:rPr>
                <w:b/>
              </w:rPr>
            </w:pPr>
            <w:r w:rsidRPr="00BE6CE9">
              <w:rPr>
                <w:b/>
              </w:rPr>
              <w:t>45,6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BE6CE9" w:rsidRDefault="0030252D">
            <w:pPr>
              <w:rPr>
                <w:b/>
              </w:rPr>
            </w:pPr>
            <w:r w:rsidRPr="00BE6CE9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BE6CE9" w:rsidRDefault="0030252D">
            <w:pPr>
              <w:rPr>
                <w:b/>
              </w:rPr>
            </w:pPr>
          </w:p>
        </w:tc>
      </w:tr>
      <w:tr w:rsidR="0030252D" w:rsidTr="000051F9">
        <w:trPr>
          <w:trHeight w:val="279"/>
        </w:trPr>
        <w:tc>
          <w:tcPr>
            <w:tcW w:w="21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BE6CE9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BE6CE9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BE6CE9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BE6CE9">
              <w:rPr>
                <w:b/>
              </w:rPr>
              <w:t xml:space="preserve">земельный участок </w:t>
            </w:r>
          </w:p>
          <w:p w:rsidR="0030252D" w:rsidRPr="00BE6CE9" w:rsidRDefault="0030252D">
            <w:pPr>
              <w:rPr>
                <w:b/>
              </w:rPr>
            </w:pPr>
            <w:r w:rsidRPr="00BE6CE9">
              <w:rPr>
                <w:b/>
              </w:rPr>
              <w:t>под гараж (</w:t>
            </w:r>
            <w:r>
              <w:rPr>
                <w:b/>
              </w:rPr>
              <w:t>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BE6CE9" w:rsidRDefault="0030252D">
            <w:pPr>
              <w:rPr>
                <w:b/>
              </w:rPr>
            </w:pPr>
            <w:r w:rsidRPr="00BE6CE9">
              <w:rPr>
                <w:b/>
              </w:rPr>
              <w:t>25,9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BE6CE9" w:rsidRDefault="0030252D">
            <w:pPr>
              <w:rPr>
                <w:b/>
              </w:rPr>
            </w:pPr>
            <w:r w:rsidRPr="00BE6CE9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BE6CE9" w:rsidRDefault="0030252D">
            <w:pPr>
              <w:rPr>
                <w:b/>
              </w:rPr>
            </w:pPr>
          </w:p>
        </w:tc>
      </w:tr>
      <w:tr w:rsidR="0030252D" w:rsidTr="000051F9">
        <w:trPr>
          <w:trHeight w:val="277"/>
        </w:trPr>
        <w:tc>
          <w:tcPr>
            <w:tcW w:w="21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BE6CE9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BE6CE9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BE6CE9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BE6CE9" w:rsidRDefault="0030252D">
            <w:pPr>
              <w:rPr>
                <w:b/>
              </w:rPr>
            </w:pPr>
            <w:r w:rsidRPr="00BE6CE9">
              <w:rPr>
                <w:b/>
              </w:rPr>
              <w:t>гараж</w:t>
            </w:r>
          </w:p>
          <w:p w:rsidR="0030252D" w:rsidRPr="00BE6CE9" w:rsidRDefault="0030252D">
            <w:pPr>
              <w:rPr>
                <w:b/>
              </w:rPr>
            </w:pPr>
            <w:r w:rsidRPr="00BE6CE9">
              <w:rPr>
                <w:b/>
              </w:rPr>
              <w:t>(собственность)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BE6CE9" w:rsidRDefault="0030252D">
            <w:pPr>
              <w:rPr>
                <w:b/>
              </w:rPr>
            </w:pPr>
            <w:r w:rsidRPr="00BE6CE9">
              <w:rPr>
                <w:b/>
              </w:rPr>
              <w:t>25,9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BE6CE9" w:rsidRDefault="0030252D">
            <w:pPr>
              <w:rPr>
                <w:b/>
              </w:rPr>
            </w:pPr>
            <w:r w:rsidRPr="00BE6CE9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BE6CE9" w:rsidRDefault="0030252D">
            <w:pPr>
              <w:rPr>
                <w:b/>
              </w:rPr>
            </w:pPr>
          </w:p>
        </w:tc>
      </w:tr>
      <w:tr w:rsidR="0030252D" w:rsidTr="000051F9">
        <w:trPr>
          <w:trHeight w:val="679"/>
        </w:trPr>
        <w:tc>
          <w:tcPr>
            <w:tcW w:w="21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BE6CE9" w:rsidRDefault="0030252D">
            <w:pPr>
              <w:rPr>
                <w:b/>
              </w:rPr>
            </w:pPr>
            <w:r w:rsidRPr="00BE6CE9">
              <w:rPr>
                <w:b/>
              </w:rPr>
              <w:t>Супруга</w:t>
            </w: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BE6CE9" w:rsidRDefault="0030252D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BE6CE9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127</w:t>
            </w:r>
            <w:r w:rsidRPr="00BE6CE9">
              <w:rPr>
                <w:b/>
              </w:rPr>
              <w:t xml:space="preserve"> </w:t>
            </w:r>
            <w:r>
              <w:rPr>
                <w:b/>
              </w:rPr>
              <w:t>846</w:t>
            </w:r>
          </w:p>
        </w:tc>
        <w:tc>
          <w:tcPr>
            <w:tcW w:w="3416" w:type="dxa"/>
            <w:tcBorders>
              <w:top w:val="single" w:sz="8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BE6CE9">
              <w:rPr>
                <w:b/>
              </w:rPr>
              <w:t>квартира</w:t>
            </w:r>
            <w:r w:rsidRPr="00BE6CE9">
              <w:rPr>
                <w:b/>
              </w:rPr>
              <w:br/>
              <w:t>(собственность долевая, 1/2)</w:t>
            </w:r>
          </w:p>
          <w:p w:rsidR="0030252D" w:rsidRPr="00BE6CE9" w:rsidRDefault="0030252D">
            <w:pPr>
              <w:rPr>
                <w:b/>
              </w:rPr>
            </w:pPr>
          </w:p>
        </w:tc>
        <w:tc>
          <w:tcPr>
            <w:tcW w:w="1619" w:type="dxa"/>
            <w:tcBorders>
              <w:top w:val="single" w:sz="8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BE6CE9" w:rsidRDefault="0030252D" w:rsidP="00207EF1">
            <w:pPr>
              <w:rPr>
                <w:b/>
              </w:rPr>
            </w:pPr>
            <w:r w:rsidRPr="00BE6CE9">
              <w:rPr>
                <w:b/>
              </w:rPr>
              <w:t>58,1 – общая</w:t>
            </w:r>
            <w:r w:rsidRPr="00BE6CE9">
              <w:rPr>
                <w:b/>
              </w:rPr>
              <w:br/>
              <w:t>29,05 – доля</w:t>
            </w:r>
          </w:p>
        </w:tc>
        <w:tc>
          <w:tcPr>
            <w:tcW w:w="1046" w:type="dxa"/>
            <w:tcBorders>
              <w:top w:val="single" w:sz="8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BE6CE9">
              <w:rPr>
                <w:b/>
              </w:rPr>
              <w:t>Россия</w:t>
            </w:r>
          </w:p>
          <w:p w:rsidR="0030252D" w:rsidRPr="00BE6CE9" w:rsidRDefault="0030252D">
            <w:pPr>
              <w:rPr>
                <w:b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BE6CE9" w:rsidRDefault="0030252D">
            <w:pPr>
              <w:rPr>
                <w:b/>
              </w:rPr>
            </w:pPr>
            <w:r w:rsidRPr="00BE6CE9">
              <w:rPr>
                <w:b/>
              </w:rPr>
              <w:t>–</w:t>
            </w:r>
          </w:p>
        </w:tc>
      </w:tr>
      <w:tr w:rsidR="0030252D" w:rsidTr="000051F9">
        <w:trPr>
          <w:trHeight w:val="765"/>
        </w:trPr>
        <w:tc>
          <w:tcPr>
            <w:tcW w:w="216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E6CE9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BE6CE9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садовый участок (пользование)</w:t>
            </w:r>
          </w:p>
          <w:p w:rsidR="0030252D" w:rsidRPr="00BE6CE9" w:rsidRDefault="0030252D" w:rsidP="00207EF1">
            <w:pPr>
              <w:rPr>
                <w:b/>
              </w:rPr>
            </w:pP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BE6CE9" w:rsidRDefault="0030252D" w:rsidP="00207EF1">
            <w:pPr>
              <w:rPr>
                <w:b/>
              </w:rPr>
            </w:pPr>
            <w:r>
              <w:rPr>
                <w:b/>
              </w:rPr>
              <w:t>1000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BE6CE9" w:rsidRDefault="0030252D" w:rsidP="00207EF1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E6CE9" w:rsidRDefault="0030252D">
            <w:pPr>
              <w:rPr>
                <w:b/>
              </w:rPr>
            </w:pPr>
          </w:p>
        </w:tc>
      </w:tr>
      <w:tr w:rsidR="0030252D" w:rsidTr="000051F9">
        <w:trPr>
          <w:trHeight w:val="555"/>
        </w:trPr>
        <w:tc>
          <w:tcPr>
            <w:tcW w:w="21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91BAB" w:rsidRDefault="0030252D">
            <w:pPr>
              <w:rPr>
                <w:b/>
              </w:rPr>
            </w:pPr>
            <w:r w:rsidRPr="00A91BAB">
              <w:rPr>
                <w:b/>
              </w:rPr>
              <w:t>Слепичев К.А.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91BAB" w:rsidRDefault="0030252D">
            <w:pPr>
              <w:rPr>
                <w:b/>
              </w:rPr>
            </w:pPr>
            <w:r w:rsidRPr="00A91BAB">
              <w:rPr>
                <w:b/>
              </w:rPr>
              <w:t>Заместитель начальника Управления Минюста России по Амурской области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91BAB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870 531,64</w:t>
            </w:r>
          </w:p>
        </w:tc>
        <w:tc>
          <w:tcPr>
            <w:tcW w:w="3416" w:type="dxa"/>
            <w:tcBorders>
              <w:top w:val="single" w:sz="8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91BAB" w:rsidRDefault="0030252D">
            <w:pPr>
              <w:rPr>
                <w:b/>
              </w:rPr>
            </w:pPr>
            <w:r w:rsidRPr="00A91BAB">
              <w:rPr>
                <w:b/>
              </w:rPr>
              <w:t>квартира</w:t>
            </w:r>
          </w:p>
          <w:p w:rsidR="0030252D" w:rsidRPr="00A91BAB" w:rsidRDefault="0030252D">
            <w:pPr>
              <w:rPr>
                <w:b/>
              </w:rPr>
            </w:pPr>
            <w:r w:rsidRPr="00A91BAB">
              <w:rPr>
                <w:b/>
              </w:rPr>
              <w:t>(</w:t>
            </w:r>
            <w:r>
              <w:rPr>
                <w:b/>
              </w:rPr>
              <w:t>индивидуальная)</w:t>
            </w:r>
          </w:p>
        </w:tc>
        <w:tc>
          <w:tcPr>
            <w:tcW w:w="1619" w:type="dxa"/>
            <w:tcBorders>
              <w:top w:val="single" w:sz="8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91BAB" w:rsidRDefault="0030252D">
            <w:pPr>
              <w:rPr>
                <w:b/>
              </w:rPr>
            </w:pPr>
            <w:r w:rsidRPr="00A91BAB">
              <w:rPr>
                <w:b/>
              </w:rPr>
              <w:t>51,2</w:t>
            </w:r>
          </w:p>
        </w:tc>
        <w:tc>
          <w:tcPr>
            <w:tcW w:w="1046" w:type="dxa"/>
            <w:tcBorders>
              <w:top w:val="single" w:sz="8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91BAB" w:rsidRDefault="0030252D">
            <w:pPr>
              <w:rPr>
                <w:b/>
              </w:rPr>
            </w:pPr>
            <w:r w:rsidRPr="00A91BAB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A91BAB">
              <w:rPr>
                <w:b/>
              </w:rPr>
              <w:t xml:space="preserve">а/м Ниссан </w:t>
            </w:r>
            <w:r>
              <w:rPr>
                <w:b/>
              </w:rPr>
              <w:t>Х Трейл</w:t>
            </w:r>
          </w:p>
          <w:p w:rsidR="0030252D" w:rsidRPr="00A91BAB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</w:tr>
      <w:tr w:rsidR="0030252D" w:rsidTr="000051F9">
        <w:trPr>
          <w:trHeight w:val="555"/>
        </w:trPr>
        <w:tc>
          <w:tcPr>
            <w:tcW w:w="21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91BAB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91BAB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91BAB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30252D" w:rsidRPr="00A91BAB" w:rsidRDefault="0030252D">
            <w:pPr>
              <w:rPr>
                <w:b/>
              </w:rPr>
            </w:pPr>
            <w:r w:rsidRPr="00A91BAB">
              <w:rPr>
                <w:b/>
              </w:rPr>
              <w:t>квартира</w:t>
            </w:r>
          </w:p>
          <w:p w:rsidR="0030252D" w:rsidRPr="00A91BAB" w:rsidRDefault="0030252D">
            <w:pPr>
              <w:rPr>
                <w:b/>
              </w:rPr>
            </w:pPr>
            <w:r w:rsidRPr="00A91BAB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30252D" w:rsidRPr="00A91BAB" w:rsidRDefault="0030252D">
            <w:pPr>
              <w:rPr>
                <w:b/>
              </w:rPr>
            </w:pPr>
            <w:r w:rsidRPr="00A91BAB">
              <w:rPr>
                <w:b/>
              </w:rPr>
              <w:t>48,7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30252D" w:rsidRPr="00A91BAB" w:rsidRDefault="0030252D">
            <w:pPr>
              <w:rPr>
                <w:b/>
              </w:rPr>
            </w:pPr>
            <w:r w:rsidRPr="00A91BAB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91BAB" w:rsidRDefault="0030252D">
            <w:pPr>
              <w:rPr>
                <w:b/>
              </w:rPr>
            </w:pPr>
          </w:p>
        </w:tc>
      </w:tr>
      <w:tr w:rsidR="0030252D" w:rsidTr="000051F9">
        <w:trPr>
          <w:trHeight w:val="460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91BAB" w:rsidRDefault="0030252D">
            <w:pPr>
              <w:rPr>
                <w:b/>
              </w:rPr>
            </w:pPr>
            <w:r w:rsidRPr="00A91BAB">
              <w:rPr>
                <w:b/>
              </w:rPr>
              <w:t>Супруга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91BAB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91BAB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372 539,31</w:t>
            </w:r>
          </w:p>
        </w:tc>
        <w:tc>
          <w:tcPr>
            <w:tcW w:w="3416" w:type="dxa"/>
            <w:tcBorders>
              <w:top w:val="dashSmallGap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A91BAB" w:rsidRDefault="0030252D">
            <w:pPr>
              <w:rPr>
                <w:b/>
              </w:rPr>
            </w:pPr>
            <w:r w:rsidRPr="00A91BAB">
              <w:rPr>
                <w:b/>
              </w:rPr>
              <w:t>квартира</w:t>
            </w:r>
            <w:r w:rsidRPr="00A91BAB">
              <w:rPr>
                <w:b/>
              </w:rPr>
              <w:br/>
              <w:t>(собственность долевая, 1/3)</w:t>
            </w:r>
          </w:p>
        </w:tc>
        <w:tc>
          <w:tcPr>
            <w:tcW w:w="1619" w:type="dxa"/>
            <w:tcBorders>
              <w:top w:val="dashSmallGap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A91BAB" w:rsidRDefault="0030252D">
            <w:pPr>
              <w:rPr>
                <w:b/>
              </w:rPr>
            </w:pPr>
            <w:r w:rsidRPr="00A91BAB">
              <w:rPr>
                <w:b/>
              </w:rPr>
              <w:t>48,7 – общая</w:t>
            </w:r>
          </w:p>
          <w:p w:rsidR="0030252D" w:rsidRPr="00A91BAB" w:rsidRDefault="0030252D">
            <w:pPr>
              <w:rPr>
                <w:b/>
              </w:rPr>
            </w:pPr>
            <w:r w:rsidRPr="00A91BAB">
              <w:rPr>
                <w:b/>
              </w:rPr>
              <w:t>16,2 - доля</w:t>
            </w:r>
          </w:p>
        </w:tc>
        <w:tc>
          <w:tcPr>
            <w:tcW w:w="1046" w:type="dxa"/>
            <w:tcBorders>
              <w:top w:val="dashSmallGap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A91BAB" w:rsidRDefault="0030252D">
            <w:pPr>
              <w:rPr>
                <w:b/>
              </w:rPr>
            </w:pPr>
            <w:r w:rsidRPr="00A91BAB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91BAB" w:rsidRDefault="0030252D">
            <w:pPr>
              <w:rPr>
                <w:b/>
              </w:rPr>
            </w:pPr>
            <w:r w:rsidRPr="00A91BAB">
              <w:rPr>
                <w:b/>
              </w:rPr>
              <w:t>–</w:t>
            </w:r>
          </w:p>
        </w:tc>
      </w:tr>
      <w:tr w:rsidR="0030252D" w:rsidTr="000051F9">
        <w:trPr>
          <w:trHeight w:val="460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91BAB" w:rsidRDefault="0030252D">
            <w:pPr>
              <w:rPr>
                <w:b/>
              </w:rPr>
            </w:pPr>
            <w:r w:rsidRPr="00A91BAB">
              <w:rPr>
                <w:b/>
              </w:rPr>
              <w:t xml:space="preserve">Дочь 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91BAB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91BAB" w:rsidRDefault="0030252D">
            <w:pPr>
              <w:jc w:val="center"/>
              <w:rPr>
                <w:b/>
              </w:rPr>
            </w:pPr>
            <w:r w:rsidRPr="00A91BAB"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A91BAB" w:rsidRDefault="0030252D">
            <w:pPr>
              <w:rPr>
                <w:b/>
              </w:rPr>
            </w:pPr>
            <w:r w:rsidRPr="00A91BAB">
              <w:rPr>
                <w:b/>
              </w:rPr>
              <w:t>квартира</w:t>
            </w:r>
            <w:r w:rsidRPr="00A91BAB">
              <w:rPr>
                <w:b/>
              </w:rPr>
              <w:br/>
              <w:t>(пользование)</w:t>
            </w:r>
          </w:p>
        </w:tc>
        <w:tc>
          <w:tcPr>
            <w:tcW w:w="161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A91BAB" w:rsidRDefault="0030252D">
            <w:pPr>
              <w:rPr>
                <w:b/>
              </w:rPr>
            </w:pPr>
            <w:r w:rsidRPr="00A91BAB">
              <w:rPr>
                <w:b/>
              </w:rPr>
              <w:t>48,7</w:t>
            </w:r>
          </w:p>
        </w:tc>
        <w:tc>
          <w:tcPr>
            <w:tcW w:w="10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A91BAB" w:rsidRDefault="0030252D">
            <w:pPr>
              <w:rPr>
                <w:b/>
              </w:rPr>
            </w:pPr>
            <w:r w:rsidRPr="00A91BAB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91BAB" w:rsidRDefault="0030252D">
            <w:pPr>
              <w:rPr>
                <w:b/>
              </w:rPr>
            </w:pPr>
            <w:r w:rsidRPr="00A91BAB">
              <w:rPr>
                <w:b/>
              </w:rPr>
              <w:t>–</w:t>
            </w:r>
          </w:p>
        </w:tc>
      </w:tr>
      <w:tr w:rsidR="0030252D" w:rsidTr="000051F9">
        <w:trPr>
          <w:trHeight w:val="555"/>
        </w:trPr>
        <w:tc>
          <w:tcPr>
            <w:tcW w:w="21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B79DF" w:rsidRDefault="0030252D">
            <w:pPr>
              <w:rPr>
                <w:b/>
                <w:color w:val="000000"/>
              </w:rPr>
            </w:pPr>
            <w:r w:rsidRPr="006B79DF">
              <w:rPr>
                <w:b/>
                <w:color w:val="000000"/>
              </w:rPr>
              <w:t>Андреечева И.А.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B79DF" w:rsidRDefault="0030252D">
            <w:pPr>
              <w:rPr>
                <w:b/>
                <w:color w:val="000000"/>
              </w:rPr>
            </w:pPr>
            <w:r w:rsidRPr="006B79DF">
              <w:rPr>
                <w:b/>
                <w:color w:val="000000"/>
              </w:rPr>
              <w:t>Начальник Управления Минюста России по Архангельской области и Ненецкому автономному округу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B79DF" w:rsidRDefault="0030252D">
            <w:pPr>
              <w:jc w:val="center"/>
              <w:rPr>
                <w:b/>
                <w:color w:val="000000"/>
              </w:rPr>
            </w:pPr>
            <w:r w:rsidRPr="006B79DF">
              <w:rPr>
                <w:b/>
                <w:color w:val="000000"/>
              </w:rPr>
              <w:t>1 </w:t>
            </w:r>
            <w:r>
              <w:rPr>
                <w:b/>
                <w:color w:val="000000"/>
              </w:rPr>
              <w:t>105</w:t>
            </w:r>
            <w:r w:rsidRPr="006B79DF">
              <w:rPr>
                <w:b/>
                <w:color w:val="000000"/>
              </w:rPr>
              <w:t> </w:t>
            </w:r>
            <w:r>
              <w:rPr>
                <w:b/>
                <w:color w:val="000000"/>
              </w:rPr>
              <w:t>341</w:t>
            </w:r>
            <w:r w:rsidRPr="006B79DF">
              <w:rPr>
                <w:b/>
                <w:color w:val="000000"/>
              </w:rPr>
              <w:t>,</w:t>
            </w:r>
            <w:r>
              <w:rPr>
                <w:b/>
                <w:color w:val="000000"/>
              </w:rPr>
              <w:t>5</w:t>
            </w:r>
            <w:r w:rsidRPr="006B79DF">
              <w:rPr>
                <w:b/>
                <w:color w:val="000000"/>
              </w:rPr>
              <w:t>9</w:t>
            </w:r>
          </w:p>
        </w:tc>
        <w:tc>
          <w:tcPr>
            <w:tcW w:w="3416" w:type="dxa"/>
            <w:tcBorders>
              <w:top w:val="single" w:sz="8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6B79DF" w:rsidRDefault="0030252D">
            <w:pPr>
              <w:rPr>
                <w:b/>
                <w:color w:val="000000"/>
              </w:rPr>
            </w:pPr>
            <w:r w:rsidRPr="006B79DF">
              <w:rPr>
                <w:b/>
                <w:color w:val="000000"/>
              </w:rPr>
              <w:t>квартира</w:t>
            </w:r>
            <w:r w:rsidRPr="006B79DF">
              <w:rPr>
                <w:b/>
                <w:color w:val="000000"/>
              </w:rPr>
              <w:br/>
              <w:t>(собственность)</w:t>
            </w:r>
          </w:p>
        </w:tc>
        <w:tc>
          <w:tcPr>
            <w:tcW w:w="1619" w:type="dxa"/>
            <w:tcBorders>
              <w:top w:val="single" w:sz="8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6B79DF" w:rsidRDefault="0030252D">
            <w:pPr>
              <w:rPr>
                <w:b/>
                <w:color w:val="000000"/>
              </w:rPr>
            </w:pPr>
            <w:r w:rsidRPr="006B79DF">
              <w:rPr>
                <w:b/>
                <w:color w:val="000000"/>
              </w:rPr>
              <w:t>20,4</w:t>
            </w:r>
          </w:p>
        </w:tc>
        <w:tc>
          <w:tcPr>
            <w:tcW w:w="1046" w:type="dxa"/>
            <w:tcBorders>
              <w:top w:val="single" w:sz="8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6B79DF" w:rsidRDefault="0030252D">
            <w:pPr>
              <w:rPr>
                <w:b/>
                <w:color w:val="000000"/>
              </w:rPr>
            </w:pPr>
            <w:r w:rsidRPr="006B79DF">
              <w:rPr>
                <w:b/>
                <w:color w:val="000000"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</w:tr>
      <w:tr w:rsidR="0030252D" w:rsidTr="000051F9">
        <w:trPr>
          <w:trHeight w:val="279"/>
        </w:trPr>
        <w:tc>
          <w:tcPr>
            <w:tcW w:w="21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6B79DF" w:rsidRDefault="0030252D">
            <w:pPr>
              <w:rPr>
                <w:b/>
                <w:color w:val="000000"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6B79DF" w:rsidRDefault="0030252D">
            <w:pPr>
              <w:rPr>
                <w:b/>
                <w:color w:val="000000"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6B79DF" w:rsidRDefault="0030252D">
            <w:pPr>
              <w:rPr>
                <w:b/>
                <w:color w:val="000000"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B79DF" w:rsidRDefault="0030252D">
            <w:pPr>
              <w:rPr>
                <w:b/>
                <w:color w:val="000000"/>
              </w:rPr>
            </w:pPr>
            <w:r w:rsidRPr="006B79DF">
              <w:rPr>
                <w:b/>
                <w:color w:val="000000"/>
              </w:rPr>
              <w:t>квартира</w:t>
            </w:r>
            <w:r w:rsidRPr="006B79DF">
              <w:rPr>
                <w:b/>
                <w:color w:val="000000"/>
              </w:rPr>
              <w:br/>
              <w:t>(собственность долевая, 1/2)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B79DF" w:rsidRDefault="0030252D">
            <w:pPr>
              <w:rPr>
                <w:b/>
                <w:color w:val="000000"/>
              </w:rPr>
            </w:pPr>
            <w:r w:rsidRPr="006B79DF">
              <w:rPr>
                <w:b/>
                <w:color w:val="000000"/>
              </w:rPr>
              <w:t>99,5 – общая</w:t>
            </w:r>
            <w:r w:rsidRPr="006B79DF">
              <w:rPr>
                <w:b/>
                <w:color w:val="000000"/>
              </w:rPr>
              <w:br/>
              <w:t>49,75 – доля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B79DF" w:rsidRDefault="0030252D">
            <w:pPr>
              <w:rPr>
                <w:b/>
                <w:color w:val="000000"/>
              </w:rPr>
            </w:pPr>
            <w:r w:rsidRPr="006B79DF">
              <w:rPr>
                <w:b/>
                <w:color w:val="000000"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>
            <w:pPr>
              <w:rPr>
                <w:color w:val="000000"/>
              </w:rPr>
            </w:pPr>
          </w:p>
        </w:tc>
      </w:tr>
      <w:tr w:rsidR="0030252D" w:rsidTr="000051F9">
        <w:trPr>
          <w:trHeight w:val="460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B79DF" w:rsidRDefault="0030252D">
            <w:pPr>
              <w:rPr>
                <w:b/>
                <w:color w:val="000000"/>
              </w:rPr>
            </w:pPr>
            <w:r w:rsidRPr="006B79DF">
              <w:rPr>
                <w:b/>
                <w:color w:val="000000"/>
              </w:rPr>
              <w:t xml:space="preserve">Супруг 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6B79DF" w:rsidRDefault="0030252D">
            <w:pPr>
              <w:rPr>
                <w:b/>
                <w:color w:val="000000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B79DF" w:rsidRDefault="0030252D">
            <w:pPr>
              <w:jc w:val="center"/>
              <w:rPr>
                <w:b/>
                <w:color w:val="000000"/>
              </w:rPr>
            </w:pPr>
            <w:r w:rsidRPr="006B79DF">
              <w:rPr>
                <w:b/>
                <w:color w:val="000000"/>
              </w:rPr>
              <w:t>1 </w:t>
            </w:r>
            <w:r>
              <w:rPr>
                <w:b/>
                <w:color w:val="000000"/>
              </w:rPr>
              <w:t>331</w:t>
            </w:r>
            <w:r w:rsidRPr="006B79DF">
              <w:rPr>
                <w:b/>
                <w:color w:val="000000"/>
              </w:rPr>
              <w:t xml:space="preserve"> 40</w:t>
            </w:r>
            <w:r>
              <w:rPr>
                <w:b/>
                <w:color w:val="000000"/>
              </w:rPr>
              <w:t>5</w:t>
            </w:r>
          </w:p>
        </w:tc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B79DF" w:rsidRDefault="0030252D">
            <w:pPr>
              <w:rPr>
                <w:b/>
                <w:color w:val="000000"/>
              </w:rPr>
            </w:pPr>
            <w:r w:rsidRPr="006B79DF">
              <w:rPr>
                <w:b/>
                <w:color w:val="000000"/>
              </w:rPr>
              <w:t>квартира</w:t>
            </w:r>
            <w:r w:rsidRPr="006B79DF">
              <w:rPr>
                <w:b/>
                <w:color w:val="000000"/>
              </w:rPr>
              <w:br/>
              <w:t>(собственность долевая, 1/2)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B79DF" w:rsidRDefault="0030252D">
            <w:pPr>
              <w:rPr>
                <w:b/>
                <w:color w:val="000000"/>
              </w:rPr>
            </w:pPr>
            <w:r w:rsidRPr="006B79DF">
              <w:rPr>
                <w:b/>
                <w:color w:val="000000"/>
              </w:rPr>
              <w:t>99,5 – общая</w:t>
            </w:r>
            <w:r w:rsidRPr="006B79DF">
              <w:rPr>
                <w:b/>
                <w:color w:val="000000"/>
              </w:rPr>
              <w:br/>
              <w:t>49,75 – доля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B79DF" w:rsidRDefault="0030252D">
            <w:pPr>
              <w:rPr>
                <w:b/>
                <w:color w:val="000000"/>
              </w:rPr>
            </w:pPr>
            <w:r w:rsidRPr="006B79DF">
              <w:rPr>
                <w:b/>
                <w:color w:val="000000"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</w:tr>
      <w:tr w:rsidR="0030252D" w:rsidTr="000051F9">
        <w:trPr>
          <w:trHeight w:val="460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B79DF" w:rsidRDefault="0030252D">
            <w:pPr>
              <w:rPr>
                <w:b/>
                <w:color w:val="000000"/>
              </w:rPr>
            </w:pPr>
            <w:r w:rsidRPr="006B79DF">
              <w:rPr>
                <w:b/>
                <w:color w:val="000000"/>
              </w:rPr>
              <w:t xml:space="preserve">Дочь 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6B79DF" w:rsidRDefault="0030252D">
            <w:pPr>
              <w:rPr>
                <w:b/>
                <w:color w:val="000000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B79DF" w:rsidRDefault="0030252D">
            <w:pPr>
              <w:jc w:val="center"/>
              <w:rPr>
                <w:b/>
                <w:color w:val="000000"/>
              </w:rPr>
            </w:pPr>
            <w:r w:rsidRPr="006B79DF">
              <w:rPr>
                <w:b/>
                <w:color w:val="000000"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</w:t>
            </w:r>
            <w:r w:rsidRPr="006B79DF">
              <w:rPr>
                <w:b/>
                <w:color w:val="000000"/>
              </w:rPr>
              <w:t>вартира</w:t>
            </w:r>
          </w:p>
          <w:p w:rsidR="0030252D" w:rsidRPr="006B79DF" w:rsidRDefault="0030252D">
            <w:pPr>
              <w:rPr>
                <w:b/>
                <w:color w:val="000000"/>
              </w:rPr>
            </w:pPr>
            <w:r w:rsidRPr="006B79DF">
              <w:rPr>
                <w:b/>
                <w:color w:val="000000"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6B79DF" w:rsidRDefault="0030252D">
            <w:pPr>
              <w:rPr>
                <w:b/>
                <w:color w:val="000000"/>
              </w:rPr>
            </w:pPr>
            <w:r w:rsidRPr="006B79DF">
              <w:rPr>
                <w:b/>
                <w:color w:val="000000"/>
              </w:rPr>
              <w:t>99,5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6B79DF" w:rsidRDefault="0030252D">
            <w:pPr>
              <w:rPr>
                <w:b/>
                <w:color w:val="000000"/>
              </w:rPr>
            </w:pPr>
            <w:r w:rsidRPr="006B79DF">
              <w:rPr>
                <w:b/>
                <w:color w:val="000000"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</w:tr>
      <w:tr w:rsidR="0030252D" w:rsidTr="000051F9">
        <w:trPr>
          <w:trHeight w:val="460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B79DF" w:rsidRDefault="0030252D">
            <w:pPr>
              <w:rPr>
                <w:b/>
                <w:color w:val="000000"/>
              </w:rPr>
            </w:pPr>
            <w:r w:rsidRPr="006B79DF">
              <w:rPr>
                <w:b/>
                <w:color w:val="000000"/>
              </w:rPr>
              <w:t>Сын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6B79DF" w:rsidRDefault="0030252D">
            <w:pPr>
              <w:rPr>
                <w:b/>
                <w:color w:val="000000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B79DF" w:rsidRDefault="003025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–</w:t>
            </w:r>
          </w:p>
        </w:tc>
        <w:tc>
          <w:tcPr>
            <w:tcW w:w="3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</w:t>
            </w:r>
            <w:r w:rsidRPr="006B79DF">
              <w:rPr>
                <w:b/>
                <w:color w:val="000000"/>
              </w:rPr>
              <w:t>вартира</w:t>
            </w:r>
          </w:p>
          <w:p w:rsidR="0030252D" w:rsidRPr="006B79DF" w:rsidRDefault="0030252D">
            <w:pPr>
              <w:rPr>
                <w:b/>
                <w:color w:val="000000"/>
              </w:rPr>
            </w:pPr>
            <w:r w:rsidRPr="006B79DF">
              <w:rPr>
                <w:b/>
                <w:color w:val="000000"/>
              </w:rPr>
              <w:t>(пользование)</w:t>
            </w:r>
          </w:p>
        </w:tc>
        <w:tc>
          <w:tcPr>
            <w:tcW w:w="161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6B79DF" w:rsidRDefault="0030252D">
            <w:pPr>
              <w:rPr>
                <w:b/>
                <w:color w:val="000000"/>
              </w:rPr>
            </w:pPr>
            <w:r w:rsidRPr="006B79DF">
              <w:rPr>
                <w:b/>
                <w:color w:val="000000"/>
              </w:rPr>
              <w:t>99,5</w:t>
            </w:r>
          </w:p>
        </w:tc>
        <w:tc>
          <w:tcPr>
            <w:tcW w:w="10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6B79DF" w:rsidRDefault="0030252D">
            <w:pPr>
              <w:rPr>
                <w:b/>
                <w:color w:val="000000"/>
              </w:rPr>
            </w:pPr>
            <w:r w:rsidRPr="006B79DF">
              <w:rPr>
                <w:b/>
                <w:color w:val="000000"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</w:tr>
      <w:tr w:rsidR="0030252D" w:rsidTr="000051F9">
        <w:trPr>
          <w:trHeight w:val="555"/>
        </w:trPr>
        <w:tc>
          <w:tcPr>
            <w:tcW w:w="21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B79DF" w:rsidRDefault="0030252D">
            <w:pPr>
              <w:rPr>
                <w:b/>
                <w:color w:val="000000"/>
              </w:rPr>
            </w:pPr>
            <w:r w:rsidRPr="006B79DF">
              <w:rPr>
                <w:b/>
                <w:color w:val="000000"/>
              </w:rPr>
              <w:t>Латышова А.В.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B79DF" w:rsidRDefault="0030252D">
            <w:pPr>
              <w:rPr>
                <w:b/>
                <w:color w:val="000000"/>
              </w:rPr>
            </w:pPr>
            <w:r w:rsidRPr="006B79DF">
              <w:rPr>
                <w:b/>
                <w:color w:val="000000"/>
              </w:rPr>
              <w:t>Заместитель начальника Управления Минюста России по Архангельской области и Ненецкому автономному округу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B79DF" w:rsidRDefault="003025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  <w:r w:rsidRPr="006B79DF">
              <w:rPr>
                <w:b/>
                <w:color w:val="000000"/>
              </w:rPr>
              <w:t> </w:t>
            </w:r>
            <w:r>
              <w:rPr>
                <w:b/>
                <w:color w:val="000000"/>
              </w:rPr>
              <w:t>498</w:t>
            </w:r>
            <w:r w:rsidRPr="006B79DF">
              <w:rPr>
                <w:b/>
                <w:color w:val="000000"/>
              </w:rPr>
              <w:t> </w:t>
            </w:r>
            <w:r>
              <w:rPr>
                <w:b/>
                <w:color w:val="000000"/>
              </w:rPr>
              <w:t>054</w:t>
            </w:r>
            <w:r w:rsidRPr="006B79DF">
              <w:rPr>
                <w:b/>
                <w:color w:val="000000"/>
              </w:rPr>
              <w:t>,</w:t>
            </w:r>
            <w:r>
              <w:rPr>
                <w:b/>
                <w:color w:val="000000"/>
              </w:rPr>
              <w:t>05</w:t>
            </w:r>
          </w:p>
        </w:tc>
        <w:tc>
          <w:tcPr>
            <w:tcW w:w="3416" w:type="dxa"/>
            <w:tcBorders>
              <w:top w:val="single" w:sz="8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6B79DF" w:rsidRDefault="0030252D">
            <w:pPr>
              <w:rPr>
                <w:b/>
                <w:color w:val="000000"/>
              </w:rPr>
            </w:pPr>
            <w:r w:rsidRPr="006B79DF">
              <w:rPr>
                <w:b/>
                <w:color w:val="000000"/>
              </w:rPr>
              <w:t>квартира</w:t>
            </w:r>
            <w:r w:rsidRPr="006B79DF">
              <w:rPr>
                <w:b/>
                <w:color w:val="000000"/>
              </w:rPr>
              <w:br/>
              <w:t>(собственность )</w:t>
            </w:r>
          </w:p>
        </w:tc>
        <w:tc>
          <w:tcPr>
            <w:tcW w:w="1619" w:type="dxa"/>
            <w:tcBorders>
              <w:top w:val="single" w:sz="8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6B79DF" w:rsidRDefault="0030252D">
            <w:pPr>
              <w:rPr>
                <w:b/>
                <w:color w:val="000000"/>
              </w:rPr>
            </w:pPr>
            <w:r w:rsidRPr="006B79DF">
              <w:rPr>
                <w:b/>
                <w:color w:val="000000"/>
              </w:rPr>
              <w:t>90</w:t>
            </w:r>
          </w:p>
        </w:tc>
        <w:tc>
          <w:tcPr>
            <w:tcW w:w="1046" w:type="dxa"/>
            <w:tcBorders>
              <w:top w:val="single" w:sz="8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6B79DF" w:rsidRDefault="0030252D">
            <w:pPr>
              <w:rPr>
                <w:b/>
                <w:color w:val="000000"/>
              </w:rPr>
            </w:pPr>
            <w:r w:rsidRPr="006B79DF">
              <w:rPr>
                <w:b/>
                <w:color w:val="000000"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  <w:color w:val="000000"/>
              </w:rPr>
            </w:pPr>
            <w:r w:rsidRPr="00A62F6A">
              <w:rPr>
                <w:b/>
                <w:color w:val="000000"/>
              </w:rPr>
              <w:t>Субару Импреза</w:t>
            </w:r>
          </w:p>
          <w:p w:rsidR="0030252D" w:rsidRPr="00A62F6A" w:rsidRDefault="003025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(индивидуальная)</w:t>
            </w:r>
          </w:p>
        </w:tc>
      </w:tr>
      <w:tr w:rsidR="0030252D" w:rsidTr="000051F9">
        <w:trPr>
          <w:trHeight w:val="555"/>
        </w:trPr>
        <w:tc>
          <w:tcPr>
            <w:tcW w:w="21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6B79DF" w:rsidRDefault="0030252D">
            <w:pPr>
              <w:rPr>
                <w:b/>
                <w:color w:val="000000"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6B79DF" w:rsidRDefault="0030252D">
            <w:pPr>
              <w:rPr>
                <w:b/>
                <w:color w:val="000000"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6B79DF" w:rsidRDefault="0030252D">
            <w:pPr>
              <w:rPr>
                <w:b/>
                <w:color w:val="000000"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B79DF" w:rsidRDefault="0030252D">
            <w:pPr>
              <w:rPr>
                <w:b/>
                <w:color w:val="000000"/>
              </w:rPr>
            </w:pPr>
            <w:r w:rsidRPr="006B79DF">
              <w:rPr>
                <w:b/>
                <w:color w:val="000000"/>
              </w:rPr>
              <w:t>квартира</w:t>
            </w:r>
            <w:r w:rsidRPr="006B79DF">
              <w:rPr>
                <w:b/>
                <w:color w:val="000000"/>
              </w:rPr>
              <w:br/>
              <w:t>(собственность)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B79DF" w:rsidRDefault="0030252D">
            <w:pPr>
              <w:rPr>
                <w:b/>
                <w:color w:val="000000"/>
              </w:rPr>
            </w:pPr>
            <w:r w:rsidRPr="006B79DF">
              <w:rPr>
                <w:b/>
                <w:color w:val="000000"/>
              </w:rPr>
              <w:t>32,8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B79DF" w:rsidRDefault="0030252D">
            <w:pPr>
              <w:rPr>
                <w:b/>
                <w:color w:val="000000"/>
              </w:rPr>
            </w:pPr>
            <w:r w:rsidRPr="006B79DF">
              <w:rPr>
                <w:b/>
                <w:color w:val="000000"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>
            <w:pPr>
              <w:rPr>
                <w:color w:val="000000"/>
              </w:rPr>
            </w:pPr>
          </w:p>
        </w:tc>
      </w:tr>
      <w:tr w:rsidR="0030252D" w:rsidTr="000051F9">
        <w:trPr>
          <w:trHeight w:val="552"/>
        </w:trPr>
        <w:tc>
          <w:tcPr>
            <w:tcW w:w="21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B79DF" w:rsidRDefault="0030252D">
            <w:pPr>
              <w:rPr>
                <w:b/>
                <w:color w:val="000000"/>
              </w:rPr>
            </w:pPr>
            <w:r w:rsidRPr="006B79DF">
              <w:rPr>
                <w:b/>
                <w:color w:val="000000"/>
              </w:rPr>
              <w:t>Супруг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6B79DF" w:rsidRDefault="0030252D">
            <w:pPr>
              <w:rPr>
                <w:b/>
                <w:color w:val="000000"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B79DF" w:rsidRDefault="003025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1 </w:t>
            </w:r>
            <w:r w:rsidRPr="006B79DF">
              <w:rPr>
                <w:b/>
                <w:color w:val="000000"/>
              </w:rPr>
              <w:t>1</w:t>
            </w:r>
            <w:r>
              <w:rPr>
                <w:b/>
                <w:color w:val="000000"/>
              </w:rPr>
              <w:t>62</w:t>
            </w:r>
            <w:r w:rsidRPr="006B79DF">
              <w:rPr>
                <w:b/>
                <w:color w:val="000000"/>
              </w:rPr>
              <w:t> </w:t>
            </w:r>
            <w:r>
              <w:rPr>
                <w:b/>
                <w:color w:val="000000"/>
              </w:rPr>
              <w:t>54</w:t>
            </w:r>
            <w:r w:rsidRPr="006B79DF">
              <w:rPr>
                <w:b/>
                <w:color w:val="000000"/>
              </w:rPr>
              <w:t>3,</w:t>
            </w:r>
            <w:r>
              <w:rPr>
                <w:b/>
                <w:color w:val="000000"/>
              </w:rPr>
              <w:t>5</w:t>
            </w:r>
            <w:r w:rsidRPr="006B79DF">
              <w:rPr>
                <w:b/>
                <w:color w:val="000000"/>
              </w:rPr>
              <w:t>1</w:t>
            </w:r>
          </w:p>
        </w:tc>
        <w:tc>
          <w:tcPr>
            <w:tcW w:w="3416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6B79DF" w:rsidRDefault="0030252D">
            <w:pPr>
              <w:rPr>
                <w:b/>
                <w:color w:val="000000"/>
              </w:rPr>
            </w:pPr>
            <w:r w:rsidRPr="006B79DF">
              <w:rPr>
                <w:b/>
                <w:color w:val="000000"/>
              </w:rPr>
              <w:t>квартира</w:t>
            </w:r>
          </w:p>
          <w:p w:rsidR="0030252D" w:rsidRPr="006B79DF" w:rsidRDefault="0030252D">
            <w:pPr>
              <w:rPr>
                <w:b/>
                <w:color w:val="000000"/>
              </w:rPr>
            </w:pPr>
            <w:r w:rsidRPr="006B79DF">
              <w:rPr>
                <w:b/>
                <w:color w:val="000000"/>
              </w:rPr>
              <w:t>(пользование)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6B79DF" w:rsidRDefault="0030252D">
            <w:pPr>
              <w:rPr>
                <w:b/>
                <w:color w:val="000000"/>
              </w:rPr>
            </w:pPr>
            <w:r w:rsidRPr="006B79DF">
              <w:rPr>
                <w:b/>
                <w:color w:val="000000"/>
              </w:rPr>
              <w:t>64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6B79DF" w:rsidRDefault="0030252D">
            <w:pPr>
              <w:rPr>
                <w:b/>
                <w:color w:val="000000"/>
              </w:rPr>
            </w:pPr>
            <w:r w:rsidRPr="006B79DF">
              <w:rPr>
                <w:b/>
                <w:color w:val="000000"/>
              </w:rPr>
              <w:t>Россия</w:t>
            </w:r>
          </w:p>
          <w:p w:rsidR="0030252D" w:rsidRPr="006B79DF" w:rsidRDefault="0030252D">
            <w:pPr>
              <w:rPr>
                <w:b/>
                <w:color w:val="000000"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B79DF" w:rsidRDefault="0030252D">
            <w:pPr>
              <w:rPr>
                <w:b/>
                <w:color w:val="000000"/>
              </w:rPr>
            </w:pPr>
            <w:r w:rsidRPr="006B79DF">
              <w:rPr>
                <w:b/>
                <w:color w:val="000000"/>
              </w:rPr>
              <w:t>а/м Сан Йон Д3 Курон</w:t>
            </w:r>
            <w:r>
              <w:rPr>
                <w:b/>
                <w:color w:val="000000"/>
              </w:rPr>
              <w:t xml:space="preserve"> (индивидуальная)</w:t>
            </w:r>
          </w:p>
          <w:p w:rsidR="0030252D" w:rsidRPr="006B79DF" w:rsidRDefault="0030252D" w:rsidP="006B79DF">
            <w:pPr>
              <w:ind w:firstLine="708"/>
              <w:rPr>
                <w:b/>
              </w:rPr>
            </w:pPr>
          </w:p>
        </w:tc>
      </w:tr>
      <w:tr w:rsidR="0030252D" w:rsidTr="000051F9">
        <w:trPr>
          <w:trHeight w:val="552"/>
        </w:trPr>
        <w:tc>
          <w:tcPr>
            <w:tcW w:w="21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6B79DF" w:rsidRDefault="0030252D">
            <w:pPr>
              <w:rPr>
                <w:b/>
                <w:color w:val="000000"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6B79DF" w:rsidRDefault="0030252D">
            <w:pPr>
              <w:rPr>
                <w:b/>
                <w:color w:val="000000"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6B79DF" w:rsidRDefault="0030252D">
            <w:pPr>
              <w:rPr>
                <w:b/>
                <w:color w:val="000000"/>
              </w:rPr>
            </w:pPr>
          </w:p>
        </w:tc>
        <w:tc>
          <w:tcPr>
            <w:tcW w:w="341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6B79DF" w:rsidRDefault="0030252D">
            <w:pPr>
              <w:rPr>
                <w:b/>
                <w:color w:val="000000"/>
              </w:rPr>
            </w:pPr>
            <w:r w:rsidRPr="006B79DF">
              <w:rPr>
                <w:b/>
                <w:color w:val="000000"/>
              </w:rPr>
              <w:t>квартира</w:t>
            </w:r>
          </w:p>
          <w:p w:rsidR="0030252D" w:rsidRPr="006B79DF" w:rsidRDefault="0030252D">
            <w:pPr>
              <w:rPr>
                <w:b/>
                <w:color w:val="000000"/>
              </w:rPr>
            </w:pPr>
            <w:r w:rsidRPr="006B79DF">
              <w:rPr>
                <w:b/>
                <w:color w:val="000000"/>
              </w:rPr>
              <w:t>(пользование)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6B79DF" w:rsidRDefault="0030252D">
            <w:pPr>
              <w:rPr>
                <w:b/>
                <w:color w:val="000000"/>
              </w:rPr>
            </w:pPr>
            <w:r w:rsidRPr="006B79DF">
              <w:rPr>
                <w:b/>
                <w:color w:val="000000"/>
              </w:rPr>
              <w:t>90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6B79DF" w:rsidRDefault="0030252D">
            <w:pPr>
              <w:rPr>
                <w:b/>
                <w:color w:val="000000"/>
              </w:rPr>
            </w:pPr>
            <w:r w:rsidRPr="006B79DF">
              <w:rPr>
                <w:b/>
                <w:color w:val="000000"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>
            <w:pPr>
              <w:rPr>
                <w:color w:val="000000"/>
              </w:rPr>
            </w:pPr>
          </w:p>
        </w:tc>
      </w:tr>
      <w:tr w:rsidR="0030252D" w:rsidTr="000051F9">
        <w:trPr>
          <w:trHeight w:val="460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B79DF" w:rsidRDefault="0030252D">
            <w:pPr>
              <w:rPr>
                <w:b/>
                <w:color w:val="000000"/>
              </w:rPr>
            </w:pPr>
            <w:r w:rsidRPr="006B79DF">
              <w:rPr>
                <w:b/>
                <w:color w:val="000000"/>
              </w:rPr>
              <w:t xml:space="preserve">Сын 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6B79DF" w:rsidRDefault="0030252D">
            <w:pPr>
              <w:rPr>
                <w:b/>
                <w:color w:val="000000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B79DF" w:rsidRDefault="0030252D">
            <w:pPr>
              <w:jc w:val="center"/>
              <w:rPr>
                <w:b/>
                <w:color w:val="000000"/>
              </w:rPr>
            </w:pPr>
            <w:r w:rsidRPr="006B79DF">
              <w:rPr>
                <w:b/>
                <w:color w:val="000000"/>
              </w:rPr>
              <w:t>–</w:t>
            </w:r>
          </w:p>
          <w:p w:rsidR="0030252D" w:rsidRPr="006B79DF" w:rsidRDefault="0030252D">
            <w:pPr>
              <w:rPr>
                <w:b/>
                <w:color w:val="000000"/>
              </w:rPr>
            </w:pPr>
          </w:p>
        </w:tc>
        <w:tc>
          <w:tcPr>
            <w:tcW w:w="3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6B79DF" w:rsidRDefault="0030252D">
            <w:pPr>
              <w:rPr>
                <w:b/>
                <w:color w:val="000000"/>
              </w:rPr>
            </w:pPr>
            <w:r w:rsidRPr="006B79DF">
              <w:rPr>
                <w:b/>
                <w:color w:val="000000"/>
              </w:rPr>
              <w:t>квартира</w:t>
            </w:r>
          </w:p>
          <w:p w:rsidR="0030252D" w:rsidRPr="006B79DF" w:rsidRDefault="0030252D">
            <w:pPr>
              <w:rPr>
                <w:b/>
                <w:color w:val="000000"/>
              </w:rPr>
            </w:pPr>
            <w:r w:rsidRPr="006B79DF">
              <w:rPr>
                <w:b/>
                <w:color w:val="000000"/>
              </w:rPr>
              <w:t>(пользование)</w:t>
            </w:r>
          </w:p>
        </w:tc>
        <w:tc>
          <w:tcPr>
            <w:tcW w:w="161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6B79DF" w:rsidRDefault="0030252D">
            <w:pPr>
              <w:rPr>
                <w:b/>
                <w:color w:val="000000"/>
              </w:rPr>
            </w:pPr>
            <w:r w:rsidRPr="006B79DF">
              <w:rPr>
                <w:b/>
                <w:color w:val="000000"/>
              </w:rPr>
              <w:t>90</w:t>
            </w:r>
          </w:p>
        </w:tc>
        <w:tc>
          <w:tcPr>
            <w:tcW w:w="10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6B79DF" w:rsidRDefault="0030252D">
            <w:pPr>
              <w:rPr>
                <w:b/>
                <w:color w:val="000000"/>
              </w:rPr>
            </w:pPr>
            <w:r w:rsidRPr="006B79DF">
              <w:rPr>
                <w:b/>
                <w:color w:val="000000"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</w:tr>
      <w:tr w:rsidR="0030252D" w:rsidTr="000051F9">
        <w:trPr>
          <w:trHeight w:val="460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B79DF" w:rsidRDefault="0030252D">
            <w:pPr>
              <w:rPr>
                <w:b/>
                <w:color w:val="000000"/>
              </w:rPr>
            </w:pPr>
            <w:r w:rsidRPr="006B79DF">
              <w:rPr>
                <w:b/>
                <w:color w:val="000000"/>
              </w:rPr>
              <w:t>Сын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6B79DF" w:rsidRDefault="0030252D">
            <w:pPr>
              <w:rPr>
                <w:b/>
                <w:color w:val="000000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B79DF" w:rsidRDefault="003025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–</w:t>
            </w:r>
          </w:p>
        </w:tc>
        <w:tc>
          <w:tcPr>
            <w:tcW w:w="3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6B79DF" w:rsidRDefault="0030252D">
            <w:pPr>
              <w:rPr>
                <w:b/>
                <w:color w:val="000000"/>
              </w:rPr>
            </w:pPr>
            <w:r w:rsidRPr="006B79DF">
              <w:rPr>
                <w:b/>
                <w:color w:val="000000"/>
              </w:rPr>
              <w:t>квартира</w:t>
            </w:r>
          </w:p>
          <w:p w:rsidR="0030252D" w:rsidRPr="006B79DF" w:rsidRDefault="0030252D">
            <w:pPr>
              <w:rPr>
                <w:b/>
                <w:color w:val="000000"/>
              </w:rPr>
            </w:pPr>
            <w:r w:rsidRPr="006B79DF">
              <w:rPr>
                <w:b/>
                <w:color w:val="000000"/>
              </w:rPr>
              <w:t>(пользование)</w:t>
            </w:r>
          </w:p>
        </w:tc>
        <w:tc>
          <w:tcPr>
            <w:tcW w:w="161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6B79DF" w:rsidRDefault="0030252D">
            <w:pPr>
              <w:rPr>
                <w:b/>
                <w:color w:val="000000"/>
              </w:rPr>
            </w:pPr>
            <w:r w:rsidRPr="006B79DF">
              <w:rPr>
                <w:b/>
                <w:color w:val="000000"/>
              </w:rPr>
              <w:t>90</w:t>
            </w:r>
          </w:p>
        </w:tc>
        <w:tc>
          <w:tcPr>
            <w:tcW w:w="10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6B79DF" w:rsidRDefault="0030252D">
            <w:pPr>
              <w:rPr>
                <w:b/>
                <w:color w:val="000000"/>
              </w:rPr>
            </w:pPr>
            <w:r w:rsidRPr="006B79DF">
              <w:rPr>
                <w:b/>
                <w:color w:val="000000"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</w:tr>
      <w:tr w:rsidR="0030252D" w:rsidTr="000051F9">
        <w:trPr>
          <w:trHeight w:val="460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B408D" w:rsidRDefault="0030252D">
            <w:pPr>
              <w:rPr>
                <w:b/>
              </w:rPr>
            </w:pPr>
            <w:r w:rsidRPr="006B408D">
              <w:rPr>
                <w:b/>
              </w:rPr>
              <w:t>Куникина Е Ю.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6B408D" w:rsidRDefault="0030252D">
            <w:pPr>
              <w:rPr>
                <w:b/>
              </w:rPr>
            </w:pPr>
            <w:r w:rsidRPr="006B408D">
              <w:rPr>
                <w:b/>
              </w:rPr>
              <w:t>Начальник Управления Минюста России по Астраханской области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  <w:p w:rsidR="0030252D" w:rsidRPr="006B408D" w:rsidRDefault="0030252D">
            <w:pPr>
              <w:jc w:val="center"/>
              <w:rPr>
                <w:b/>
              </w:rPr>
            </w:pPr>
            <w:r w:rsidRPr="006B408D">
              <w:rPr>
                <w:b/>
              </w:rPr>
              <w:t>679 048,61</w:t>
            </w:r>
          </w:p>
        </w:tc>
        <w:tc>
          <w:tcPr>
            <w:tcW w:w="3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6B408D" w:rsidRDefault="0030252D">
            <w:pPr>
              <w:rPr>
                <w:b/>
              </w:rPr>
            </w:pPr>
            <w:r w:rsidRPr="006B408D">
              <w:rPr>
                <w:b/>
              </w:rPr>
              <w:t>квартира</w:t>
            </w:r>
          </w:p>
          <w:p w:rsidR="0030252D" w:rsidRPr="006B408D" w:rsidRDefault="0030252D" w:rsidP="006B408D">
            <w:pPr>
              <w:rPr>
                <w:b/>
              </w:rPr>
            </w:pPr>
            <w:r w:rsidRPr="006B408D">
              <w:rPr>
                <w:b/>
              </w:rPr>
              <w:t>(</w:t>
            </w:r>
            <w:r>
              <w:rPr>
                <w:b/>
              </w:rPr>
              <w:t>собственность</w:t>
            </w:r>
            <w:r w:rsidRPr="006B408D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6B408D" w:rsidRDefault="0030252D" w:rsidP="006B408D">
            <w:pPr>
              <w:rPr>
                <w:b/>
              </w:rPr>
            </w:pPr>
            <w:r>
              <w:rPr>
                <w:b/>
              </w:rPr>
              <w:t>52</w:t>
            </w:r>
            <w:r w:rsidRPr="006B408D">
              <w:rPr>
                <w:b/>
              </w:rPr>
              <w:t>,</w:t>
            </w:r>
            <w:r>
              <w:rPr>
                <w:b/>
              </w:rPr>
              <w:t>9</w:t>
            </w:r>
          </w:p>
        </w:tc>
        <w:tc>
          <w:tcPr>
            <w:tcW w:w="10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6B408D" w:rsidRDefault="0030252D">
            <w:pPr>
              <w:rPr>
                <w:b/>
              </w:rPr>
            </w:pPr>
            <w:r w:rsidRPr="006B408D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6B408D">
              <w:rPr>
                <w:b/>
              </w:rPr>
              <w:t>а/м Тойота Витц</w:t>
            </w:r>
          </w:p>
          <w:p w:rsidR="0030252D" w:rsidRPr="006B408D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  <w:p w:rsidR="0030252D" w:rsidRPr="006B408D" w:rsidRDefault="0030252D">
            <w:pPr>
              <w:rPr>
                <w:b/>
              </w:rPr>
            </w:pPr>
          </w:p>
        </w:tc>
      </w:tr>
      <w:tr w:rsidR="0030252D" w:rsidTr="000051F9">
        <w:trPr>
          <w:trHeight w:val="460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B408D" w:rsidRDefault="0030252D">
            <w:pPr>
              <w:rPr>
                <w:b/>
              </w:rPr>
            </w:pPr>
            <w:r>
              <w:rPr>
                <w:b/>
              </w:rPr>
              <w:t>Супруг</w:t>
            </w:r>
          </w:p>
        </w:tc>
        <w:tc>
          <w:tcPr>
            <w:tcW w:w="3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B408D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B408D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457 556,18</w:t>
            </w:r>
          </w:p>
        </w:tc>
        <w:tc>
          <w:tcPr>
            <w:tcW w:w="3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квартира</w:t>
            </w:r>
          </w:p>
          <w:p w:rsidR="0030252D" w:rsidRPr="006B408D" w:rsidRDefault="0030252D">
            <w:pPr>
              <w:rPr>
                <w:b/>
              </w:rPr>
            </w:pPr>
            <w:r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Default="0030252D" w:rsidP="006B408D">
            <w:pPr>
              <w:rPr>
                <w:b/>
              </w:rPr>
            </w:pPr>
            <w:r>
              <w:rPr>
                <w:b/>
              </w:rPr>
              <w:t>52,9</w:t>
            </w:r>
          </w:p>
        </w:tc>
        <w:tc>
          <w:tcPr>
            <w:tcW w:w="10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6B408D" w:rsidRDefault="0030252D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B408D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trHeight w:val="460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B408D" w:rsidRDefault="0030252D">
            <w:pPr>
              <w:rPr>
                <w:b/>
              </w:rPr>
            </w:pPr>
            <w:r w:rsidRPr="006B408D">
              <w:rPr>
                <w:b/>
              </w:rPr>
              <w:t>Сусина В.П.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B408D" w:rsidRDefault="0030252D" w:rsidP="006208EA">
            <w:pPr>
              <w:rPr>
                <w:b/>
              </w:rPr>
            </w:pPr>
            <w:r>
              <w:rPr>
                <w:b/>
              </w:rPr>
              <w:t>Заместитель н</w:t>
            </w:r>
            <w:r w:rsidRPr="006B408D">
              <w:rPr>
                <w:b/>
              </w:rPr>
              <w:t>ачальник</w:t>
            </w:r>
            <w:r>
              <w:rPr>
                <w:b/>
              </w:rPr>
              <w:t>а</w:t>
            </w:r>
            <w:r w:rsidRPr="006B408D">
              <w:rPr>
                <w:b/>
              </w:rPr>
              <w:t xml:space="preserve"> Управления Минюста России по Астраханской области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  <w:p w:rsidR="0030252D" w:rsidRPr="006B408D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338 028</w:t>
            </w:r>
          </w:p>
        </w:tc>
        <w:tc>
          <w:tcPr>
            <w:tcW w:w="3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  <w:p w:rsidR="0030252D" w:rsidRDefault="0030252D">
            <w:pPr>
              <w:rPr>
                <w:b/>
              </w:rPr>
            </w:pPr>
            <w:r>
              <w:rPr>
                <w:b/>
              </w:rPr>
              <w:t>жилой дом</w:t>
            </w:r>
          </w:p>
          <w:p w:rsidR="0030252D" w:rsidRPr="006B408D" w:rsidRDefault="0030252D">
            <w:pPr>
              <w:rPr>
                <w:b/>
              </w:rPr>
            </w:pPr>
            <w:r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  <w:p w:rsidR="0030252D" w:rsidRPr="006B408D" w:rsidRDefault="0030252D">
            <w:pPr>
              <w:rPr>
                <w:b/>
              </w:rPr>
            </w:pPr>
            <w:r>
              <w:rPr>
                <w:b/>
              </w:rPr>
              <w:t>117,6</w:t>
            </w:r>
          </w:p>
        </w:tc>
        <w:tc>
          <w:tcPr>
            <w:tcW w:w="10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  <w:p w:rsidR="0030252D" w:rsidRPr="006B408D" w:rsidRDefault="0030252D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B408D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trHeight w:val="84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72AE6" w:rsidRDefault="0030252D">
            <w:pPr>
              <w:rPr>
                <w:b/>
              </w:rPr>
            </w:pPr>
            <w:r w:rsidRPr="00C72AE6">
              <w:rPr>
                <w:b/>
              </w:rPr>
              <w:t>Кучина Л.А.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72AE6" w:rsidRDefault="0030252D">
            <w:pPr>
              <w:rPr>
                <w:b/>
              </w:rPr>
            </w:pPr>
            <w:r w:rsidRPr="00C72AE6">
              <w:rPr>
                <w:b/>
              </w:rPr>
              <w:t>Начальник Управления Минюста России по Республике Башкортостан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72AE6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578 809,09</w:t>
            </w:r>
          </w:p>
        </w:tc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72AE6" w:rsidRDefault="0030252D">
            <w:pPr>
              <w:rPr>
                <w:b/>
              </w:rPr>
            </w:pPr>
            <w:r w:rsidRPr="00C72AE6">
              <w:rPr>
                <w:b/>
              </w:rPr>
              <w:t xml:space="preserve">квартира </w:t>
            </w:r>
          </w:p>
          <w:p w:rsidR="0030252D" w:rsidRPr="00C72AE6" w:rsidRDefault="0030252D">
            <w:pPr>
              <w:rPr>
                <w:b/>
              </w:rPr>
            </w:pPr>
            <w:r w:rsidRPr="00C72AE6">
              <w:rPr>
                <w:b/>
              </w:rPr>
              <w:t>(собственность долевая, 1/2)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72AE6" w:rsidRDefault="0030252D">
            <w:pPr>
              <w:rPr>
                <w:b/>
              </w:rPr>
            </w:pPr>
            <w:r w:rsidRPr="00C72AE6">
              <w:rPr>
                <w:b/>
              </w:rPr>
              <w:t>145,7 – общая</w:t>
            </w:r>
            <w:r w:rsidRPr="00C72AE6">
              <w:rPr>
                <w:b/>
              </w:rPr>
              <w:br/>
              <w:t>72,85 – доля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72AE6" w:rsidRDefault="0030252D">
            <w:pPr>
              <w:rPr>
                <w:b/>
              </w:rPr>
            </w:pPr>
            <w:r w:rsidRPr="00C72AE6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trHeight w:val="84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72AE6" w:rsidRDefault="0030252D">
            <w:pPr>
              <w:rPr>
                <w:b/>
              </w:rPr>
            </w:pPr>
            <w:r w:rsidRPr="00C72AE6">
              <w:rPr>
                <w:b/>
              </w:rPr>
              <w:t>Супруг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C72AE6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72AE6" w:rsidRDefault="0030252D">
            <w:pPr>
              <w:jc w:val="center"/>
              <w:rPr>
                <w:b/>
              </w:rPr>
            </w:pPr>
            <w:r w:rsidRPr="00C72AE6">
              <w:rPr>
                <w:b/>
              </w:rPr>
              <w:t>84 000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72AE6" w:rsidRDefault="0030252D">
            <w:pPr>
              <w:rPr>
                <w:b/>
              </w:rPr>
            </w:pPr>
            <w:r w:rsidRPr="00C72AE6">
              <w:rPr>
                <w:b/>
              </w:rPr>
              <w:t>квартира</w:t>
            </w:r>
          </w:p>
          <w:p w:rsidR="0030252D" w:rsidRPr="00C72AE6" w:rsidRDefault="0030252D">
            <w:pPr>
              <w:rPr>
                <w:b/>
              </w:rPr>
            </w:pPr>
            <w:r w:rsidRPr="00C72AE6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72AE6" w:rsidRDefault="0030252D">
            <w:pPr>
              <w:rPr>
                <w:b/>
              </w:rPr>
            </w:pPr>
            <w:r w:rsidRPr="00C72AE6">
              <w:rPr>
                <w:b/>
              </w:rPr>
              <w:t>145,7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72AE6" w:rsidRDefault="0030252D">
            <w:pPr>
              <w:rPr>
                <w:b/>
              </w:rPr>
            </w:pPr>
            <w:r w:rsidRPr="00C72AE6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trHeight w:val="84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72AE6" w:rsidRDefault="0030252D">
            <w:pPr>
              <w:rPr>
                <w:b/>
              </w:rPr>
            </w:pPr>
            <w:r w:rsidRPr="00C72AE6">
              <w:rPr>
                <w:b/>
              </w:rPr>
              <w:t>Дочь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C72AE6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72AE6" w:rsidRDefault="0030252D">
            <w:pPr>
              <w:jc w:val="center"/>
              <w:rPr>
                <w:b/>
              </w:rPr>
            </w:pPr>
            <w:r w:rsidRPr="00C72AE6"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72AE6" w:rsidRDefault="0030252D">
            <w:pPr>
              <w:rPr>
                <w:b/>
              </w:rPr>
            </w:pPr>
            <w:r w:rsidRPr="00C72AE6">
              <w:rPr>
                <w:b/>
              </w:rPr>
              <w:t xml:space="preserve">квартира </w:t>
            </w:r>
          </w:p>
          <w:p w:rsidR="0030252D" w:rsidRPr="00C72AE6" w:rsidRDefault="0030252D">
            <w:pPr>
              <w:rPr>
                <w:b/>
              </w:rPr>
            </w:pPr>
            <w:r w:rsidRPr="00C72AE6">
              <w:rPr>
                <w:b/>
              </w:rPr>
              <w:t>(собственность долевая, 1/2)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72AE6" w:rsidRDefault="0030252D">
            <w:pPr>
              <w:rPr>
                <w:b/>
              </w:rPr>
            </w:pPr>
            <w:r w:rsidRPr="00C72AE6">
              <w:rPr>
                <w:b/>
              </w:rPr>
              <w:t>145,7 – общая</w:t>
            </w:r>
            <w:r w:rsidRPr="00C72AE6">
              <w:rPr>
                <w:b/>
              </w:rPr>
              <w:br/>
              <w:t>72,85 – доля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72AE6" w:rsidRDefault="0030252D">
            <w:pPr>
              <w:rPr>
                <w:b/>
              </w:rPr>
            </w:pPr>
            <w:r w:rsidRPr="00C72AE6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trHeight w:val="1170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72AE6" w:rsidRDefault="0030252D">
            <w:pPr>
              <w:rPr>
                <w:b/>
              </w:rPr>
            </w:pPr>
            <w:r w:rsidRPr="00C72AE6">
              <w:rPr>
                <w:b/>
              </w:rPr>
              <w:t>Яндурин С.Д.</w:t>
            </w:r>
          </w:p>
          <w:p w:rsidR="0030252D" w:rsidRPr="00C72AE6" w:rsidRDefault="0030252D">
            <w:pPr>
              <w:rPr>
                <w:b/>
              </w:rPr>
            </w:pP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72AE6" w:rsidRDefault="0030252D">
            <w:pPr>
              <w:rPr>
                <w:b/>
              </w:rPr>
            </w:pPr>
            <w:r w:rsidRPr="00C72AE6">
              <w:rPr>
                <w:b/>
              </w:rPr>
              <w:t>Заместитель начальника Управления Минюста России по Республике Башкортостан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72AE6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463</w:t>
            </w:r>
            <w:r w:rsidRPr="00C72AE6">
              <w:rPr>
                <w:b/>
              </w:rPr>
              <w:t xml:space="preserve"> </w:t>
            </w:r>
            <w:r>
              <w:rPr>
                <w:b/>
              </w:rPr>
              <w:t>782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72AE6" w:rsidRDefault="0030252D">
            <w:pPr>
              <w:rPr>
                <w:b/>
              </w:rPr>
            </w:pPr>
            <w:r w:rsidRPr="00C72AE6">
              <w:rPr>
                <w:b/>
              </w:rPr>
              <w:t>квартира</w:t>
            </w:r>
          </w:p>
          <w:p w:rsidR="0030252D" w:rsidRPr="00C72AE6" w:rsidRDefault="0030252D">
            <w:pPr>
              <w:rPr>
                <w:b/>
              </w:rPr>
            </w:pPr>
            <w:r w:rsidRPr="00C72AE6">
              <w:rPr>
                <w:b/>
              </w:rPr>
              <w:t>(</w:t>
            </w:r>
            <w:r>
              <w:rPr>
                <w:b/>
              </w:rPr>
              <w:t>долевая собственность, 1/5)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C72AE6">
              <w:rPr>
                <w:b/>
              </w:rPr>
              <w:t>35</w:t>
            </w:r>
            <w:r>
              <w:rPr>
                <w:b/>
              </w:rPr>
              <w:t xml:space="preserve"> – общая</w:t>
            </w:r>
          </w:p>
          <w:p w:rsidR="0030252D" w:rsidRPr="00C72AE6" w:rsidRDefault="0030252D">
            <w:pPr>
              <w:rPr>
                <w:b/>
              </w:rPr>
            </w:pPr>
            <w:r>
              <w:rPr>
                <w:b/>
              </w:rPr>
              <w:t>7 – доля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72AE6" w:rsidRDefault="0030252D">
            <w:pPr>
              <w:rPr>
                <w:b/>
              </w:rPr>
            </w:pPr>
            <w:r w:rsidRPr="00C72AE6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8012AB" w:rsidRDefault="0030252D">
            <w:pPr>
              <w:rPr>
                <w:b/>
              </w:rPr>
            </w:pPr>
            <w:r w:rsidRPr="008012AB">
              <w:rPr>
                <w:b/>
              </w:rPr>
              <w:t>а/м ВАЗ 21120</w:t>
            </w:r>
          </w:p>
          <w:p w:rsidR="0030252D" w:rsidRPr="008012AB" w:rsidRDefault="0030252D">
            <w:pPr>
              <w:rPr>
                <w:b/>
              </w:rPr>
            </w:pPr>
            <w:r w:rsidRPr="008012AB">
              <w:rPr>
                <w:b/>
              </w:rPr>
              <w:t>(</w:t>
            </w:r>
            <w:r>
              <w:rPr>
                <w:b/>
              </w:rPr>
              <w:t>индивидуальная)</w:t>
            </w:r>
          </w:p>
          <w:p w:rsidR="0030252D" w:rsidRPr="008012AB" w:rsidRDefault="0030252D">
            <w:pPr>
              <w:rPr>
                <w:b/>
              </w:rPr>
            </w:pPr>
          </w:p>
        </w:tc>
      </w:tr>
      <w:tr w:rsidR="0030252D" w:rsidTr="000051F9">
        <w:trPr>
          <w:trHeight w:val="135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72AE6" w:rsidRDefault="0030252D">
            <w:pPr>
              <w:rPr>
                <w:b/>
              </w:rPr>
            </w:pPr>
            <w:r w:rsidRPr="00C72AE6">
              <w:rPr>
                <w:b/>
              </w:rPr>
              <w:t xml:space="preserve">Супруга 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C72AE6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72AE6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  <w:r w:rsidRPr="00C72AE6">
              <w:rPr>
                <w:b/>
              </w:rPr>
              <w:t xml:space="preserve"> </w:t>
            </w:r>
            <w:r>
              <w:rPr>
                <w:b/>
              </w:rPr>
              <w:t>000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72AE6" w:rsidRDefault="0030252D" w:rsidP="00DC493A">
            <w:pPr>
              <w:rPr>
                <w:b/>
              </w:rPr>
            </w:pPr>
            <w:r w:rsidRPr="00C72AE6">
              <w:rPr>
                <w:b/>
              </w:rPr>
              <w:t>квартира</w:t>
            </w:r>
          </w:p>
          <w:p w:rsidR="0030252D" w:rsidRPr="00C72AE6" w:rsidRDefault="0030252D" w:rsidP="00DC493A">
            <w:pPr>
              <w:rPr>
                <w:b/>
              </w:rPr>
            </w:pPr>
            <w:r w:rsidRPr="00C72AE6">
              <w:rPr>
                <w:b/>
              </w:rPr>
              <w:t>(</w:t>
            </w:r>
            <w:r>
              <w:rPr>
                <w:b/>
              </w:rPr>
              <w:t>долевая собственность, 1/5)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DC493A">
            <w:pPr>
              <w:rPr>
                <w:b/>
              </w:rPr>
            </w:pPr>
            <w:r w:rsidRPr="00C72AE6">
              <w:rPr>
                <w:b/>
              </w:rPr>
              <w:t>35</w:t>
            </w:r>
            <w:r>
              <w:rPr>
                <w:b/>
              </w:rPr>
              <w:t xml:space="preserve"> – общая</w:t>
            </w:r>
          </w:p>
          <w:p w:rsidR="0030252D" w:rsidRPr="00C72AE6" w:rsidRDefault="0030252D" w:rsidP="00DC493A">
            <w:pPr>
              <w:rPr>
                <w:b/>
              </w:rPr>
            </w:pPr>
            <w:r>
              <w:rPr>
                <w:b/>
              </w:rPr>
              <w:t>7 – доля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72AE6" w:rsidRDefault="0030252D" w:rsidP="00DC493A">
            <w:pPr>
              <w:rPr>
                <w:b/>
              </w:rPr>
            </w:pPr>
            <w:r w:rsidRPr="00C72AE6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  <w:p w:rsidR="0030252D" w:rsidRDefault="0030252D"/>
        </w:tc>
      </w:tr>
      <w:tr w:rsidR="0030252D" w:rsidTr="000051F9">
        <w:trPr>
          <w:trHeight w:val="413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72AE6" w:rsidRDefault="0030252D">
            <w:pPr>
              <w:rPr>
                <w:b/>
              </w:rPr>
            </w:pPr>
            <w:r w:rsidRPr="00C72AE6">
              <w:rPr>
                <w:b/>
              </w:rPr>
              <w:t>Дочь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C72AE6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72AE6" w:rsidRDefault="0030252D">
            <w:pPr>
              <w:jc w:val="center"/>
              <w:rPr>
                <w:b/>
              </w:rPr>
            </w:pPr>
            <w:r w:rsidRPr="00C72AE6"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72AE6" w:rsidRDefault="0030252D" w:rsidP="00DC493A">
            <w:pPr>
              <w:rPr>
                <w:b/>
              </w:rPr>
            </w:pPr>
            <w:r w:rsidRPr="00C72AE6">
              <w:rPr>
                <w:b/>
              </w:rPr>
              <w:t>квартира</w:t>
            </w:r>
          </w:p>
          <w:p w:rsidR="0030252D" w:rsidRPr="00C72AE6" w:rsidRDefault="0030252D" w:rsidP="00DC493A">
            <w:pPr>
              <w:rPr>
                <w:b/>
              </w:rPr>
            </w:pPr>
            <w:r w:rsidRPr="00C72AE6">
              <w:rPr>
                <w:b/>
              </w:rPr>
              <w:t>(</w:t>
            </w:r>
            <w:r>
              <w:rPr>
                <w:b/>
              </w:rPr>
              <w:t>долевая собственность, 1/5)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DC493A">
            <w:pPr>
              <w:rPr>
                <w:b/>
              </w:rPr>
            </w:pPr>
            <w:r w:rsidRPr="00C72AE6">
              <w:rPr>
                <w:b/>
              </w:rPr>
              <w:t>35</w:t>
            </w:r>
            <w:r>
              <w:rPr>
                <w:b/>
              </w:rPr>
              <w:t xml:space="preserve"> – общая</w:t>
            </w:r>
          </w:p>
          <w:p w:rsidR="0030252D" w:rsidRPr="00C72AE6" w:rsidRDefault="0030252D" w:rsidP="00DC493A">
            <w:pPr>
              <w:rPr>
                <w:b/>
              </w:rPr>
            </w:pPr>
            <w:r>
              <w:rPr>
                <w:b/>
              </w:rPr>
              <w:t>7 – доля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72AE6" w:rsidRDefault="0030252D">
            <w:pPr>
              <w:rPr>
                <w:b/>
              </w:rPr>
            </w:pPr>
            <w:r w:rsidRPr="00C72AE6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trHeight w:val="686"/>
        </w:trPr>
        <w:tc>
          <w:tcPr>
            <w:tcW w:w="21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8012AB" w:rsidRDefault="0030252D">
            <w:pPr>
              <w:rPr>
                <w:b/>
              </w:rPr>
            </w:pPr>
            <w:r w:rsidRPr="008012AB">
              <w:rPr>
                <w:b/>
              </w:rPr>
              <w:t>Лазарева Е.Е.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8012AB" w:rsidRDefault="0030252D">
            <w:pPr>
              <w:rPr>
                <w:b/>
              </w:rPr>
            </w:pPr>
            <w:r w:rsidRPr="008012AB">
              <w:rPr>
                <w:b/>
              </w:rPr>
              <w:t>Начальник Управления Минюста России по Белгородской области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8012AB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653</w:t>
            </w:r>
            <w:r w:rsidRPr="008012AB">
              <w:rPr>
                <w:b/>
              </w:rPr>
              <w:t> </w:t>
            </w:r>
            <w:r>
              <w:rPr>
                <w:b/>
              </w:rPr>
              <w:t>513</w:t>
            </w:r>
            <w:r w:rsidRPr="008012AB">
              <w:rPr>
                <w:b/>
              </w:rPr>
              <w:t>,</w:t>
            </w:r>
            <w:r>
              <w:rPr>
                <w:b/>
              </w:rPr>
              <w:t>83</w:t>
            </w:r>
          </w:p>
        </w:tc>
        <w:tc>
          <w:tcPr>
            <w:tcW w:w="3416" w:type="dxa"/>
            <w:tcBorders>
              <w:top w:val="single" w:sz="8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8012AB" w:rsidRDefault="0030252D">
            <w:pPr>
              <w:rPr>
                <w:b/>
              </w:rPr>
            </w:pPr>
            <w:r w:rsidRPr="008012AB">
              <w:rPr>
                <w:b/>
              </w:rPr>
              <w:t>гараж</w:t>
            </w:r>
          </w:p>
          <w:p w:rsidR="0030252D" w:rsidRPr="008012AB" w:rsidRDefault="0030252D">
            <w:pPr>
              <w:rPr>
                <w:b/>
              </w:rPr>
            </w:pPr>
            <w:r w:rsidRPr="008012AB">
              <w:rPr>
                <w:b/>
              </w:rPr>
              <w:t>(собственность)</w:t>
            </w:r>
          </w:p>
        </w:tc>
        <w:tc>
          <w:tcPr>
            <w:tcW w:w="1619" w:type="dxa"/>
            <w:tcBorders>
              <w:top w:val="single" w:sz="8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8012AB" w:rsidRDefault="0030252D">
            <w:pPr>
              <w:rPr>
                <w:b/>
              </w:rPr>
            </w:pPr>
            <w:r w:rsidRPr="008012AB">
              <w:rPr>
                <w:b/>
              </w:rPr>
              <w:t>17.4</w:t>
            </w:r>
          </w:p>
        </w:tc>
        <w:tc>
          <w:tcPr>
            <w:tcW w:w="1046" w:type="dxa"/>
            <w:tcBorders>
              <w:top w:val="single" w:sz="8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8012AB" w:rsidRDefault="0030252D">
            <w:pPr>
              <w:rPr>
                <w:b/>
              </w:rPr>
            </w:pPr>
            <w:r w:rsidRPr="008012AB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8012AB" w:rsidRDefault="0030252D">
            <w:pPr>
              <w:rPr>
                <w:b/>
              </w:rPr>
            </w:pPr>
            <w:r w:rsidRPr="008012AB">
              <w:rPr>
                <w:b/>
              </w:rPr>
              <w:t xml:space="preserve">а/м Митцубиси </w:t>
            </w:r>
            <w:r w:rsidRPr="008012AB">
              <w:rPr>
                <w:b/>
                <w:lang w:val="en-US"/>
              </w:rPr>
              <w:t>ASX</w:t>
            </w:r>
          </w:p>
          <w:p w:rsidR="0030252D" w:rsidRPr="008012AB" w:rsidRDefault="0030252D">
            <w:pPr>
              <w:rPr>
                <w:b/>
              </w:rPr>
            </w:pPr>
            <w:r w:rsidRPr="008012AB">
              <w:rPr>
                <w:b/>
              </w:rPr>
              <w:t>(</w:t>
            </w:r>
            <w:r>
              <w:rPr>
                <w:b/>
              </w:rPr>
              <w:t>индивидуальная)</w:t>
            </w:r>
            <w:r w:rsidRPr="008012AB">
              <w:rPr>
                <w:b/>
              </w:rPr>
              <w:t>)</w:t>
            </w:r>
          </w:p>
        </w:tc>
      </w:tr>
      <w:tr w:rsidR="0030252D" w:rsidTr="000051F9">
        <w:trPr>
          <w:trHeight w:val="540"/>
        </w:trPr>
        <w:tc>
          <w:tcPr>
            <w:tcW w:w="21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8012AB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8012AB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8012AB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8012AB" w:rsidRDefault="0030252D">
            <w:pPr>
              <w:rPr>
                <w:b/>
              </w:rPr>
            </w:pPr>
            <w:r w:rsidRPr="008012AB">
              <w:rPr>
                <w:b/>
              </w:rPr>
              <w:t>квартира</w:t>
            </w:r>
          </w:p>
          <w:p w:rsidR="0030252D" w:rsidRPr="008012AB" w:rsidRDefault="0030252D" w:rsidP="00602408">
            <w:pPr>
              <w:rPr>
                <w:b/>
              </w:rPr>
            </w:pPr>
            <w:r w:rsidRPr="008012AB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8012AB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8012AB">
              <w:rPr>
                <w:b/>
              </w:rPr>
              <w:t>55,6</w:t>
            </w:r>
          </w:p>
          <w:p w:rsidR="0030252D" w:rsidRPr="008012AB" w:rsidRDefault="0030252D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8012AB" w:rsidRDefault="0030252D">
            <w:pPr>
              <w:rPr>
                <w:b/>
              </w:rPr>
            </w:pPr>
            <w:r w:rsidRPr="008012AB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8012AB" w:rsidRDefault="0030252D">
            <w:pPr>
              <w:rPr>
                <w:b/>
              </w:rPr>
            </w:pPr>
          </w:p>
        </w:tc>
      </w:tr>
      <w:tr w:rsidR="0030252D" w:rsidTr="000051F9">
        <w:trPr>
          <w:trHeight w:val="555"/>
        </w:trPr>
        <w:tc>
          <w:tcPr>
            <w:tcW w:w="216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8012AB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8012AB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8012AB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квартира</w:t>
            </w:r>
          </w:p>
          <w:p w:rsidR="0030252D" w:rsidRPr="008012AB" w:rsidRDefault="0030252D" w:rsidP="00602408">
            <w:pPr>
              <w:rPr>
                <w:b/>
              </w:rPr>
            </w:pPr>
            <w:r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8012AB" w:rsidRDefault="0030252D" w:rsidP="00602408">
            <w:pPr>
              <w:rPr>
                <w:b/>
              </w:rPr>
            </w:pPr>
            <w:r>
              <w:rPr>
                <w:b/>
              </w:rPr>
              <w:t>74,5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8012AB" w:rsidRDefault="0030252D" w:rsidP="00602408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8012AB" w:rsidRDefault="0030252D">
            <w:pPr>
              <w:rPr>
                <w:b/>
              </w:rPr>
            </w:pPr>
          </w:p>
        </w:tc>
      </w:tr>
      <w:tr w:rsidR="0030252D" w:rsidTr="000051F9">
        <w:trPr>
          <w:trHeight w:val="207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8012AB" w:rsidRDefault="0030252D">
            <w:pPr>
              <w:rPr>
                <w:b/>
              </w:rPr>
            </w:pPr>
            <w:r w:rsidRPr="008012AB">
              <w:rPr>
                <w:b/>
              </w:rPr>
              <w:t>Супруг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8012AB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8012AB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116</w:t>
            </w:r>
            <w:r w:rsidRPr="008012AB">
              <w:rPr>
                <w:b/>
              </w:rPr>
              <w:t> </w:t>
            </w:r>
            <w:r>
              <w:rPr>
                <w:b/>
              </w:rPr>
              <w:t>110,</w:t>
            </w:r>
            <w:r w:rsidRPr="008012AB">
              <w:rPr>
                <w:b/>
              </w:rPr>
              <w:t>3</w:t>
            </w:r>
            <w:r>
              <w:rPr>
                <w:b/>
              </w:rPr>
              <w:t>9</w:t>
            </w:r>
          </w:p>
        </w:tc>
        <w:tc>
          <w:tcPr>
            <w:tcW w:w="3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8012AB" w:rsidRDefault="0030252D">
            <w:pPr>
              <w:rPr>
                <w:b/>
              </w:rPr>
            </w:pPr>
            <w:r w:rsidRPr="008012AB">
              <w:rPr>
                <w:b/>
              </w:rPr>
              <w:t>квартира</w:t>
            </w:r>
          </w:p>
          <w:p w:rsidR="0030252D" w:rsidRPr="008012AB" w:rsidRDefault="0030252D">
            <w:pPr>
              <w:rPr>
                <w:b/>
              </w:rPr>
            </w:pPr>
            <w:r w:rsidRPr="008012AB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8012AB" w:rsidRDefault="0030252D">
            <w:pPr>
              <w:rPr>
                <w:b/>
              </w:rPr>
            </w:pPr>
            <w:r w:rsidRPr="008012AB">
              <w:rPr>
                <w:b/>
              </w:rPr>
              <w:t>74,5</w:t>
            </w:r>
          </w:p>
        </w:tc>
        <w:tc>
          <w:tcPr>
            <w:tcW w:w="10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8012AB" w:rsidRDefault="0030252D">
            <w:pPr>
              <w:rPr>
                <w:b/>
              </w:rPr>
            </w:pPr>
            <w:r w:rsidRPr="008012AB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8012AB" w:rsidRDefault="0030252D">
            <w:pPr>
              <w:rPr>
                <w:b/>
              </w:rPr>
            </w:pPr>
            <w:r w:rsidRPr="008012AB">
              <w:rPr>
                <w:b/>
              </w:rPr>
              <w:t>–</w:t>
            </w:r>
          </w:p>
        </w:tc>
      </w:tr>
      <w:tr w:rsidR="0030252D" w:rsidTr="000051F9">
        <w:trPr>
          <w:trHeight w:val="207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8012AB" w:rsidRDefault="0030252D">
            <w:pPr>
              <w:rPr>
                <w:b/>
              </w:rPr>
            </w:pPr>
            <w:r w:rsidRPr="008012AB">
              <w:rPr>
                <w:b/>
              </w:rPr>
              <w:t xml:space="preserve">Дочь 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8012AB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8012AB" w:rsidRDefault="0030252D">
            <w:pPr>
              <w:jc w:val="center"/>
              <w:rPr>
                <w:b/>
              </w:rPr>
            </w:pPr>
            <w:r w:rsidRPr="008012AB"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8012AB" w:rsidRDefault="0030252D">
            <w:pPr>
              <w:rPr>
                <w:b/>
              </w:rPr>
            </w:pPr>
            <w:r w:rsidRPr="008012AB">
              <w:rPr>
                <w:b/>
              </w:rPr>
              <w:t>квартира</w:t>
            </w:r>
          </w:p>
          <w:p w:rsidR="0030252D" w:rsidRPr="008012AB" w:rsidRDefault="0030252D">
            <w:pPr>
              <w:rPr>
                <w:b/>
              </w:rPr>
            </w:pPr>
            <w:r w:rsidRPr="008012AB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8012AB" w:rsidRDefault="0030252D">
            <w:pPr>
              <w:rPr>
                <w:b/>
              </w:rPr>
            </w:pPr>
            <w:r w:rsidRPr="008012AB">
              <w:rPr>
                <w:b/>
              </w:rPr>
              <w:t>74,5</w:t>
            </w:r>
          </w:p>
        </w:tc>
        <w:tc>
          <w:tcPr>
            <w:tcW w:w="10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8012AB" w:rsidRDefault="0030252D">
            <w:pPr>
              <w:rPr>
                <w:b/>
              </w:rPr>
            </w:pPr>
            <w:r w:rsidRPr="008012AB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8012AB" w:rsidRDefault="0030252D">
            <w:pPr>
              <w:rPr>
                <w:b/>
              </w:rPr>
            </w:pPr>
            <w:r w:rsidRPr="008012AB">
              <w:rPr>
                <w:b/>
              </w:rPr>
              <w:t>–</w:t>
            </w:r>
          </w:p>
        </w:tc>
      </w:tr>
      <w:tr w:rsidR="0030252D" w:rsidTr="000051F9">
        <w:trPr>
          <w:trHeight w:val="460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05061" w:rsidRDefault="0030252D">
            <w:pPr>
              <w:rPr>
                <w:b/>
              </w:rPr>
            </w:pPr>
            <w:r w:rsidRPr="00C05061">
              <w:rPr>
                <w:b/>
              </w:rPr>
              <w:t>Филилеева Т.В.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05061" w:rsidRDefault="0030252D">
            <w:pPr>
              <w:rPr>
                <w:b/>
              </w:rPr>
            </w:pPr>
            <w:r w:rsidRPr="00C05061">
              <w:rPr>
                <w:b/>
              </w:rPr>
              <w:t>Начальник Управления Минюста России по Брянской области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05061" w:rsidRDefault="0030252D">
            <w:pPr>
              <w:jc w:val="center"/>
              <w:rPr>
                <w:b/>
              </w:rPr>
            </w:pPr>
            <w:r w:rsidRPr="00C05061">
              <w:rPr>
                <w:b/>
              </w:rPr>
              <w:t>4</w:t>
            </w:r>
            <w:r>
              <w:rPr>
                <w:b/>
              </w:rPr>
              <w:t>67</w:t>
            </w:r>
            <w:r w:rsidRPr="00C05061">
              <w:rPr>
                <w:b/>
              </w:rPr>
              <w:t> </w:t>
            </w:r>
            <w:r>
              <w:rPr>
                <w:b/>
              </w:rPr>
              <w:t>514</w:t>
            </w:r>
            <w:r w:rsidRPr="00C05061">
              <w:rPr>
                <w:b/>
              </w:rPr>
              <w:t>,</w:t>
            </w:r>
            <w:r>
              <w:rPr>
                <w:b/>
              </w:rPr>
              <w:t>77</w:t>
            </w:r>
          </w:p>
        </w:tc>
        <w:tc>
          <w:tcPr>
            <w:tcW w:w="3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C05061" w:rsidRDefault="0030252D">
            <w:pPr>
              <w:rPr>
                <w:b/>
              </w:rPr>
            </w:pPr>
            <w:r w:rsidRPr="00C05061">
              <w:rPr>
                <w:b/>
              </w:rPr>
              <w:t>квартира</w:t>
            </w:r>
          </w:p>
          <w:p w:rsidR="0030252D" w:rsidRPr="00C05061" w:rsidRDefault="0030252D">
            <w:pPr>
              <w:rPr>
                <w:b/>
              </w:rPr>
            </w:pPr>
            <w:r w:rsidRPr="00C05061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C05061" w:rsidRDefault="0030252D">
            <w:pPr>
              <w:rPr>
                <w:b/>
              </w:rPr>
            </w:pPr>
            <w:r w:rsidRPr="00C05061">
              <w:rPr>
                <w:b/>
              </w:rPr>
              <w:t>46,5</w:t>
            </w:r>
          </w:p>
        </w:tc>
        <w:tc>
          <w:tcPr>
            <w:tcW w:w="10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C05061" w:rsidRDefault="0030252D">
            <w:pPr>
              <w:rPr>
                <w:b/>
              </w:rPr>
            </w:pPr>
            <w:r w:rsidRPr="00C05061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trHeight w:val="460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05061" w:rsidRDefault="0030252D">
            <w:pPr>
              <w:rPr>
                <w:b/>
              </w:rPr>
            </w:pPr>
            <w:r w:rsidRPr="00C05061">
              <w:rPr>
                <w:b/>
              </w:rPr>
              <w:t>Супруг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C05061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05061" w:rsidRDefault="0030252D">
            <w:pPr>
              <w:jc w:val="center"/>
              <w:rPr>
                <w:b/>
              </w:rPr>
            </w:pPr>
            <w:r w:rsidRPr="00C05061">
              <w:rPr>
                <w:b/>
              </w:rPr>
              <w:t>2</w:t>
            </w:r>
            <w:r>
              <w:rPr>
                <w:b/>
              </w:rPr>
              <w:t>53</w:t>
            </w:r>
            <w:r w:rsidRPr="00C05061">
              <w:rPr>
                <w:b/>
              </w:rPr>
              <w:t> </w:t>
            </w:r>
            <w:r>
              <w:rPr>
                <w:b/>
              </w:rPr>
              <w:t>060</w:t>
            </w:r>
          </w:p>
        </w:tc>
        <w:tc>
          <w:tcPr>
            <w:tcW w:w="3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C05061" w:rsidRDefault="0030252D">
            <w:pPr>
              <w:rPr>
                <w:b/>
              </w:rPr>
            </w:pPr>
            <w:r w:rsidRPr="00C05061">
              <w:rPr>
                <w:b/>
              </w:rPr>
              <w:t>жилой дом</w:t>
            </w:r>
          </w:p>
          <w:p w:rsidR="0030252D" w:rsidRPr="00C05061" w:rsidRDefault="0030252D">
            <w:pPr>
              <w:rPr>
                <w:b/>
              </w:rPr>
            </w:pPr>
            <w:r w:rsidRPr="00C05061">
              <w:rPr>
                <w:b/>
              </w:rPr>
              <w:t>(пользование, 1/2)</w:t>
            </w:r>
          </w:p>
        </w:tc>
        <w:tc>
          <w:tcPr>
            <w:tcW w:w="161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C05061" w:rsidRDefault="0030252D">
            <w:pPr>
              <w:rPr>
                <w:b/>
              </w:rPr>
            </w:pPr>
            <w:r w:rsidRPr="00C05061">
              <w:rPr>
                <w:b/>
              </w:rPr>
              <w:t>51 – общая</w:t>
            </w:r>
          </w:p>
          <w:p w:rsidR="0030252D" w:rsidRPr="00C05061" w:rsidRDefault="0030252D">
            <w:pPr>
              <w:rPr>
                <w:b/>
              </w:rPr>
            </w:pPr>
            <w:r w:rsidRPr="00C05061">
              <w:rPr>
                <w:b/>
              </w:rPr>
              <w:t>25,5 - доля</w:t>
            </w:r>
          </w:p>
        </w:tc>
        <w:tc>
          <w:tcPr>
            <w:tcW w:w="10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C05061" w:rsidRDefault="0030252D">
            <w:pPr>
              <w:rPr>
                <w:b/>
              </w:rPr>
            </w:pPr>
            <w:r w:rsidRPr="00C05061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trHeight w:val="460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FB4237" w:rsidRDefault="0030252D">
            <w:pPr>
              <w:rPr>
                <w:b/>
              </w:rPr>
            </w:pPr>
            <w:r w:rsidRPr="00FB4237">
              <w:rPr>
                <w:b/>
              </w:rPr>
              <w:t>Дочь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FB4237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FB4237" w:rsidRDefault="0030252D" w:rsidP="00780687">
            <w:pPr>
              <w:jc w:val="center"/>
              <w:rPr>
                <w:b/>
              </w:rPr>
            </w:pPr>
            <w:r w:rsidRPr="00FB4237"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FB4237" w:rsidRDefault="0030252D">
            <w:pPr>
              <w:rPr>
                <w:b/>
              </w:rPr>
            </w:pPr>
            <w:r w:rsidRPr="00FB4237">
              <w:rPr>
                <w:b/>
              </w:rPr>
              <w:t>квартира</w:t>
            </w:r>
          </w:p>
          <w:p w:rsidR="0030252D" w:rsidRPr="00FB4237" w:rsidRDefault="0030252D">
            <w:pPr>
              <w:rPr>
                <w:b/>
              </w:rPr>
            </w:pPr>
            <w:r w:rsidRPr="00FB4237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FB4237" w:rsidRDefault="0030252D">
            <w:pPr>
              <w:rPr>
                <w:b/>
              </w:rPr>
            </w:pPr>
            <w:r w:rsidRPr="00FB4237">
              <w:rPr>
                <w:b/>
              </w:rPr>
              <w:t>46,5</w:t>
            </w:r>
          </w:p>
        </w:tc>
        <w:tc>
          <w:tcPr>
            <w:tcW w:w="10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FB4237" w:rsidRDefault="0030252D">
            <w:pPr>
              <w:rPr>
                <w:b/>
              </w:rPr>
            </w:pPr>
            <w:r w:rsidRPr="00FB4237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FB4237" w:rsidRDefault="0030252D">
            <w:pPr>
              <w:rPr>
                <w:b/>
              </w:rPr>
            </w:pPr>
            <w:r w:rsidRPr="00FB4237">
              <w:rPr>
                <w:b/>
              </w:rPr>
              <w:t>–</w:t>
            </w:r>
          </w:p>
        </w:tc>
      </w:tr>
      <w:tr w:rsidR="0030252D" w:rsidTr="000051F9">
        <w:trPr>
          <w:trHeight w:val="508"/>
        </w:trPr>
        <w:tc>
          <w:tcPr>
            <w:tcW w:w="21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FB4237" w:rsidRDefault="0030252D">
            <w:pPr>
              <w:rPr>
                <w:b/>
              </w:rPr>
            </w:pPr>
            <w:r w:rsidRPr="00FB4237">
              <w:rPr>
                <w:b/>
              </w:rPr>
              <w:t>Сафронова В.Н.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FB4237" w:rsidRDefault="0030252D">
            <w:pPr>
              <w:rPr>
                <w:b/>
              </w:rPr>
            </w:pPr>
            <w:r w:rsidRPr="00FB4237">
              <w:rPr>
                <w:b/>
              </w:rPr>
              <w:t>Заместитель начальника Управления Минюста России по Брянской области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FB4237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514</w:t>
            </w:r>
            <w:r w:rsidRPr="00FB4237">
              <w:rPr>
                <w:b/>
              </w:rPr>
              <w:t> </w:t>
            </w:r>
            <w:r>
              <w:rPr>
                <w:b/>
              </w:rPr>
              <w:t>802</w:t>
            </w:r>
            <w:r w:rsidRPr="00FB4237">
              <w:rPr>
                <w:b/>
              </w:rPr>
              <w:t>,</w:t>
            </w:r>
            <w:r>
              <w:rPr>
                <w:b/>
              </w:rPr>
              <w:t>15</w:t>
            </w:r>
          </w:p>
        </w:tc>
        <w:tc>
          <w:tcPr>
            <w:tcW w:w="3416" w:type="dxa"/>
            <w:tcBorders>
              <w:top w:val="single" w:sz="8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FB4237" w:rsidRDefault="0030252D">
            <w:pPr>
              <w:rPr>
                <w:b/>
              </w:rPr>
            </w:pPr>
            <w:r w:rsidRPr="00FB4237">
              <w:rPr>
                <w:b/>
              </w:rPr>
              <w:t>земельный участок</w:t>
            </w:r>
          </w:p>
          <w:p w:rsidR="0030252D" w:rsidRPr="00FB4237" w:rsidRDefault="0030252D">
            <w:pPr>
              <w:rPr>
                <w:b/>
              </w:rPr>
            </w:pPr>
            <w:r w:rsidRPr="00FB4237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FB4237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8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FB4237" w:rsidRDefault="0030252D">
            <w:pPr>
              <w:rPr>
                <w:b/>
              </w:rPr>
            </w:pPr>
            <w:r w:rsidRPr="00FB4237">
              <w:rPr>
                <w:b/>
              </w:rPr>
              <w:t>639</w:t>
            </w:r>
          </w:p>
        </w:tc>
        <w:tc>
          <w:tcPr>
            <w:tcW w:w="1046" w:type="dxa"/>
            <w:tcBorders>
              <w:top w:val="single" w:sz="8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FB4237" w:rsidRDefault="0030252D">
            <w:pPr>
              <w:rPr>
                <w:b/>
              </w:rPr>
            </w:pPr>
            <w:r w:rsidRPr="00FB4237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FB4237" w:rsidRDefault="0030252D">
            <w:pPr>
              <w:rPr>
                <w:b/>
              </w:rPr>
            </w:pPr>
            <w:r w:rsidRPr="00FB4237">
              <w:rPr>
                <w:b/>
              </w:rPr>
              <w:t>а/м Рено Сандеро Степвей</w:t>
            </w:r>
          </w:p>
          <w:p w:rsidR="0030252D" w:rsidRPr="00FB4237" w:rsidRDefault="0030252D">
            <w:pPr>
              <w:rPr>
                <w:b/>
              </w:rPr>
            </w:pPr>
            <w:r w:rsidRPr="00FB4237">
              <w:rPr>
                <w:b/>
              </w:rPr>
              <w:t>(индивидуальная)</w:t>
            </w:r>
          </w:p>
        </w:tc>
      </w:tr>
      <w:tr w:rsidR="0030252D" w:rsidTr="000051F9">
        <w:trPr>
          <w:trHeight w:val="931"/>
        </w:trPr>
        <w:tc>
          <w:tcPr>
            <w:tcW w:w="21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FB4237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FB4237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FB4237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FB4237" w:rsidRDefault="0030252D">
            <w:pPr>
              <w:rPr>
                <w:b/>
              </w:rPr>
            </w:pPr>
            <w:r w:rsidRPr="00FB4237">
              <w:rPr>
                <w:b/>
              </w:rPr>
              <w:t>жилой дом</w:t>
            </w:r>
          </w:p>
          <w:p w:rsidR="0030252D" w:rsidRPr="00FB4237" w:rsidRDefault="0030252D">
            <w:pPr>
              <w:rPr>
                <w:b/>
              </w:rPr>
            </w:pPr>
            <w:r w:rsidRPr="00FB4237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FB4237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FB4237" w:rsidRDefault="0030252D">
            <w:pPr>
              <w:rPr>
                <w:b/>
              </w:rPr>
            </w:pPr>
            <w:r w:rsidRPr="00FB4237">
              <w:rPr>
                <w:b/>
              </w:rPr>
              <w:t>125,2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FB4237" w:rsidRDefault="0030252D">
            <w:pPr>
              <w:rPr>
                <w:b/>
              </w:rPr>
            </w:pPr>
            <w:r w:rsidRPr="00FB4237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trHeight w:val="664"/>
        </w:trPr>
        <w:tc>
          <w:tcPr>
            <w:tcW w:w="21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FB4237" w:rsidRDefault="0030252D">
            <w:pPr>
              <w:rPr>
                <w:b/>
              </w:rPr>
            </w:pPr>
            <w:r w:rsidRPr="00FB4237">
              <w:rPr>
                <w:b/>
              </w:rPr>
              <w:t>Супруг</w:t>
            </w: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FB4237" w:rsidRDefault="0030252D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FB4237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1 41</w:t>
            </w:r>
            <w:r w:rsidRPr="00FB4237">
              <w:rPr>
                <w:b/>
              </w:rPr>
              <w:t>8 </w:t>
            </w:r>
            <w:r>
              <w:rPr>
                <w:b/>
              </w:rPr>
              <w:t>994</w:t>
            </w:r>
            <w:r w:rsidRPr="00FB4237">
              <w:rPr>
                <w:b/>
              </w:rPr>
              <w:t>,</w:t>
            </w:r>
            <w:r>
              <w:rPr>
                <w:b/>
              </w:rPr>
              <w:t>20</w:t>
            </w:r>
          </w:p>
        </w:tc>
        <w:tc>
          <w:tcPr>
            <w:tcW w:w="3416" w:type="dxa"/>
            <w:tcBorders>
              <w:top w:val="single" w:sz="8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FB4237" w:rsidRDefault="0030252D">
            <w:pPr>
              <w:rPr>
                <w:b/>
              </w:rPr>
            </w:pPr>
            <w:r w:rsidRPr="00FB4237">
              <w:rPr>
                <w:b/>
              </w:rPr>
              <w:t>земельный участок</w:t>
            </w:r>
          </w:p>
          <w:p w:rsidR="0030252D" w:rsidRPr="00FB4237" w:rsidRDefault="0030252D">
            <w:pPr>
              <w:rPr>
                <w:b/>
              </w:rPr>
            </w:pPr>
            <w:r w:rsidRPr="00FB4237">
              <w:rPr>
                <w:b/>
              </w:rPr>
              <w:t>(</w:t>
            </w:r>
            <w:r>
              <w:rPr>
                <w:b/>
              </w:rPr>
              <w:t>пользование</w:t>
            </w:r>
            <w:r w:rsidRPr="00FB4237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8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FB4237" w:rsidRDefault="0030252D">
            <w:pPr>
              <w:rPr>
                <w:b/>
              </w:rPr>
            </w:pPr>
            <w:r w:rsidRPr="00FB4237">
              <w:rPr>
                <w:b/>
              </w:rPr>
              <w:t>639</w:t>
            </w:r>
          </w:p>
        </w:tc>
        <w:tc>
          <w:tcPr>
            <w:tcW w:w="1046" w:type="dxa"/>
            <w:tcBorders>
              <w:top w:val="single" w:sz="8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FB4237" w:rsidRDefault="0030252D">
            <w:pPr>
              <w:rPr>
                <w:b/>
              </w:rPr>
            </w:pPr>
            <w:r w:rsidRPr="00FB4237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102285" w:rsidRDefault="0030252D">
            <w:pPr>
              <w:rPr>
                <w:b/>
              </w:rPr>
            </w:pPr>
            <w:r w:rsidRPr="00102285">
              <w:rPr>
                <w:b/>
              </w:rPr>
              <w:t>а/м Мицубиси Паджеро</w:t>
            </w:r>
          </w:p>
          <w:p w:rsidR="0030252D" w:rsidRDefault="0030252D">
            <w:r w:rsidRPr="00102285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102285">
              <w:rPr>
                <w:b/>
              </w:rPr>
              <w:t>)</w:t>
            </w:r>
          </w:p>
        </w:tc>
      </w:tr>
      <w:tr w:rsidR="0030252D" w:rsidTr="000051F9">
        <w:trPr>
          <w:trHeight w:val="528"/>
        </w:trPr>
        <w:tc>
          <w:tcPr>
            <w:tcW w:w="21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FB4237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FB4237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FB4237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FB4237" w:rsidRDefault="0030252D">
            <w:pPr>
              <w:rPr>
                <w:b/>
              </w:rPr>
            </w:pPr>
            <w:r w:rsidRPr="00FB4237">
              <w:rPr>
                <w:b/>
              </w:rPr>
              <w:t>жилой дом</w:t>
            </w:r>
          </w:p>
          <w:p w:rsidR="0030252D" w:rsidRPr="00FB4237" w:rsidRDefault="0030252D">
            <w:pPr>
              <w:rPr>
                <w:b/>
              </w:rPr>
            </w:pPr>
            <w:r w:rsidRPr="00FB4237">
              <w:rPr>
                <w:b/>
              </w:rPr>
              <w:t>(</w:t>
            </w:r>
            <w:r>
              <w:rPr>
                <w:b/>
              </w:rPr>
              <w:t>пользование</w:t>
            </w:r>
            <w:r w:rsidRPr="00FB4237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FB4237" w:rsidRDefault="0030252D">
            <w:pPr>
              <w:rPr>
                <w:b/>
              </w:rPr>
            </w:pPr>
            <w:r w:rsidRPr="00FB4237">
              <w:rPr>
                <w:b/>
              </w:rPr>
              <w:t>125,2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FB4237" w:rsidRDefault="0030252D">
            <w:pPr>
              <w:rPr>
                <w:b/>
              </w:rPr>
            </w:pPr>
            <w:r w:rsidRPr="00FB4237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trHeight w:val="508"/>
        </w:trPr>
        <w:tc>
          <w:tcPr>
            <w:tcW w:w="21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FB4237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FB4237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FB4237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FB4237" w:rsidRDefault="0030252D">
            <w:pPr>
              <w:rPr>
                <w:b/>
              </w:rPr>
            </w:pPr>
            <w:r w:rsidRPr="00FB4237">
              <w:rPr>
                <w:b/>
              </w:rPr>
              <w:t>квартира</w:t>
            </w:r>
          </w:p>
          <w:p w:rsidR="0030252D" w:rsidRPr="00FB4237" w:rsidRDefault="0030252D">
            <w:pPr>
              <w:rPr>
                <w:b/>
              </w:rPr>
            </w:pPr>
            <w:r w:rsidRPr="00FB4237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FB4237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FB4237" w:rsidRDefault="0030252D">
            <w:pPr>
              <w:rPr>
                <w:b/>
              </w:rPr>
            </w:pPr>
            <w:r w:rsidRPr="00FB4237">
              <w:rPr>
                <w:b/>
              </w:rPr>
              <w:t>50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FB4237" w:rsidRDefault="0030252D">
            <w:pPr>
              <w:rPr>
                <w:b/>
              </w:rPr>
            </w:pPr>
            <w:r w:rsidRPr="00FB4237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trHeight w:val="654"/>
        </w:trPr>
        <w:tc>
          <w:tcPr>
            <w:tcW w:w="21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FB4237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FB4237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FB4237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FB4237" w:rsidRDefault="0030252D">
            <w:pPr>
              <w:rPr>
                <w:b/>
              </w:rPr>
            </w:pPr>
            <w:r w:rsidRPr="00FB4237">
              <w:rPr>
                <w:b/>
              </w:rPr>
              <w:t>квартира</w:t>
            </w:r>
          </w:p>
          <w:p w:rsidR="0030252D" w:rsidRPr="00FB4237" w:rsidRDefault="0030252D">
            <w:pPr>
              <w:rPr>
                <w:b/>
              </w:rPr>
            </w:pPr>
            <w:r w:rsidRPr="00FB4237">
              <w:rPr>
                <w:b/>
              </w:rPr>
              <w:t>(долевая собственность, 1/4)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FB4237" w:rsidRDefault="0030252D">
            <w:pPr>
              <w:rPr>
                <w:b/>
              </w:rPr>
            </w:pPr>
            <w:r w:rsidRPr="00FB4237">
              <w:rPr>
                <w:b/>
              </w:rPr>
              <w:t>31-общая</w:t>
            </w:r>
          </w:p>
          <w:p w:rsidR="0030252D" w:rsidRPr="00FB4237" w:rsidRDefault="0030252D">
            <w:pPr>
              <w:rPr>
                <w:b/>
              </w:rPr>
            </w:pPr>
            <w:r w:rsidRPr="00FB4237">
              <w:rPr>
                <w:b/>
              </w:rPr>
              <w:t>7,75-доля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FB4237" w:rsidRDefault="0030252D">
            <w:pPr>
              <w:rPr>
                <w:b/>
              </w:rPr>
            </w:pPr>
            <w:r w:rsidRPr="00FB4237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trHeight w:val="535"/>
        </w:trPr>
        <w:tc>
          <w:tcPr>
            <w:tcW w:w="21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FB4237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FB4237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FB4237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FB4237" w:rsidRDefault="0030252D">
            <w:pPr>
              <w:rPr>
                <w:b/>
              </w:rPr>
            </w:pPr>
            <w:r w:rsidRPr="00FB4237">
              <w:rPr>
                <w:b/>
              </w:rPr>
              <w:t>квартира</w:t>
            </w:r>
          </w:p>
          <w:p w:rsidR="0030252D" w:rsidRPr="00FB4237" w:rsidRDefault="0030252D">
            <w:pPr>
              <w:rPr>
                <w:b/>
              </w:rPr>
            </w:pPr>
            <w:r w:rsidRPr="00FB4237">
              <w:rPr>
                <w:b/>
              </w:rPr>
              <w:t>(долевая собственность, 1/4)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FB4237" w:rsidRDefault="0030252D">
            <w:pPr>
              <w:rPr>
                <w:b/>
              </w:rPr>
            </w:pPr>
            <w:r w:rsidRPr="00FB4237">
              <w:rPr>
                <w:b/>
              </w:rPr>
              <w:t>31-общая</w:t>
            </w:r>
          </w:p>
          <w:p w:rsidR="0030252D" w:rsidRPr="00FB4237" w:rsidRDefault="0030252D">
            <w:pPr>
              <w:rPr>
                <w:b/>
              </w:rPr>
            </w:pPr>
            <w:r w:rsidRPr="00FB4237">
              <w:rPr>
                <w:b/>
              </w:rPr>
              <w:t>7,75-доля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FB4237" w:rsidRDefault="0030252D">
            <w:pPr>
              <w:rPr>
                <w:b/>
              </w:rPr>
            </w:pPr>
            <w:r w:rsidRPr="00FB4237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trHeight w:val="501"/>
        </w:trPr>
        <w:tc>
          <w:tcPr>
            <w:tcW w:w="21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FB4237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FB4237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FB4237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FB4237" w:rsidRDefault="0030252D">
            <w:pPr>
              <w:rPr>
                <w:b/>
              </w:rPr>
            </w:pPr>
            <w:r w:rsidRPr="00FB4237">
              <w:rPr>
                <w:b/>
              </w:rPr>
              <w:t>нежилое помещение</w:t>
            </w:r>
          </w:p>
          <w:p w:rsidR="0030252D" w:rsidRPr="00FB4237" w:rsidRDefault="0030252D">
            <w:pPr>
              <w:rPr>
                <w:b/>
              </w:rPr>
            </w:pPr>
            <w:r w:rsidRPr="00FB4237">
              <w:rPr>
                <w:b/>
              </w:rPr>
              <w:t>(долевая собственность, 1/4)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FB4237" w:rsidRDefault="0030252D">
            <w:pPr>
              <w:rPr>
                <w:b/>
              </w:rPr>
            </w:pPr>
            <w:r w:rsidRPr="00FB4237">
              <w:rPr>
                <w:b/>
              </w:rPr>
              <w:t>103-общая</w:t>
            </w:r>
          </w:p>
          <w:p w:rsidR="0030252D" w:rsidRPr="00FB4237" w:rsidRDefault="0030252D">
            <w:pPr>
              <w:rPr>
                <w:b/>
              </w:rPr>
            </w:pPr>
            <w:r w:rsidRPr="00FB4237">
              <w:rPr>
                <w:b/>
              </w:rPr>
              <w:t>25,75-доля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FB4237" w:rsidRDefault="0030252D">
            <w:pPr>
              <w:rPr>
                <w:b/>
              </w:rPr>
            </w:pPr>
            <w:r w:rsidRPr="00FB4237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trHeight w:val="481"/>
        </w:trPr>
        <w:tc>
          <w:tcPr>
            <w:tcW w:w="21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FB4237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FB4237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FB4237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FB4237" w:rsidRDefault="0030252D">
            <w:pPr>
              <w:rPr>
                <w:b/>
              </w:rPr>
            </w:pPr>
            <w:r w:rsidRPr="00FB4237">
              <w:rPr>
                <w:b/>
              </w:rPr>
              <w:t>нежилое помещение</w:t>
            </w:r>
          </w:p>
          <w:p w:rsidR="0030252D" w:rsidRPr="00FB4237" w:rsidRDefault="0030252D">
            <w:pPr>
              <w:rPr>
                <w:b/>
              </w:rPr>
            </w:pPr>
            <w:r w:rsidRPr="00FB4237">
              <w:rPr>
                <w:b/>
              </w:rPr>
              <w:t>(долевая собственность, 1/8)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FB4237" w:rsidRDefault="0030252D">
            <w:pPr>
              <w:rPr>
                <w:b/>
              </w:rPr>
            </w:pPr>
            <w:r w:rsidRPr="00FB4237">
              <w:rPr>
                <w:b/>
              </w:rPr>
              <w:t>136-общая</w:t>
            </w:r>
          </w:p>
          <w:p w:rsidR="0030252D" w:rsidRPr="00FB4237" w:rsidRDefault="0030252D">
            <w:pPr>
              <w:rPr>
                <w:b/>
              </w:rPr>
            </w:pPr>
            <w:r w:rsidRPr="00FB4237">
              <w:rPr>
                <w:b/>
              </w:rPr>
              <w:t>17-доля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FB4237" w:rsidRDefault="0030252D">
            <w:pPr>
              <w:rPr>
                <w:b/>
              </w:rPr>
            </w:pPr>
            <w:r w:rsidRPr="00FB4237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trHeight w:val="615"/>
        </w:trPr>
        <w:tc>
          <w:tcPr>
            <w:tcW w:w="21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102285" w:rsidRDefault="0030252D">
            <w:pPr>
              <w:rPr>
                <w:b/>
              </w:rPr>
            </w:pPr>
            <w:r w:rsidRPr="00102285">
              <w:rPr>
                <w:b/>
              </w:rPr>
              <w:t>нежилое помещение</w:t>
            </w:r>
          </w:p>
          <w:p w:rsidR="0030252D" w:rsidRPr="00102285" w:rsidRDefault="0030252D" w:rsidP="00207EF1">
            <w:pPr>
              <w:rPr>
                <w:b/>
              </w:rPr>
            </w:pPr>
            <w:r w:rsidRPr="00102285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102285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102285">
              <w:rPr>
                <w:b/>
              </w:rPr>
              <w:t>42</w:t>
            </w:r>
          </w:p>
          <w:p w:rsidR="0030252D" w:rsidRPr="00102285" w:rsidRDefault="0030252D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102285" w:rsidRDefault="0030252D">
            <w:pPr>
              <w:rPr>
                <w:b/>
              </w:rPr>
            </w:pPr>
            <w:r w:rsidRPr="00102285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trHeight w:val="565"/>
        </w:trPr>
        <w:tc>
          <w:tcPr>
            <w:tcW w:w="216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нежилое помещение</w:t>
            </w:r>
          </w:p>
          <w:p w:rsidR="0030252D" w:rsidRPr="00102285" w:rsidRDefault="0030252D" w:rsidP="00207EF1">
            <w:pPr>
              <w:rPr>
                <w:b/>
              </w:rPr>
            </w:pPr>
            <w:r>
              <w:rPr>
                <w:b/>
              </w:rPr>
              <w:t>(долевая собственность, ¼)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118 – общая</w:t>
            </w:r>
          </w:p>
          <w:p w:rsidR="0030252D" w:rsidRPr="00102285" w:rsidRDefault="0030252D" w:rsidP="00207EF1">
            <w:pPr>
              <w:rPr>
                <w:b/>
              </w:rPr>
            </w:pPr>
            <w:r>
              <w:rPr>
                <w:b/>
              </w:rPr>
              <w:t>29,5 – доля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102285" w:rsidRDefault="0030252D" w:rsidP="00207EF1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trHeight w:val="555"/>
        </w:trPr>
        <w:tc>
          <w:tcPr>
            <w:tcW w:w="21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102285" w:rsidRDefault="0030252D">
            <w:pPr>
              <w:rPr>
                <w:b/>
              </w:rPr>
            </w:pPr>
            <w:r w:rsidRPr="00102285">
              <w:rPr>
                <w:b/>
              </w:rPr>
              <w:t>Дочь</w:t>
            </w: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</w:pPr>
            <w:r>
              <w:t>–</w:t>
            </w:r>
          </w:p>
        </w:tc>
        <w:tc>
          <w:tcPr>
            <w:tcW w:w="3416" w:type="dxa"/>
            <w:tcBorders>
              <w:top w:val="single" w:sz="8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FB4237" w:rsidRDefault="0030252D" w:rsidP="00102285">
            <w:pPr>
              <w:rPr>
                <w:b/>
              </w:rPr>
            </w:pPr>
            <w:r w:rsidRPr="00FB4237">
              <w:rPr>
                <w:b/>
              </w:rPr>
              <w:t>земельный участок</w:t>
            </w:r>
          </w:p>
          <w:p w:rsidR="0030252D" w:rsidRDefault="0030252D" w:rsidP="00102285">
            <w:r w:rsidRPr="00FB4237">
              <w:rPr>
                <w:b/>
              </w:rPr>
              <w:t>(</w:t>
            </w:r>
            <w:r>
              <w:rPr>
                <w:b/>
              </w:rPr>
              <w:t>пользование)</w:t>
            </w:r>
          </w:p>
        </w:tc>
        <w:tc>
          <w:tcPr>
            <w:tcW w:w="1619" w:type="dxa"/>
            <w:tcBorders>
              <w:top w:val="single" w:sz="8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102285">
              <w:rPr>
                <w:b/>
              </w:rPr>
              <w:t>639</w:t>
            </w:r>
          </w:p>
          <w:p w:rsidR="0030252D" w:rsidRPr="00102285" w:rsidRDefault="0030252D">
            <w:pPr>
              <w:rPr>
                <w:b/>
              </w:rPr>
            </w:pPr>
          </w:p>
        </w:tc>
        <w:tc>
          <w:tcPr>
            <w:tcW w:w="1046" w:type="dxa"/>
            <w:tcBorders>
              <w:top w:val="single" w:sz="8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102285">
              <w:rPr>
                <w:b/>
              </w:rPr>
              <w:t>Россия</w:t>
            </w:r>
          </w:p>
          <w:p w:rsidR="0030252D" w:rsidRPr="00102285" w:rsidRDefault="0030252D">
            <w:pPr>
              <w:rPr>
                <w:b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trHeight w:val="540"/>
        </w:trPr>
        <w:tc>
          <w:tcPr>
            <w:tcW w:w="216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02285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FB4237" w:rsidRDefault="0030252D" w:rsidP="00102285">
            <w:pPr>
              <w:rPr>
                <w:b/>
              </w:rPr>
            </w:pPr>
            <w:r w:rsidRPr="00FB4237">
              <w:rPr>
                <w:b/>
              </w:rPr>
              <w:t>жилой дом</w:t>
            </w:r>
          </w:p>
          <w:p w:rsidR="0030252D" w:rsidRPr="00FB4237" w:rsidRDefault="0030252D" w:rsidP="00102285">
            <w:pPr>
              <w:rPr>
                <w:b/>
              </w:rPr>
            </w:pPr>
            <w:r w:rsidRPr="00FB4237">
              <w:rPr>
                <w:b/>
              </w:rPr>
              <w:t>(</w:t>
            </w:r>
            <w:r>
              <w:rPr>
                <w:b/>
              </w:rPr>
              <w:t>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102285" w:rsidRDefault="0030252D" w:rsidP="00602408">
            <w:pPr>
              <w:rPr>
                <w:b/>
              </w:rPr>
            </w:pPr>
            <w:r>
              <w:rPr>
                <w:b/>
              </w:rPr>
              <w:t>125,2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102285" w:rsidRDefault="0030252D" w:rsidP="00602408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/>
        </w:tc>
      </w:tr>
      <w:tr w:rsidR="0030252D" w:rsidRPr="00E02A69" w:rsidTr="000051F9">
        <w:trPr>
          <w:trHeight w:val="585"/>
        </w:trPr>
        <w:tc>
          <w:tcPr>
            <w:tcW w:w="21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02A69" w:rsidRDefault="0030252D">
            <w:pPr>
              <w:rPr>
                <w:b/>
              </w:rPr>
            </w:pPr>
            <w:r w:rsidRPr="00E02A69">
              <w:rPr>
                <w:b/>
              </w:rPr>
              <w:t>Ботоев Б.Н.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02A69" w:rsidRDefault="0030252D">
            <w:pPr>
              <w:rPr>
                <w:b/>
              </w:rPr>
            </w:pPr>
            <w:r w:rsidRPr="00E02A69">
              <w:rPr>
                <w:b/>
              </w:rPr>
              <w:t xml:space="preserve">Начальник </w:t>
            </w:r>
          </w:p>
          <w:p w:rsidR="0030252D" w:rsidRPr="00E02A69" w:rsidRDefault="0030252D">
            <w:pPr>
              <w:rPr>
                <w:b/>
              </w:rPr>
            </w:pPr>
            <w:r w:rsidRPr="00E02A69">
              <w:rPr>
                <w:b/>
              </w:rPr>
              <w:t>Управления Минюста России по Республике Бурятия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02A69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Pr="00E02A69">
              <w:rPr>
                <w:b/>
              </w:rPr>
              <w:t> </w:t>
            </w:r>
            <w:r>
              <w:rPr>
                <w:b/>
              </w:rPr>
              <w:t>041</w:t>
            </w:r>
            <w:r w:rsidRPr="00E02A69">
              <w:rPr>
                <w:b/>
              </w:rPr>
              <w:t xml:space="preserve"> </w:t>
            </w:r>
            <w:r>
              <w:rPr>
                <w:b/>
              </w:rPr>
              <w:t>216</w:t>
            </w:r>
          </w:p>
        </w:tc>
        <w:tc>
          <w:tcPr>
            <w:tcW w:w="3416" w:type="dxa"/>
            <w:tcBorders>
              <w:top w:val="single" w:sz="12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E02A69" w:rsidRDefault="0030252D">
            <w:pPr>
              <w:rPr>
                <w:b/>
              </w:rPr>
            </w:pPr>
            <w:r w:rsidRPr="00E02A69">
              <w:rPr>
                <w:b/>
              </w:rPr>
              <w:t>гараж</w:t>
            </w:r>
          </w:p>
          <w:p w:rsidR="0030252D" w:rsidRPr="00E02A69" w:rsidRDefault="0030252D">
            <w:pPr>
              <w:rPr>
                <w:b/>
              </w:rPr>
            </w:pPr>
            <w:r w:rsidRPr="00E02A69">
              <w:rPr>
                <w:b/>
              </w:rPr>
              <w:t>(</w:t>
            </w:r>
            <w:r>
              <w:rPr>
                <w:b/>
              </w:rPr>
              <w:t>индивидуальная)</w:t>
            </w:r>
          </w:p>
        </w:tc>
        <w:tc>
          <w:tcPr>
            <w:tcW w:w="1619" w:type="dxa"/>
            <w:tcBorders>
              <w:top w:val="single" w:sz="12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E02A69" w:rsidRDefault="0030252D">
            <w:pPr>
              <w:rPr>
                <w:b/>
              </w:rPr>
            </w:pPr>
            <w:r w:rsidRPr="00E02A69">
              <w:rPr>
                <w:b/>
              </w:rPr>
              <w:t>24</w:t>
            </w:r>
          </w:p>
        </w:tc>
        <w:tc>
          <w:tcPr>
            <w:tcW w:w="1046" w:type="dxa"/>
            <w:tcBorders>
              <w:top w:val="single" w:sz="12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E02A69" w:rsidRDefault="0030252D">
            <w:pPr>
              <w:rPr>
                <w:b/>
              </w:rPr>
            </w:pPr>
            <w:r w:rsidRPr="00E02A69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02A69" w:rsidRDefault="0030252D">
            <w:pPr>
              <w:rPr>
                <w:b/>
              </w:rPr>
            </w:pPr>
            <w:r w:rsidRPr="00E02A69">
              <w:rPr>
                <w:b/>
              </w:rPr>
              <w:t xml:space="preserve">а/м Лэнд Крузер </w:t>
            </w:r>
          </w:p>
          <w:p w:rsidR="0030252D" w:rsidRPr="00E02A69" w:rsidRDefault="0030252D">
            <w:pPr>
              <w:rPr>
                <w:b/>
              </w:rPr>
            </w:pPr>
            <w:r w:rsidRPr="00E02A69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E02A69">
              <w:rPr>
                <w:b/>
              </w:rPr>
              <w:t>)</w:t>
            </w:r>
          </w:p>
          <w:p w:rsidR="0030252D" w:rsidRPr="00E02A69" w:rsidRDefault="0030252D">
            <w:pPr>
              <w:rPr>
                <w:b/>
              </w:rPr>
            </w:pPr>
          </w:p>
          <w:p w:rsidR="0030252D" w:rsidRPr="00E02A69" w:rsidRDefault="0030252D">
            <w:pPr>
              <w:rPr>
                <w:b/>
              </w:rPr>
            </w:pPr>
            <w:r w:rsidRPr="00E02A69">
              <w:rPr>
                <w:b/>
              </w:rPr>
              <w:t>Мотолодка</w:t>
            </w:r>
          </w:p>
          <w:p w:rsidR="0030252D" w:rsidRPr="00E02A69" w:rsidRDefault="0030252D">
            <w:pPr>
              <w:rPr>
                <w:b/>
              </w:rPr>
            </w:pPr>
            <w:r w:rsidRPr="00E02A69">
              <w:rPr>
                <w:b/>
              </w:rPr>
              <w:t>Казанка 5м</w:t>
            </w:r>
          </w:p>
          <w:p w:rsidR="0030252D" w:rsidRPr="00E02A69" w:rsidRDefault="0030252D">
            <w:pPr>
              <w:rPr>
                <w:b/>
              </w:rPr>
            </w:pPr>
            <w:r w:rsidRPr="00E02A69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E02A69">
              <w:rPr>
                <w:b/>
              </w:rPr>
              <w:t>)</w:t>
            </w:r>
          </w:p>
        </w:tc>
      </w:tr>
      <w:tr w:rsidR="0030252D" w:rsidRPr="00E02A69" w:rsidTr="000051F9">
        <w:trPr>
          <w:trHeight w:val="585"/>
        </w:trPr>
        <w:tc>
          <w:tcPr>
            <w:tcW w:w="21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02A69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02A69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02A69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E02A69" w:rsidRDefault="0030252D">
            <w:pPr>
              <w:rPr>
                <w:b/>
              </w:rPr>
            </w:pPr>
            <w:r w:rsidRPr="00E02A69">
              <w:rPr>
                <w:b/>
              </w:rPr>
              <w:t>жилой дом</w:t>
            </w:r>
          </w:p>
          <w:p w:rsidR="0030252D" w:rsidRPr="00E02A69" w:rsidRDefault="0030252D">
            <w:pPr>
              <w:tabs>
                <w:tab w:val="right" w:pos="2096"/>
              </w:tabs>
              <w:rPr>
                <w:b/>
              </w:rPr>
            </w:pPr>
            <w:r w:rsidRPr="00E02A69">
              <w:rPr>
                <w:b/>
              </w:rPr>
              <w:t>(пользование)</w:t>
            </w:r>
            <w:r w:rsidRPr="00E02A69">
              <w:rPr>
                <w:b/>
              </w:rPr>
              <w:tab/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E02A69" w:rsidRDefault="0030252D">
            <w:pPr>
              <w:rPr>
                <w:b/>
              </w:rPr>
            </w:pPr>
            <w:r>
              <w:rPr>
                <w:b/>
              </w:rPr>
              <w:t>252</w:t>
            </w:r>
            <w:r w:rsidRPr="00E02A69">
              <w:rPr>
                <w:b/>
              </w:rPr>
              <w:t xml:space="preserve"> 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E02A69" w:rsidRDefault="0030252D">
            <w:pPr>
              <w:rPr>
                <w:b/>
              </w:rPr>
            </w:pPr>
            <w:r w:rsidRPr="00E02A69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02A69" w:rsidRDefault="0030252D">
            <w:pPr>
              <w:rPr>
                <w:b/>
              </w:rPr>
            </w:pPr>
          </w:p>
        </w:tc>
      </w:tr>
      <w:tr w:rsidR="0030252D" w:rsidRPr="00E02A69" w:rsidTr="000051F9">
        <w:trPr>
          <w:trHeight w:val="585"/>
        </w:trPr>
        <w:tc>
          <w:tcPr>
            <w:tcW w:w="21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02A69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02A69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02A69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E02A69" w:rsidRDefault="0030252D">
            <w:pPr>
              <w:rPr>
                <w:b/>
              </w:rPr>
            </w:pPr>
            <w:r w:rsidRPr="00E02A69">
              <w:rPr>
                <w:b/>
              </w:rPr>
              <w:t>земельный участок</w:t>
            </w:r>
          </w:p>
          <w:p w:rsidR="0030252D" w:rsidRPr="00E02A69" w:rsidRDefault="0030252D">
            <w:pPr>
              <w:rPr>
                <w:b/>
              </w:rPr>
            </w:pPr>
            <w:r w:rsidRPr="00E02A69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E02A69" w:rsidRDefault="0030252D">
            <w:pPr>
              <w:rPr>
                <w:b/>
              </w:rPr>
            </w:pPr>
            <w:r w:rsidRPr="00E02A69">
              <w:rPr>
                <w:b/>
              </w:rPr>
              <w:t>200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E02A69" w:rsidRDefault="0030252D">
            <w:pPr>
              <w:rPr>
                <w:b/>
              </w:rPr>
            </w:pPr>
            <w:r w:rsidRPr="00E02A69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02A69" w:rsidRDefault="0030252D">
            <w:pPr>
              <w:rPr>
                <w:b/>
              </w:rPr>
            </w:pPr>
          </w:p>
        </w:tc>
      </w:tr>
      <w:tr w:rsidR="0030252D" w:rsidRPr="00E02A69" w:rsidTr="000051F9">
        <w:trPr>
          <w:trHeight w:val="585"/>
        </w:trPr>
        <w:tc>
          <w:tcPr>
            <w:tcW w:w="21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02A69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02A69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02A69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E02A69" w:rsidRDefault="0030252D">
            <w:pPr>
              <w:rPr>
                <w:b/>
              </w:rPr>
            </w:pPr>
            <w:r w:rsidRPr="00E02A69">
              <w:rPr>
                <w:b/>
              </w:rPr>
              <w:t>земельный участок</w:t>
            </w:r>
          </w:p>
          <w:p w:rsidR="0030252D" w:rsidRPr="00E02A69" w:rsidRDefault="0030252D">
            <w:pPr>
              <w:rPr>
                <w:b/>
              </w:rPr>
            </w:pPr>
            <w:r w:rsidRPr="00E02A69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E02A69" w:rsidRDefault="0030252D">
            <w:pPr>
              <w:rPr>
                <w:b/>
              </w:rPr>
            </w:pPr>
            <w:r w:rsidRPr="00E02A69">
              <w:rPr>
                <w:b/>
              </w:rPr>
              <w:t>1000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E02A69" w:rsidRDefault="0030252D">
            <w:pPr>
              <w:rPr>
                <w:b/>
              </w:rPr>
            </w:pPr>
            <w:r w:rsidRPr="00E02A69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02A69" w:rsidRDefault="0030252D">
            <w:pPr>
              <w:rPr>
                <w:b/>
              </w:rPr>
            </w:pPr>
          </w:p>
        </w:tc>
      </w:tr>
      <w:tr w:rsidR="0030252D" w:rsidRPr="00E02A69" w:rsidTr="000051F9">
        <w:trPr>
          <w:trHeight w:val="585"/>
        </w:trPr>
        <w:tc>
          <w:tcPr>
            <w:tcW w:w="21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02A69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02A69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02A69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02A69" w:rsidRDefault="0030252D">
            <w:pPr>
              <w:rPr>
                <w:b/>
              </w:rPr>
            </w:pPr>
            <w:r w:rsidRPr="00E02A69">
              <w:rPr>
                <w:b/>
              </w:rPr>
              <w:t>земельный участок</w:t>
            </w:r>
          </w:p>
          <w:p w:rsidR="0030252D" w:rsidRPr="00E02A69" w:rsidRDefault="0030252D">
            <w:pPr>
              <w:rPr>
                <w:b/>
              </w:rPr>
            </w:pPr>
            <w:r w:rsidRPr="00E02A69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02A69" w:rsidRDefault="0030252D">
            <w:pPr>
              <w:rPr>
                <w:b/>
              </w:rPr>
            </w:pPr>
            <w:r>
              <w:rPr>
                <w:b/>
              </w:rPr>
              <w:t>525</w:t>
            </w:r>
            <w:r w:rsidRPr="00E02A69">
              <w:rPr>
                <w:b/>
              </w:rPr>
              <w:t xml:space="preserve"> 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02A69" w:rsidRDefault="0030252D">
            <w:pPr>
              <w:rPr>
                <w:b/>
              </w:rPr>
            </w:pPr>
            <w:r w:rsidRPr="00E02A69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02A69" w:rsidRDefault="0030252D">
            <w:pPr>
              <w:rPr>
                <w:b/>
              </w:rPr>
            </w:pPr>
          </w:p>
        </w:tc>
      </w:tr>
      <w:tr w:rsidR="0030252D" w:rsidRPr="00E02A69" w:rsidTr="000051F9">
        <w:trPr>
          <w:trHeight w:val="690"/>
        </w:trPr>
        <w:tc>
          <w:tcPr>
            <w:tcW w:w="21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02A69" w:rsidRDefault="0030252D">
            <w:pPr>
              <w:rPr>
                <w:b/>
              </w:rPr>
            </w:pPr>
            <w:r w:rsidRPr="00E02A69">
              <w:rPr>
                <w:b/>
              </w:rPr>
              <w:t>Супруга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02A69" w:rsidRDefault="0030252D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02A69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E02A69">
              <w:rPr>
                <w:b/>
              </w:rPr>
              <w:t> 5</w:t>
            </w:r>
            <w:r>
              <w:rPr>
                <w:b/>
              </w:rPr>
              <w:t>12</w:t>
            </w:r>
            <w:r w:rsidRPr="00E02A69">
              <w:rPr>
                <w:b/>
              </w:rPr>
              <w:t xml:space="preserve"> </w:t>
            </w:r>
            <w:r>
              <w:rPr>
                <w:b/>
              </w:rPr>
              <w:t>989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E02A69" w:rsidRDefault="0030252D">
            <w:pPr>
              <w:rPr>
                <w:b/>
              </w:rPr>
            </w:pPr>
            <w:r w:rsidRPr="00E02A69">
              <w:rPr>
                <w:b/>
              </w:rPr>
              <w:t>земельный участок</w:t>
            </w:r>
          </w:p>
          <w:p w:rsidR="0030252D" w:rsidRPr="00E02A69" w:rsidRDefault="0030252D">
            <w:pPr>
              <w:rPr>
                <w:b/>
              </w:rPr>
            </w:pPr>
            <w:r w:rsidRPr="00E02A69">
              <w:rPr>
                <w:b/>
              </w:rPr>
              <w:t>(собственность долевая, 1/3)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E02A69" w:rsidRDefault="0030252D">
            <w:pPr>
              <w:rPr>
                <w:b/>
              </w:rPr>
            </w:pPr>
            <w:r>
              <w:rPr>
                <w:b/>
              </w:rPr>
              <w:t>1</w:t>
            </w:r>
            <w:r w:rsidRPr="00E02A69">
              <w:rPr>
                <w:b/>
              </w:rPr>
              <w:t>400 – общая</w:t>
            </w:r>
            <w:r w:rsidRPr="00E02A69">
              <w:rPr>
                <w:b/>
              </w:rPr>
              <w:br/>
            </w:r>
            <w:r>
              <w:rPr>
                <w:b/>
              </w:rPr>
              <w:t>466</w:t>
            </w:r>
            <w:r w:rsidRPr="00E02A69">
              <w:rPr>
                <w:b/>
              </w:rPr>
              <w:t>,</w:t>
            </w:r>
            <w:r>
              <w:rPr>
                <w:b/>
              </w:rPr>
              <w:t>6</w:t>
            </w:r>
            <w:r w:rsidRPr="00E02A69">
              <w:rPr>
                <w:b/>
              </w:rPr>
              <w:t xml:space="preserve"> – доля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  <w:p w:rsidR="0030252D" w:rsidRPr="00E02A69" w:rsidRDefault="0030252D">
            <w:pPr>
              <w:rPr>
                <w:b/>
              </w:rPr>
            </w:pPr>
            <w:r w:rsidRPr="00E02A69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02A69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RPr="00E02A69" w:rsidTr="000051F9">
        <w:trPr>
          <w:trHeight w:val="413"/>
        </w:trPr>
        <w:tc>
          <w:tcPr>
            <w:tcW w:w="21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02A69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02A69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02A69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E02A69" w:rsidRDefault="0030252D">
            <w:pPr>
              <w:rPr>
                <w:b/>
              </w:rPr>
            </w:pPr>
            <w:r w:rsidRPr="00E02A69">
              <w:rPr>
                <w:b/>
              </w:rPr>
              <w:t>дачный земельный участок</w:t>
            </w:r>
          </w:p>
          <w:p w:rsidR="0030252D" w:rsidRPr="00E02A69" w:rsidRDefault="0030252D">
            <w:pPr>
              <w:rPr>
                <w:b/>
              </w:rPr>
            </w:pPr>
            <w:r w:rsidRPr="00E02A69">
              <w:rPr>
                <w:b/>
              </w:rPr>
              <w:t>(</w:t>
            </w:r>
            <w:r>
              <w:rPr>
                <w:b/>
              </w:rPr>
              <w:t>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  <w:p w:rsidR="0030252D" w:rsidRPr="00E02A69" w:rsidRDefault="0030252D">
            <w:pPr>
              <w:rPr>
                <w:b/>
              </w:rPr>
            </w:pPr>
            <w:r>
              <w:rPr>
                <w:b/>
              </w:rPr>
              <w:t>525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  <w:p w:rsidR="0030252D" w:rsidRPr="00E02A69" w:rsidRDefault="0030252D">
            <w:pPr>
              <w:rPr>
                <w:b/>
              </w:rPr>
            </w:pPr>
            <w:r w:rsidRPr="00E02A69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02A69" w:rsidRDefault="0030252D">
            <w:pPr>
              <w:rPr>
                <w:b/>
              </w:rPr>
            </w:pPr>
          </w:p>
        </w:tc>
      </w:tr>
      <w:tr w:rsidR="0030252D" w:rsidRPr="00E02A69" w:rsidTr="000051F9">
        <w:trPr>
          <w:trHeight w:val="412"/>
        </w:trPr>
        <w:tc>
          <w:tcPr>
            <w:tcW w:w="21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02A69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02A69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02A69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E02A69" w:rsidRDefault="0030252D">
            <w:pPr>
              <w:rPr>
                <w:b/>
              </w:rPr>
            </w:pPr>
            <w:r w:rsidRPr="00E02A69">
              <w:rPr>
                <w:b/>
              </w:rPr>
              <w:t>жилой дом</w:t>
            </w:r>
          </w:p>
          <w:p w:rsidR="0030252D" w:rsidRPr="00E02A69" w:rsidRDefault="0030252D">
            <w:pPr>
              <w:tabs>
                <w:tab w:val="right" w:pos="2096"/>
              </w:tabs>
              <w:rPr>
                <w:b/>
              </w:rPr>
            </w:pPr>
            <w:r w:rsidRPr="00E02A69">
              <w:rPr>
                <w:b/>
              </w:rPr>
              <w:t>(собственность долевая, 1/3)</w:t>
            </w:r>
            <w:r w:rsidRPr="00E02A69">
              <w:rPr>
                <w:b/>
              </w:rPr>
              <w:tab/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E02A69" w:rsidRDefault="0030252D">
            <w:pPr>
              <w:rPr>
                <w:b/>
              </w:rPr>
            </w:pPr>
            <w:r>
              <w:rPr>
                <w:b/>
              </w:rPr>
              <w:t>252</w:t>
            </w:r>
            <w:r w:rsidRPr="00E02A69">
              <w:rPr>
                <w:b/>
              </w:rPr>
              <w:t xml:space="preserve"> – общая</w:t>
            </w:r>
            <w:r w:rsidRPr="00E02A69">
              <w:rPr>
                <w:b/>
              </w:rPr>
              <w:br/>
            </w:r>
            <w:r>
              <w:rPr>
                <w:b/>
              </w:rPr>
              <w:t>84</w:t>
            </w:r>
            <w:r w:rsidRPr="00E02A69">
              <w:rPr>
                <w:b/>
              </w:rPr>
              <w:t xml:space="preserve"> – доля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E02A69" w:rsidRDefault="0030252D">
            <w:pPr>
              <w:rPr>
                <w:b/>
              </w:rPr>
            </w:pPr>
            <w:r w:rsidRPr="00E02A69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02A69" w:rsidRDefault="0030252D">
            <w:pPr>
              <w:rPr>
                <w:b/>
              </w:rPr>
            </w:pPr>
          </w:p>
        </w:tc>
      </w:tr>
      <w:tr w:rsidR="0030252D" w:rsidTr="000051F9">
        <w:trPr>
          <w:trHeight w:val="412"/>
        </w:trPr>
        <w:tc>
          <w:tcPr>
            <w:tcW w:w="21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040267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040267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040267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40267" w:rsidRDefault="0030252D">
            <w:pPr>
              <w:rPr>
                <w:b/>
              </w:rPr>
            </w:pPr>
            <w:r w:rsidRPr="00040267">
              <w:rPr>
                <w:b/>
              </w:rPr>
              <w:t>жилой дом</w:t>
            </w:r>
          </w:p>
          <w:p w:rsidR="0030252D" w:rsidRPr="00040267" w:rsidRDefault="0030252D">
            <w:pPr>
              <w:tabs>
                <w:tab w:val="right" w:pos="2096"/>
              </w:tabs>
              <w:rPr>
                <w:b/>
              </w:rPr>
            </w:pPr>
            <w:r w:rsidRPr="00040267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040267">
              <w:rPr>
                <w:b/>
              </w:rPr>
              <w:t>)</w:t>
            </w:r>
            <w:r w:rsidRPr="00040267">
              <w:rPr>
                <w:b/>
              </w:rPr>
              <w:tab/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40267" w:rsidRDefault="0030252D">
            <w:pPr>
              <w:rPr>
                <w:b/>
              </w:rPr>
            </w:pPr>
            <w:r w:rsidRPr="00040267">
              <w:rPr>
                <w:b/>
              </w:rPr>
              <w:t>80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40267" w:rsidRDefault="0030252D">
            <w:pPr>
              <w:rPr>
                <w:b/>
              </w:rPr>
            </w:pPr>
            <w:r w:rsidRPr="00040267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trHeight w:val="585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40267" w:rsidRDefault="0030252D">
            <w:pPr>
              <w:rPr>
                <w:b/>
              </w:rPr>
            </w:pPr>
            <w:r w:rsidRPr="00040267">
              <w:rPr>
                <w:b/>
              </w:rPr>
              <w:t>Барнакова М.В.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40267" w:rsidRDefault="0030252D">
            <w:pPr>
              <w:rPr>
                <w:b/>
              </w:rPr>
            </w:pPr>
            <w:r w:rsidRPr="00040267">
              <w:rPr>
                <w:b/>
              </w:rPr>
              <w:t xml:space="preserve">Заместитель начальника </w:t>
            </w:r>
          </w:p>
          <w:p w:rsidR="0030252D" w:rsidRPr="00040267" w:rsidRDefault="0030252D">
            <w:pPr>
              <w:rPr>
                <w:b/>
              </w:rPr>
            </w:pPr>
            <w:r w:rsidRPr="00040267">
              <w:rPr>
                <w:b/>
              </w:rPr>
              <w:t>Управления Минюста России по Республике Бурятия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40267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492 496,2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40267" w:rsidRDefault="0030252D">
            <w:pPr>
              <w:tabs>
                <w:tab w:val="right" w:pos="2096"/>
              </w:tabs>
              <w:rPr>
                <w:b/>
              </w:rPr>
            </w:pPr>
            <w:r w:rsidRPr="00040267">
              <w:rPr>
                <w:b/>
              </w:rPr>
              <w:t>жилой дом</w:t>
            </w:r>
          </w:p>
          <w:p w:rsidR="0030252D" w:rsidRPr="00040267" w:rsidRDefault="0030252D">
            <w:pPr>
              <w:tabs>
                <w:tab w:val="right" w:pos="2096"/>
              </w:tabs>
              <w:rPr>
                <w:b/>
              </w:rPr>
            </w:pPr>
            <w:r w:rsidRPr="00040267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40267" w:rsidRDefault="0030252D">
            <w:pPr>
              <w:rPr>
                <w:b/>
              </w:rPr>
            </w:pPr>
            <w:r>
              <w:rPr>
                <w:b/>
              </w:rPr>
              <w:t>40,3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40267" w:rsidRDefault="0030252D">
            <w:pPr>
              <w:rPr>
                <w:b/>
              </w:rPr>
            </w:pPr>
            <w:r w:rsidRPr="00040267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trHeight w:val="585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40267" w:rsidRDefault="0030252D">
            <w:pPr>
              <w:rPr>
                <w:b/>
              </w:rPr>
            </w:pPr>
            <w:r w:rsidRPr="00040267">
              <w:rPr>
                <w:b/>
              </w:rPr>
              <w:t>Селина Е.В.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40267" w:rsidRDefault="0030252D">
            <w:pPr>
              <w:rPr>
                <w:b/>
              </w:rPr>
            </w:pPr>
            <w:r w:rsidRPr="00040267">
              <w:rPr>
                <w:b/>
              </w:rPr>
              <w:t xml:space="preserve">Заместитель начальника </w:t>
            </w:r>
          </w:p>
          <w:p w:rsidR="0030252D" w:rsidRPr="00040267" w:rsidRDefault="0030252D">
            <w:pPr>
              <w:rPr>
                <w:b/>
              </w:rPr>
            </w:pPr>
            <w:r w:rsidRPr="00040267">
              <w:rPr>
                <w:b/>
              </w:rPr>
              <w:t>Управления Минюста России по Республике Бурятия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40267" w:rsidRDefault="0030252D">
            <w:pPr>
              <w:jc w:val="center"/>
              <w:rPr>
                <w:b/>
              </w:rPr>
            </w:pPr>
            <w:r w:rsidRPr="00040267">
              <w:rPr>
                <w:b/>
              </w:rPr>
              <w:t>4</w:t>
            </w:r>
            <w:r>
              <w:rPr>
                <w:b/>
              </w:rPr>
              <w:t>6</w:t>
            </w:r>
            <w:r w:rsidRPr="00040267">
              <w:rPr>
                <w:b/>
              </w:rPr>
              <w:t>1 </w:t>
            </w:r>
            <w:r>
              <w:rPr>
                <w:b/>
              </w:rPr>
              <w:t>852</w:t>
            </w:r>
            <w:r w:rsidRPr="00040267">
              <w:rPr>
                <w:b/>
              </w:rPr>
              <w:t>,</w:t>
            </w:r>
            <w:r>
              <w:rPr>
                <w:b/>
              </w:rPr>
              <w:t>91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040267" w:rsidRDefault="0030252D">
            <w:pPr>
              <w:rPr>
                <w:b/>
              </w:rPr>
            </w:pPr>
            <w:r w:rsidRPr="00040267">
              <w:rPr>
                <w:b/>
              </w:rPr>
              <w:t xml:space="preserve">квартира </w:t>
            </w:r>
          </w:p>
          <w:p w:rsidR="0030252D" w:rsidRPr="00040267" w:rsidRDefault="0030252D">
            <w:pPr>
              <w:rPr>
                <w:b/>
              </w:rPr>
            </w:pPr>
            <w:r w:rsidRPr="00040267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040267" w:rsidRDefault="0030252D">
            <w:pPr>
              <w:rPr>
                <w:b/>
              </w:rPr>
            </w:pPr>
            <w:r w:rsidRPr="00040267">
              <w:rPr>
                <w:b/>
              </w:rPr>
              <w:t>66,5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040267" w:rsidRDefault="0030252D">
            <w:pPr>
              <w:rPr>
                <w:b/>
              </w:rPr>
            </w:pPr>
            <w:r w:rsidRPr="00040267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40267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trHeight w:val="597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B4B27" w:rsidRDefault="0030252D">
            <w:pPr>
              <w:rPr>
                <w:b/>
              </w:rPr>
            </w:pPr>
            <w:r w:rsidRPr="003B4B27">
              <w:rPr>
                <w:b/>
              </w:rPr>
              <w:t>Корнева Л.И.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B4B27" w:rsidRDefault="0030252D">
            <w:pPr>
              <w:rPr>
                <w:b/>
              </w:rPr>
            </w:pPr>
            <w:r>
              <w:rPr>
                <w:b/>
              </w:rPr>
              <w:t>Н</w:t>
            </w:r>
            <w:r w:rsidRPr="003B4B27">
              <w:rPr>
                <w:b/>
              </w:rPr>
              <w:t>ачальник Управления Минюста России по Владимирской области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B4B27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438</w:t>
            </w:r>
            <w:r w:rsidRPr="003B4B27">
              <w:rPr>
                <w:b/>
              </w:rPr>
              <w:t> </w:t>
            </w:r>
            <w:r>
              <w:rPr>
                <w:b/>
              </w:rPr>
              <w:t>975</w:t>
            </w:r>
            <w:r w:rsidRPr="003B4B27">
              <w:rPr>
                <w:b/>
              </w:rPr>
              <w:t>,</w:t>
            </w:r>
            <w:r>
              <w:rPr>
                <w:b/>
              </w:rPr>
              <w:t>17</w:t>
            </w:r>
          </w:p>
        </w:tc>
        <w:tc>
          <w:tcPr>
            <w:tcW w:w="3416" w:type="dxa"/>
            <w:tcBorders>
              <w:top w:val="dott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3B4B27" w:rsidRDefault="0030252D">
            <w:pPr>
              <w:rPr>
                <w:b/>
              </w:rPr>
            </w:pPr>
            <w:r w:rsidRPr="003B4B27">
              <w:rPr>
                <w:b/>
              </w:rPr>
              <w:t>квартира</w:t>
            </w:r>
          </w:p>
          <w:p w:rsidR="0030252D" w:rsidRPr="003B4B27" w:rsidRDefault="0030252D">
            <w:pPr>
              <w:rPr>
                <w:b/>
              </w:rPr>
            </w:pPr>
            <w:r w:rsidRPr="003B4B27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3B4B27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dott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3B4B27" w:rsidRDefault="0030252D">
            <w:pPr>
              <w:rPr>
                <w:b/>
              </w:rPr>
            </w:pPr>
            <w:r w:rsidRPr="003B4B27">
              <w:rPr>
                <w:b/>
              </w:rPr>
              <w:t>90</w:t>
            </w:r>
          </w:p>
        </w:tc>
        <w:tc>
          <w:tcPr>
            <w:tcW w:w="1046" w:type="dxa"/>
            <w:tcBorders>
              <w:top w:val="dott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3B4B27" w:rsidRDefault="0030252D">
            <w:pPr>
              <w:rPr>
                <w:b/>
              </w:rPr>
            </w:pPr>
            <w:r w:rsidRPr="003B4B27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trHeight w:val="597"/>
        </w:trPr>
        <w:tc>
          <w:tcPr>
            <w:tcW w:w="21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B4B27" w:rsidRDefault="0030252D">
            <w:pPr>
              <w:rPr>
                <w:b/>
              </w:rPr>
            </w:pPr>
            <w:r w:rsidRPr="003B4B27">
              <w:rPr>
                <w:b/>
              </w:rPr>
              <w:t>Супруг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3B4B27" w:rsidRDefault="0030252D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B4B27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720</w:t>
            </w:r>
            <w:r w:rsidRPr="003B4B27">
              <w:rPr>
                <w:b/>
              </w:rPr>
              <w:t> </w:t>
            </w:r>
            <w:r>
              <w:rPr>
                <w:b/>
              </w:rPr>
              <w:t>720</w:t>
            </w:r>
            <w:r w:rsidRPr="003B4B27">
              <w:rPr>
                <w:b/>
              </w:rPr>
              <w:t>,</w:t>
            </w:r>
            <w:r>
              <w:rPr>
                <w:b/>
              </w:rPr>
              <w:t>43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3B4B27" w:rsidRDefault="0030252D">
            <w:pPr>
              <w:rPr>
                <w:b/>
              </w:rPr>
            </w:pPr>
            <w:r w:rsidRPr="003B4B27">
              <w:rPr>
                <w:b/>
              </w:rPr>
              <w:t>квартира</w:t>
            </w:r>
          </w:p>
          <w:p w:rsidR="0030252D" w:rsidRPr="003B4B27" w:rsidRDefault="0030252D">
            <w:pPr>
              <w:rPr>
                <w:b/>
              </w:rPr>
            </w:pPr>
            <w:r w:rsidRPr="003B4B27">
              <w:rPr>
                <w:b/>
              </w:rPr>
              <w:t>(</w:t>
            </w:r>
            <w:r>
              <w:rPr>
                <w:b/>
              </w:rPr>
              <w:t>пользование</w:t>
            </w:r>
            <w:r w:rsidRPr="003B4B27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3B4B27" w:rsidRDefault="0030252D">
            <w:pPr>
              <w:rPr>
                <w:b/>
              </w:rPr>
            </w:pPr>
            <w:r w:rsidRPr="003B4B27">
              <w:rPr>
                <w:b/>
              </w:rPr>
              <w:t>90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3B4B27" w:rsidRDefault="0030252D">
            <w:pPr>
              <w:rPr>
                <w:b/>
              </w:rPr>
            </w:pPr>
            <w:r w:rsidRPr="003B4B27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B4B27" w:rsidRDefault="0030252D">
            <w:pPr>
              <w:rPr>
                <w:b/>
              </w:rPr>
            </w:pPr>
            <w:r w:rsidRPr="003B4B27">
              <w:rPr>
                <w:b/>
              </w:rPr>
              <w:t>а/м Хендай Санта Фе</w:t>
            </w:r>
          </w:p>
          <w:p w:rsidR="0030252D" w:rsidRPr="003B4B27" w:rsidRDefault="0030252D">
            <w:pPr>
              <w:rPr>
                <w:b/>
              </w:rPr>
            </w:pPr>
            <w:r w:rsidRPr="003B4B27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3B4B27">
              <w:rPr>
                <w:b/>
              </w:rPr>
              <w:t>)</w:t>
            </w:r>
          </w:p>
        </w:tc>
      </w:tr>
      <w:tr w:rsidR="0030252D" w:rsidTr="000051F9">
        <w:trPr>
          <w:trHeight w:val="597"/>
        </w:trPr>
        <w:tc>
          <w:tcPr>
            <w:tcW w:w="21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3B4B27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3B4B27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3B4B27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3B4B27" w:rsidRDefault="0030252D">
            <w:pPr>
              <w:rPr>
                <w:b/>
              </w:rPr>
            </w:pPr>
            <w:r w:rsidRPr="003B4B27">
              <w:rPr>
                <w:b/>
              </w:rPr>
              <w:t>гараж</w:t>
            </w:r>
          </w:p>
          <w:p w:rsidR="0030252D" w:rsidRPr="003B4B27" w:rsidRDefault="0030252D">
            <w:pPr>
              <w:rPr>
                <w:b/>
              </w:rPr>
            </w:pPr>
            <w:r w:rsidRPr="003B4B27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3B4B27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3B4B27" w:rsidRDefault="0030252D">
            <w:pPr>
              <w:rPr>
                <w:b/>
              </w:rPr>
            </w:pPr>
            <w:r w:rsidRPr="003B4B27">
              <w:rPr>
                <w:b/>
              </w:rPr>
              <w:t>24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3B4B27" w:rsidRDefault="0030252D">
            <w:pPr>
              <w:rPr>
                <w:b/>
              </w:rPr>
            </w:pPr>
            <w:r w:rsidRPr="003B4B27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trHeight w:val="776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F3859" w:rsidRDefault="0030252D">
            <w:pPr>
              <w:rPr>
                <w:b/>
              </w:rPr>
            </w:pPr>
            <w:r w:rsidRPr="003F3859">
              <w:rPr>
                <w:b/>
              </w:rPr>
              <w:t>Колесников М.А.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F3859" w:rsidRDefault="0030252D">
            <w:pPr>
              <w:rPr>
                <w:b/>
              </w:rPr>
            </w:pPr>
            <w:r w:rsidRPr="003F3859">
              <w:rPr>
                <w:b/>
              </w:rPr>
              <w:t>Начальник Управления Минюста России по Волгоградской области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F3859" w:rsidRDefault="0030252D">
            <w:pPr>
              <w:jc w:val="center"/>
              <w:rPr>
                <w:b/>
              </w:rPr>
            </w:pPr>
            <w:r w:rsidRPr="003F3859">
              <w:rPr>
                <w:b/>
              </w:rPr>
              <w:t>5</w:t>
            </w:r>
            <w:r>
              <w:rPr>
                <w:b/>
              </w:rPr>
              <w:t>4</w:t>
            </w:r>
            <w:r w:rsidRPr="003F3859">
              <w:rPr>
                <w:b/>
              </w:rPr>
              <w:t xml:space="preserve">2 </w:t>
            </w:r>
            <w:r>
              <w:rPr>
                <w:b/>
              </w:rPr>
              <w:t>021</w:t>
            </w:r>
          </w:p>
        </w:tc>
        <w:tc>
          <w:tcPr>
            <w:tcW w:w="3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3F3859" w:rsidRDefault="0030252D">
            <w:pPr>
              <w:rPr>
                <w:b/>
              </w:rPr>
            </w:pPr>
            <w:r w:rsidRPr="003F3859">
              <w:rPr>
                <w:b/>
              </w:rPr>
              <w:t>квартира</w:t>
            </w:r>
          </w:p>
          <w:p w:rsidR="0030252D" w:rsidRPr="003F3859" w:rsidRDefault="0030252D">
            <w:pPr>
              <w:rPr>
                <w:b/>
              </w:rPr>
            </w:pPr>
            <w:r w:rsidRPr="003F3859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3F3859" w:rsidRDefault="0030252D">
            <w:pPr>
              <w:rPr>
                <w:b/>
              </w:rPr>
            </w:pPr>
            <w:r w:rsidRPr="003F3859">
              <w:rPr>
                <w:b/>
              </w:rPr>
              <w:t>64,3</w:t>
            </w:r>
          </w:p>
        </w:tc>
        <w:tc>
          <w:tcPr>
            <w:tcW w:w="10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3F3859" w:rsidRDefault="0030252D">
            <w:pPr>
              <w:rPr>
                <w:b/>
              </w:rPr>
            </w:pPr>
            <w:r w:rsidRPr="003F3859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trHeight w:val="688"/>
        </w:trPr>
        <w:tc>
          <w:tcPr>
            <w:tcW w:w="21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770293" w:rsidRDefault="0030252D">
            <w:pPr>
              <w:rPr>
                <w:b/>
              </w:rPr>
            </w:pPr>
            <w:r w:rsidRPr="00770293">
              <w:rPr>
                <w:b/>
              </w:rPr>
              <w:t>Назаревский М.В.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770293" w:rsidRDefault="0030252D">
            <w:pPr>
              <w:rPr>
                <w:b/>
              </w:rPr>
            </w:pPr>
            <w:r w:rsidRPr="00C771D3">
              <w:rPr>
                <w:b/>
              </w:rPr>
              <w:t>Заместитель начальника Управления Минюста России по Волгоградской области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770293" w:rsidRDefault="0030252D" w:rsidP="00875F81">
            <w:pPr>
              <w:jc w:val="center"/>
              <w:rPr>
                <w:b/>
              </w:rPr>
            </w:pPr>
            <w:r>
              <w:rPr>
                <w:b/>
              </w:rPr>
              <w:t>370 852,03</w:t>
            </w: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540C6F">
            <w:pPr>
              <w:rPr>
                <w:b/>
              </w:rPr>
            </w:pPr>
            <w:r>
              <w:rPr>
                <w:b/>
              </w:rPr>
              <w:t xml:space="preserve">квартира </w:t>
            </w:r>
          </w:p>
          <w:p w:rsidR="0030252D" w:rsidRPr="00770293" w:rsidRDefault="0030252D" w:rsidP="00540C6F">
            <w:pPr>
              <w:rPr>
                <w:b/>
              </w:rPr>
            </w:pPr>
            <w:r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70293" w:rsidRDefault="0030252D" w:rsidP="00540C6F">
            <w:pPr>
              <w:rPr>
                <w:b/>
              </w:rPr>
            </w:pPr>
            <w:r>
              <w:rPr>
                <w:b/>
              </w:rPr>
              <w:t>56,7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70293" w:rsidRDefault="0030252D" w:rsidP="00540C6F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>
            <w:pPr>
              <w:rPr>
                <w:b/>
              </w:rPr>
            </w:pPr>
            <w:r w:rsidRPr="00875F81">
              <w:rPr>
                <w:b/>
              </w:rPr>
              <w:t>а/м Вольво С 60</w:t>
            </w:r>
          </w:p>
          <w:p w:rsidR="0030252D" w:rsidRPr="00875F81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</w:tr>
      <w:tr w:rsidR="0030252D" w:rsidTr="000051F9">
        <w:trPr>
          <w:trHeight w:val="840"/>
        </w:trPr>
        <w:tc>
          <w:tcPr>
            <w:tcW w:w="21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770293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C771D3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 w:rsidP="00875F81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540C6F">
            <w:pPr>
              <w:rPr>
                <w:b/>
              </w:rPr>
            </w:pPr>
            <w:r>
              <w:rPr>
                <w:b/>
              </w:rPr>
              <w:t>земельный участок 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  <w:p w:rsidR="0030252D" w:rsidRDefault="0030252D">
            <w:pPr>
              <w:rPr>
                <w:b/>
              </w:rPr>
            </w:pPr>
            <w:r>
              <w:rPr>
                <w:b/>
              </w:rPr>
              <w:t>488</w:t>
            </w:r>
          </w:p>
          <w:p w:rsidR="0030252D" w:rsidRDefault="0030252D" w:rsidP="00540C6F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  <w:p w:rsidR="0030252D" w:rsidRDefault="0030252D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  <w:p w:rsidR="0030252D" w:rsidRDefault="0030252D" w:rsidP="00540C6F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875F81" w:rsidRDefault="0030252D">
            <w:pPr>
              <w:rPr>
                <w:b/>
              </w:rPr>
            </w:pPr>
          </w:p>
        </w:tc>
      </w:tr>
      <w:tr w:rsidR="0030252D" w:rsidTr="000051F9">
        <w:trPr>
          <w:trHeight w:val="525"/>
        </w:trPr>
        <w:tc>
          <w:tcPr>
            <w:tcW w:w="216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70293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C771D3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 w:rsidP="00875F81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Default="0030252D" w:rsidP="00540C6F">
            <w:pPr>
              <w:rPr>
                <w:b/>
              </w:rPr>
            </w:pPr>
            <w:r>
              <w:rPr>
                <w:b/>
              </w:rPr>
              <w:t>дачный дом 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Default="0030252D" w:rsidP="00540C6F">
            <w:pPr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Default="0030252D" w:rsidP="00540C6F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875F81" w:rsidRDefault="0030252D">
            <w:pPr>
              <w:rPr>
                <w:b/>
              </w:rPr>
            </w:pPr>
          </w:p>
        </w:tc>
      </w:tr>
      <w:tr w:rsidR="0030252D" w:rsidTr="000051F9">
        <w:trPr>
          <w:trHeight w:val="585"/>
        </w:trPr>
        <w:tc>
          <w:tcPr>
            <w:tcW w:w="21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770293" w:rsidRDefault="0030252D">
            <w:pPr>
              <w:rPr>
                <w:b/>
              </w:rPr>
            </w:pPr>
            <w:r>
              <w:rPr>
                <w:b/>
              </w:rPr>
              <w:t>Супруга</w:t>
            </w:r>
          </w:p>
        </w:tc>
        <w:tc>
          <w:tcPr>
            <w:tcW w:w="30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C771D3" w:rsidRDefault="0030252D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 w:rsidP="00875F81">
            <w:pPr>
              <w:jc w:val="center"/>
              <w:rPr>
                <w:b/>
              </w:rPr>
            </w:pPr>
            <w:r>
              <w:rPr>
                <w:b/>
              </w:rPr>
              <w:t>366 177,91</w:t>
            </w: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70293" w:rsidRDefault="0030252D" w:rsidP="00975E6A">
            <w:pPr>
              <w:rPr>
                <w:b/>
              </w:rPr>
            </w:pPr>
            <w:r>
              <w:rPr>
                <w:b/>
              </w:rPr>
              <w:t>квартира 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975E6A">
            <w:pPr>
              <w:rPr>
                <w:b/>
              </w:rPr>
            </w:pPr>
            <w:r>
              <w:rPr>
                <w:b/>
              </w:rPr>
              <w:t>56,7</w:t>
            </w:r>
          </w:p>
          <w:p w:rsidR="0030252D" w:rsidRPr="00770293" w:rsidRDefault="0030252D" w:rsidP="00975E6A">
            <w:pPr>
              <w:rPr>
                <w:b/>
              </w:rPr>
            </w:pPr>
          </w:p>
        </w:tc>
        <w:tc>
          <w:tcPr>
            <w:tcW w:w="1046" w:type="dxa"/>
            <w:vMerge w:val="restart"/>
            <w:tcBorders>
              <w:top w:val="dashed" w:sz="4" w:space="0" w:color="auto"/>
              <w:left w:val="single" w:sz="4" w:space="0" w:color="auto"/>
              <w:right w:val="single" w:sz="4" w:space="0" w:color="auto"/>
            </w:tcBorders>
          </w:tcPr>
          <w:p w:rsidR="0030252D" w:rsidRDefault="0030252D" w:rsidP="00975E6A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  <w:p w:rsidR="0030252D" w:rsidRDefault="0030252D" w:rsidP="00975E6A">
            <w:pPr>
              <w:rPr>
                <w:b/>
              </w:rPr>
            </w:pPr>
          </w:p>
          <w:p w:rsidR="0030252D" w:rsidRDefault="0030252D" w:rsidP="00975E6A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  <w:p w:rsidR="0030252D" w:rsidRPr="00770293" w:rsidRDefault="0030252D" w:rsidP="00975E6A">
            <w:pPr>
              <w:rPr>
                <w:b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875F81" w:rsidRDefault="0030252D">
            <w:pPr>
              <w:rPr>
                <w:b/>
              </w:rPr>
            </w:pPr>
          </w:p>
        </w:tc>
      </w:tr>
      <w:tr w:rsidR="0030252D" w:rsidTr="000051F9">
        <w:trPr>
          <w:trHeight w:val="540"/>
        </w:trPr>
        <w:tc>
          <w:tcPr>
            <w:tcW w:w="21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C771D3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 w:rsidP="00875F81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975E6A">
            <w:pPr>
              <w:rPr>
                <w:b/>
              </w:rPr>
            </w:pPr>
            <w:r>
              <w:rPr>
                <w:b/>
              </w:rPr>
              <w:t>земельный участок 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975E6A">
            <w:pPr>
              <w:rPr>
                <w:b/>
              </w:rPr>
            </w:pPr>
            <w:r>
              <w:rPr>
                <w:b/>
              </w:rPr>
              <w:t>488</w:t>
            </w:r>
          </w:p>
          <w:p w:rsidR="0030252D" w:rsidRDefault="0030252D" w:rsidP="00975E6A">
            <w:pPr>
              <w:rPr>
                <w:b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975E6A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875F81" w:rsidRDefault="0030252D">
            <w:pPr>
              <w:rPr>
                <w:b/>
              </w:rPr>
            </w:pPr>
          </w:p>
        </w:tc>
      </w:tr>
      <w:tr w:rsidR="0030252D" w:rsidTr="000051F9">
        <w:trPr>
          <w:trHeight w:val="555"/>
        </w:trPr>
        <w:tc>
          <w:tcPr>
            <w:tcW w:w="216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C771D3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 w:rsidP="00875F81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Default="0030252D" w:rsidP="00975E6A">
            <w:pPr>
              <w:rPr>
                <w:b/>
              </w:rPr>
            </w:pPr>
            <w:r>
              <w:rPr>
                <w:b/>
              </w:rPr>
              <w:t>дачный дом 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Default="0030252D" w:rsidP="00975E6A">
            <w:pPr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Default="0030252D" w:rsidP="00975E6A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875F81" w:rsidRDefault="0030252D">
            <w:pPr>
              <w:rPr>
                <w:b/>
              </w:rPr>
            </w:pPr>
          </w:p>
        </w:tc>
      </w:tr>
      <w:tr w:rsidR="0030252D" w:rsidTr="000051F9">
        <w:trPr>
          <w:trHeight w:val="615"/>
        </w:trPr>
        <w:tc>
          <w:tcPr>
            <w:tcW w:w="21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Сын</w:t>
            </w:r>
          </w:p>
        </w:tc>
        <w:tc>
          <w:tcPr>
            <w:tcW w:w="30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C771D3" w:rsidRDefault="0030252D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 w:rsidP="00875F81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961CD4">
            <w:pPr>
              <w:rPr>
                <w:b/>
              </w:rPr>
            </w:pPr>
            <w:r>
              <w:rPr>
                <w:b/>
              </w:rPr>
              <w:t>квартира 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975E6A">
            <w:pPr>
              <w:rPr>
                <w:b/>
              </w:rPr>
            </w:pPr>
            <w:r>
              <w:rPr>
                <w:b/>
              </w:rPr>
              <w:t>36,6</w:t>
            </w:r>
          </w:p>
          <w:p w:rsidR="0030252D" w:rsidRDefault="0030252D" w:rsidP="00975E6A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975E6A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875F81" w:rsidRDefault="0030252D">
            <w:pPr>
              <w:rPr>
                <w:b/>
              </w:rPr>
            </w:pPr>
          </w:p>
        </w:tc>
      </w:tr>
      <w:tr w:rsidR="0030252D" w:rsidTr="000051F9">
        <w:trPr>
          <w:trHeight w:val="622"/>
        </w:trPr>
        <w:tc>
          <w:tcPr>
            <w:tcW w:w="216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C771D3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 w:rsidP="00875F81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Default="0030252D" w:rsidP="00961CD4">
            <w:pPr>
              <w:rPr>
                <w:b/>
              </w:rPr>
            </w:pPr>
            <w:r>
              <w:rPr>
                <w:b/>
              </w:rPr>
              <w:t>квартира</w:t>
            </w:r>
          </w:p>
          <w:p w:rsidR="0030252D" w:rsidRDefault="0030252D" w:rsidP="00961CD4">
            <w:pPr>
              <w:rPr>
                <w:b/>
              </w:rPr>
            </w:pPr>
            <w:r>
              <w:rPr>
                <w:b/>
              </w:rPr>
              <w:t>(пользование)</w:t>
            </w:r>
          </w:p>
          <w:p w:rsidR="0030252D" w:rsidRDefault="0030252D" w:rsidP="00975E6A">
            <w:pPr>
              <w:rPr>
                <w:b/>
              </w:rPr>
            </w:pP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Default="0030252D" w:rsidP="00975E6A">
            <w:pPr>
              <w:rPr>
                <w:b/>
              </w:rPr>
            </w:pPr>
          </w:p>
          <w:p w:rsidR="0030252D" w:rsidRDefault="0030252D" w:rsidP="00975E6A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Default="0030252D" w:rsidP="00975E6A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875F81" w:rsidRDefault="0030252D">
            <w:pPr>
              <w:rPr>
                <w:b/>
              </w:rPr>
            </w:pPr>
          </w:p>
        </w:tc>
      </w:tr>
      <w:tr w:rsidR="0030252D" w:rsidTr="000051F9">
        <w:trPr>
          <w:trHeight w:val="600"/>
        </w:trPr>
        <w:tc>
          <w:tcPr>
            <w:tcW w:w="21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Дочь</w:t>
            </w:r>
          </w:p>
        </w:tc>
        <w:tc>
          <w:tcPr>
            <w:tcW w:w="305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C771D3" w:rsidRDefault="0030252D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 w:rsidP="00875F81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975E6A">
            <w:pPr>
              <w:rPr>
                <w:b/>
              </w:rPr>
            </w:pPr>
            <w:r>
              <w:rPr>
                <w:b/>
              </w:rPr>
              <w:t xml:space="preserve">квартира </w:t>
            </w:r>
          </w:p>
          <w:p w:rsidR="0030252D" w:rsidRPr="00770293" w:rsidRDefault="0030252D" w:rsidP="00975E6A">
            <w:pPr>
              <w:rPr>
                <w:b/>
              </w:rPr>
            </w:pPr>
            <w:r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975E6A">
            <w:pPr>
              <w:rPr>
                <w:b/>
              </w:rPr>
            </w:pPr>
            <w:r>
              <w:rPr>
                <w:b/>
              </w:rPr>
              <w:t>56,7</w:t>
            </w:r>
          </w:p>
          <w:p w:rsidR="0030252D" w:rsidRPr="00770293" w:rsidRDefault="0030252D" w:rsidP="00975E6A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975E6A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  <w:p w:rsidR="0030252D" w:rsidRPr="00770293" w:rsidRDefault="0030252D" w:rsidP="00975E6A">
            <w:pPr>
              <w:rPr>
                <w:b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875F81" w:rsidRDefault="0030252D">
            <w:pPr>
              <w:rPr>
                <w:b/>
              </w:rPr>
            </w:pPr>
          </w:p>
        </w:tc>
      </w:tr>
      <w:tr w:rsidR="0030252D" w:rsidTr="000051F9">
        <w:trPr>
          <w:trHeight w:val="510"/>
        </w:trPr>
        <w:tc>
          <w:tcPr>
            <w:tcW w:w="21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C771D3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 w:rsidP="00875F81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975E6A">
            <w:pPr>
              <w:rPr>
                <w:b/>
              </w:rPr>
            </w:pPr>
            <w:r>
              <w:rPr>
                <w:b/>
              </w:rPr>
              <w:t>земельный участок 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975E6A">
            <w:pPr>
              <w:rPr>
                <w:b/>
              </w:rPr>
            </w:pPr>
            <w:r>
              <w:rPr>
                <w:b/>
              </w:rPr>
              <w:t>488</w:t>
            </w:r>
          </w:p>
          <w:p w:rsidR="0030252D" w:rsidRDefault="0030252D" w:rsidP="00975E6A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975E6A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  <w:p w:rsidR="0030252D" w:rsidRDefault="0030252D" w:rsidP="00975E6A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875F81" w:rsidRDefault="0030252D">
            <w:pPr>
              <w:rPr>
                <w:b/>
              </w:rPr>
            </w:pPr>
          </w:p>
        </w:tc>
      </w:tr>
      <w:tr w:rsidR="0030252D" w:rsidTr="000051F9">
        <w:trPr>
          <w:trHeight w:val="585"/>
        </w:trPr>
        <w:tc>
          <w:tcPr>
            <w:tcW w:w="216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C771D3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 w:rsidP="00875F81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Default="0030252D" w:rsidP="00975E6A">
            <w:pPr>
              <w:rPr>
                <w:b/>
              </w:rPr>
            </w:pPr>
            <w:r>
              <w:rPr>
                <w:b/>
              </w:rPr>
              <w:t>дачный дом 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Default="0030252D" w:rsidP="00975E6A">
            <w:pPr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Default="0030252D" w:rsidP="00975E6A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875F81" w:rsidRDefault="0030252D">
            <w:pPr>
              <w:rPr>
                <w:b/>
              </w:rPr>
            </w:pPr>
          </w:p>
        </w:tc>
      </w:tr>
      <w:tr w:rsidR="0030252D" w:rsidTr="000051F9">
        <w:trPr>
          <w:trHeight w:val="351"/>
        </w:trPr>
        <w:tc>
          <w:tcPr>
            <w:tcW w:w="21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86E73" w:rsidRDefault="0030252D">
            <w:pPr>
              <w:rPr>
                <w:b/>
              </w:rPr>
            </w:pPr>
            <w:r w:rsidRPr="00786E73">
              <w:rPr>
                <w:b/>
              </w:rPr>
              <w:t>Хвостов А.А.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86E73" w:rsidRDefault="0030252D">
            <w:pPr>
              <w:rPr>
                <w:b/>
              </w:rPr>
            </w:pPr>
            <w:r w:rsidRPr="00786E73">
              <w:rPr>
                <w:b/>
              </w:rPr>
              <w:t>Начальник Управления</w:t>
            </w:r>
          </w:p>
          <w:p w:rsidR="0030252D" w:rsidRPr="00786E73" w:rsidRDefault="0030252D">
            <w:pPr>
              <w:rPr>
                <w:b/>
                <w:highlight w:val="red"/>
              </w:rPr>
            </w:pPr>
            <w:r w:rsidRPr="00786E73">
              <w:rPr>
                <w:b/>
              </w:rPr>
              <w:t>Минюста России по Вологодской области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86E73" w:rsidRDefault="0030252D">
            <w:pPr>
              <w:jc w:val="center"/>
              <w:rPr>
                <w:b/>
              </w:rPr>
            </w:pPr>
            <w:r w:rsidRPr="00786E73">
              <w:rPr>
                <w:b/>
              </w:rPr>
              <w:t>6</w:t>
            </w:r>
            <w:r>
              <w:rPr>
                <w:b/>
              </w:rPr>
              <w:t>01</w:t>
            </w:r>
            <w:r w:rsidRPr="00786E73">
              <w:rPr>
                <w:b/>
              </w:rPr>
              <w:t xml:space="preserve"> </w:t>
            </w:r>
            <w:r>
              <w:rPr>
                <w:b/>
              </w:rPr>
              <w:t>187</w:t>
            </w:r>
          </w:p>
        </w:tc>
        <w:tc>
          <w:tcPr>
            <w:tcW w:w="3416" w:type="dxa"/>
            <w:tcBorders>
              <w:top w:val="single" w:sz="8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86E73" w:rsidRDefault="0030252D">
            <w:pPr>
              <w:rPr>
                <w:b/>
              </w:rPr>
            </w:pPr>
            <w:r w:rsidRPr="00786E73">
              <w:rPr>
                <w:b/>
              </w:rPr>
              <w:t>земельный участок для личного подсобного хозяйства</w:t>
            </w:r>
          </w:p>
          <w:p w:rsidR="0030252D" w:rsidRPr="00786E73" w:rsidRDefault="0030252D">
            <w:pPr>
              <w:rPr>
                <w:b/>
              </w:rPr>
            </w:pPr>
            <w:r w:rsidRPr="00786E73">
              <w:rPr>
                <w:b/>
              </w:rPr>
              <w:t>(</w:t>
            </w:r>
            <w:r>
              <w:rPr>
                <w:b/>
              </w:rPr>
              <w:t>совместна</w:t>
            </w:r>
            <w:r w:rsidRPr="00786E73">
              <w:rPr>
                <w:b/>
              </w:rPr>
              <w:t>я собственность)</w:t>
            </w:r>
          </w:p>
        </w:tc>
        <w:tc>
          <w:tcPr>
            <w:tcW w:w="1619" w:type="dxa"/>
            <w:tcBorders>
              <w:top w:val="single" w:sz="8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86E73" w:rsidRDefault="0030252D">
            <w:pPr>
              <w:rPr>
                <w:b/>
              </w:rPr>
            </w:pPr>
            <w:r w:rsidRPr="00786E73">
              <w:rPr>
                <w:b/>
              </w:rPr>
              <w:t>2500</w:t>
            </w:r>
          </w:p>
        </w:tc>
        <w:tc>
          <w:tcPr>
            <w:tcW w:w="1046" w:type="dxa"/>
            <w:tcBorders>
              <w:top w:val="single" w:sz="8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86E73" w:rsidRDefault="0030252D">
            <w:pPr>
              <w:rPr>
                <w:b/>
              </w:rPr>
            </w:pPr>
            <w:r w:rsidRPr="00786E73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86E73" w:rsidRDefault="0030252D">
            <w:pPr>
              <w:rPr>
                <w:b/>
              </w:rPr>
            </w:pPr>
            <w:r w:rsidRPr="00786E73">
              <w:rPr>
                <w:b/>
              </w:rPr>
              <w:t>а/м Форд Фьюжен</w:t>
            </w:r>
          </w:p>
          <w:p w:rsidR="0030252D" w:rsidRPr="00786E73" w:rsidRDefault="0030252D">
            <w:pPr>
              <w:rPr>
                <w:b/>
              </w:rPr>
            </w:pPr>
            <w:r w:rsidRPr="00786E73">
              <w:rPr>
                <w:b/>
              </w:rPr>
              <w:t>(</w:t>
            </w:r>
            <w:r>
              <w:rPr>
                <w:b/>
              </w:rPr>
              <w:t>совместная</w:t>
            </w:r>
            <w:r w:rsidRPr="00786E73">
              <w:rPr>
                <w:b/>
              </w:rPr>
              <w:t xml:space="preserve"> собственность)</w:t>
            </w:r>
          </w:p>
        </w:tc>
      </w:tr>
      <w:tr w:rsidR="0030252D" w:rsidTr="000051F9">
        <w:trPr>
          <w:trHeight w:val="370"/>
        </w:trPr>
        <w:tc>
          <w:tcPr>
            <w:tcW w:w="21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86E73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86E73" w:rsidRDefault="0030252D">
            <w:pPr>
              <w:rPr>
                <w:b/>
                <w:highlight w:val="red"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86E73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86E73" w:rsidRDefault="0030252D">
            <w:pPr>
              <w:rPr>
                <w:b/>
              </w:rPr>
            </w:pPr>
            <w:r w:rsidRPr="00786E73">
              <w:rPr>
                <w:b/>
              </w:rPr>
              <w:t>дачный дом</w:t>
            </w:r>
          </w:p>
          <w:p w:rsidR="0030252D" w:rsidRPr="00786E73" w:rsidRDefault="0030252D">
            <w:pPr>
              <w:rPr>
                <w:b/>
              </w:rPr>
            </w:pPr>
            <w:r w:rsidRPr="00786E73">
              <w:rPr>
                <w:b/>
              </w:rPr>
              <w:t>(</w:t>
            </w:r>
            <w:r>
              <w:rPr>
                <w:b/>
              </w:rPr>
              <w:t>совместная</w:t>
            </w:r>
            <w:r w:rsidRPr="00786E73">
              <w:rPr>
                <w:b/>
              </w:rPr>
              <w:t xml:space="preserve"> собственность)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86E73" w:rsidRDefault="0030252D">
            <w:pPr>
              <w:rPr>
                <w:b/>
              </w:rPr>
            </w:pPr>
            <w:r w:rsidRPr="00786E73">
              <w:rPr>
                <w:b/>
              </w:rPr>
              <w:t>23,5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86E73" w:rsidRDefault="0030252D">
            <w:pPr>
              <w:rPr>
                <w:b/>
              </w:rPr>
            </w:pPr>
            <w:r w:rsidRPr="00786E73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86E73" w:rsidRDefault="0030252D">
            <w:pPr>
              <w:rPr>
                <w:b/>
              </w:rPr>
            </w:pPr>
          </w:p>
        </w:tc>
      </w:tr>
      <w:tr w:rsidR="0030252D" w:rsidTr="000051F9">
        <w:trPr>
          <w:trHeight w:val="370"/>
        </w:trPr>
        <w:tc>
          <w:tcPr>
            <w:tcW w:w="21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86E73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86E73" w:rsidRDefault="0030252D">
            <w:pPr>
              <w:rPr>
                <w:b/>
                <w:highlight w:val="red"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86E73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86E73" w:rsidRDefault="0030252D">
            <w:pPr>
              <w:rPr>
                <w:b/>
              </w:rPr>
            </w:pPr>
            <w:r w:rsidRPr="00786E73">
              <w:rPr>
                <w:b/>
              </w:rPr>
              <w:t>квартира</w:t>
            </w:r>
          </w:p>
          <w:p w:rsidR="0030252D" w:rsidRPr="00786E73" w:rsidRDefault="0030252D">
            <w:pPr>
              <w:rPr>
                <w:b/>
              </w:rPr>
            </w:pPr>
            <w:r w:rsidRPr="00786E73">
              <w:rPr>
                <w:b/>
              </w:rPr>
              <w:t>(</w:t>
            </w:r>
            <w:r>
              <w:rPr>
                <w:b/>
              </w:rPr>
              <w:t>совместная</w:t>
            </w:r>
            <w:r w:rsidRPr="00786E73">
              <w:rPr>
                <w:b/>
              </w:rPr>
              <w:t xml:space="preserve"> собственность)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86E73" w:rsidRDefault="0030252D">
            <w:pPr>
              <w:rPr>
                <w:b/>
              </w:rPr>
            </w:pPr>
            <w:r w:rsidRPr="00786E73">
              <w:rPr>
                <w:b/>
              </w:rPr>
              <w:t>64,6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86E73" w:rsidRDefault="0030252D">
            <w:pPr>
              <w:rPr>
                <w:b/>
              </w:rPr>
            </w:pPr>
            <w:r w:rsidRPr="00786E73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86E73" w:rsidRDefault="0030252D">
            <w:pPr>
              <w:rPr>
                <w:b/>
              </w:rPr>
            </w:pPr>
          </w:p>
        </w:tc>
      </w:tr>
      <w:tr w:rsidR="0030252D" w:rsidTr="000051F9">
        <w:trPr>
          <w:trHeight w:val="370"/>
        </w:trPr>
        <w:tc>
          <w:tcPr>
            <w:tcW w:w="21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86E73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86E73" w:rsidRDefault="0030252D">
            <w:pPr>
              <w:rPr>
                <w:b/>
                <w:highlight w:val="red"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86E73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86E73" w:rsidRDefault="0030252D">
            <w:pPr>
              <w:rPr>
                <w:b/>
              </w:rPr>
            </w:pPr>
            <w:r w:rsidRPr="00786E73">
              <w:rPr>
                <w:b/>
              </w:rPr>
              <w:t>квартира</w:t>
            </w:r>
          </w:p>
          <w:p w:rsidR="0030252D" w:rsidRPr="00786E73" w:rsidRDefault="0030252D">
            <w:pPr>
              <w:rPr>
                <w:b/>
              </w:rPr>
            </w:pPr>
            <w:r w:rsidRPr="00786E73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86E73" w:rsidRDefault="0030252D">
            <w:pPr>
              <w:rPr>
                <w:b/>
              </w:rPr>
            </w:pPr>
            <w:r w:rsidRPr="00786E73">
              <w:rPr>
                <w:b/>
              </w:rPr>
              <w:t>50,7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86E73" w:rsidRDefault="0030252D">
            <w:pPr>
              <w:rPr>
                <w:b/>
              </w:rPr>
            </w:pPr>
            <w:r w:rsidRPr="00786E73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86E73" w:rsidRDefault="0030252D">
            <w:pPr>
              <w:rPr>
                <w:b/>
              </w:rPr>
            </w:pPr>
          </w:p>
        </w:tc>
      </w:tr>
      <w:tr w:rsidR="0030252D" w:rsidTr="000051F9">
        <w:trPr>
          <w:trHeight w:val="370"/>
        </w:trPr>
        <w:tc>
          <w:tcPr>
            <w:tcW w:w="21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86E73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86E73" w:rsidRDefault="0030252D">
            <w:pPr>
              <w:rPr>
                <w:b/>
                <w:highlight w:val="red"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86E73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86E73" w:rsidRDefault="0030252D">
            <w:pPr>
              <w:rPr>
                <w:b/>
              </w:rPr>
            </w:pPr>
            <w:r w:rsidRPr="00786E73">
              <w:rPr>
                <w:b/>
              </w:rPr>
              <w:t xml:space="preserve">гараж </w:t>
            </w:r>
          </w:p>
          <w:p w:rsidR="0030252D" w:rsidRPr="00786E73" w:rsidRDefault="0030252D">
            <w:pPr>
              <w:rPr>
                <w:b/>
              </w:rPr>
            </w:pPr>
            <w:r w:rsidRPr="00786E73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86E73" w:rsidRDefault="0030252D">
            <w:pPr>
              <w:rPr>
                <w:b/>
              </w:rPr>
            </w:pPr>
            <w:r w:rsidRPr="00786E73">
              <w:rPr>
                <w:b/>
              </w:rPr>
              <w:t>21,3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86E73" w:rsidRDefault="0030252D">
            <w:pPr>
              <w:rPr>
                <w:b/>
              </w:rPr>
            </w:pPr>
            <w:r w:rsidRPr="00786E73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86E73" w:rsidRDefault="0030252D">
            <w:pPr>
              <w:rPr>
                <w:b/>
              </w:rPr>
            </w:pPr>
          </w:p>
        </w:tc>
      </w:tr>
      <w:tr w:rsidR="0030252D" w:rsidTr="000051F9">
        <w:trPr>
          <w:trHeight w:val="351"/>
        </w:trPr>
        <w:tc>
          <w:tcPr>
            <w:tcW w:w="21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86E73" w:rsidRDefault="0030252D">
            <w:pPr>
              <w:rPr>
                <w:b/>
              </w:rPr>
            </w:pPr>
            <w:r w:rsidRPr="00786E73">
              <w:rPr>
                <w:b/>
              </w:rPr>
              <w:t>Супруга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86E73" w:rsidRDefault="0030252D">
            <w:pPr>
              <w:rPr>
                <w:b/>
                <w:highlight w:val="red"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86E73" w:rsidRDefault="0030252D">
            <w:pPr>
              <w:jc w:val="center"/>
              <w:rPr>
                <w:b/>
              </w:rPr>
            </w:pPr>
            <w:r w:rsidRPr="00786E73">
              <w:rPr>
                <w:b/>
              </w:rPr>
              <w:t>1</w:t>
            </w:r>
            <w:r>
              <w:rPr>
                <w:b/>
              </w:rPr>
              <w:t>8</w:t>
            </w:r>
            <w:r w:rsidRPr="00786E73">
              <w:rPr>
                <w:b/>
              </w:rPr>
              <w:t xml:space="preserve">2 </w:t>
            </w:r>
            <w:r>
              <w:rPr>
                <w:b/>
              </w:rPr>
              <w:t>38</w:t>
            </w:r>
            <w:r w:rsidRPr="00786E73">
              <w:rPr>
                <w:b/>
              </w:rPr>
              <w:t>6</w:t>
            </w:r>
          </w:p>
        </w:tc>
        <w:tc>
          <w:tcPr>
            <w:tcW w:w="3416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86E73" w:rsidRDefault="0030252D">
            <w:pPr>
              <w:rPr>
                <w:b/>
              </w:rPr>
            </w:pPr>
            <w:r w:rsidRPr="00786E73">
              <w:rPr>
                <w:b/>
              </w:rPr>
              <w:t>земельный участок для личного подсобного хозяйства</w:t>
            </w:r>
          </w:p>
          <w:p w:rsidR="0030252D" w:rsidRPr="00786E73" w:rsidRDefault="0030252D">
            <w:pPr>
              <w:rPr>
                <w:b/>
              </w:rPr>
            </w:pPr>
            <w:r w:rsidRPr="00786E73">
              <w:rPr>
                <w:b/>
              </w:rPr>
              <w:t>(</w:t>
            </w:r>
            <w:r>
              <w:rPr>
                <w:b/>
              </w:rPr>
              <w:t>совместна</w:t>
            </w:r>
            <w:r w:rsidRPr="00786E73">
              <w:rPr>
                <w:b/>
              </w:rPr>
              <w:t>я собственность)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86E73" w:rsidRDefault="0030252D">
            <w:pPr>
              <w:rPr>
                <w:b/>
              </w:rPr>
            </w:pPr>
            <w:r w:rsidRPr="00786E73">
              <w:rPr>
                <w:b/>
              </w:rPr>
              <w:t>2500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86E73" w:rsidRDefault="0030252D">
            <w:pPr>
              <w:rPr>
                <w:b/>
              </w:rPr>
            </w:pPr>
            <w:r w:rsidRPr="00786E73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86E73" w:rsidRDefault="0030252D">
            <w:pPr>
              <w:rPr>
                <w:b/>
              </w:rPr>
            </w:pPr>
            <w:r w:rsidRPr="00786E73">
              <w:rPr>
                <w:b/>
              </w:rPr>
              <w:t>а/м Форд Фьюжен</w:t>
            </w:r>
          </w:p>
          <w:p w:rsidR="0030252D" w:rsidRPr="00786E73" w:rsidRDefault="0030252D">
            <w:pPr>
              <w:rPr>
                <w:b/>
              </w:rPr>
            </w:pPr>
            <w:r w:rsidRPr="00786E73">
              <w:rPr>
                <w:b/>
              </w:rPr>
              <w:t>(</w:t>
            </w:r>
            <w:r>
              <w:rPr>
                <w:b/>
              </w:rPr>
              <w:t>совместная</w:t>
            </w:r>
            <w:r w:rsidRPr="00786E73">
              <w:rPr>
                <w:b/>
              </w:rPr>
              <w:t xml:space="preserve"> собственность)</w:t>
            </w:r>
          </w:p>
        </w:tc>
      </w:tr>
      <w:tr w:rsidR="0030252D" w:rsidTr="000051F9">
        <w:trPr>
          <w:trHeight w:val="347"/>
        </w:trPr>
        <w:tc>
          <w:tcPr>
            <w:tcW w:w="21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86E73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86E73" w:rsidRDefault="0030252D">
            <w:pPr>
              <w:rPr>
                <w:b/>
                <w:highlight w:val="red"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86E73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86E73" w:rsidRDefault="0030252D">
            <w:pPr>
              <w:rPr>
                <w:b/>
              </w:rPr>
            </w:pPr>
            <w:r w:rsidRPr="00786E73">
              <w:rPr>
                <w:b/>
              </w:rPr>
              <w:t>квартира</w:t>
            </w:r>
          </w:p>
          <w:p w:rsidR="0030252D" w:rsidRPr="00786E73" w:rsidRDefault="0030252D">
            <w:pPr>
              <w:rPr>
                <w:b/>
              </w:rPr>
            </w:pPr>
            <w:r w:rsidRPr="00786E73">
              <w:rPr>
                <w:b/>
              </w:rPr>
              <w:t>(</w:t>
            </w:r>
            <w:r>
              <w:rPr>
                <w:b/>
              </w:rPr>
              <w:t>совместная</w:t>
            </w:r>
            <w:r w:rsidRPr="00786E73">
              <w:rPr>
                <w:b/>
              </w:rPr>
              <w:t xml:space="preserve"> собственность)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86E73" w:rsidRDefault="0030252D">
            <w:pPr>
              <w:rPr>
                <w:b/>
              </w:rPr>
            </w:pPr>
            <w:r w:rsidRPr="00786E73">
              <w:rPr>
                <w:b/>
              </w:rPr>
              <w:t>64,6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86E73" w:rsidRDefault="0030252D">
            <w:pPr>
              <w:rPr>
                <w:b/>
              </w:rPr>
            </w:pPr>
            <w:r w:rsidRPr="00786E73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trHeight w:val="347"/>
        </w:trPr>
        <w:tc>
          <w:tcPr>
            <w:tcW w:w="21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86E73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86E73" w:rsidRDefault="0030252D">
            <w:pPr>
              <w:rPr>
                <w:b/>
                <w:highlight w:val="red"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86E73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86E73" w:rsidRDefault="0030252D">
            <w:pPr>
              <w:rPr>
                <w:b/>
              </w:rPr>
            </w:pPr>
            <w:r w:rsidRPr="00786E73">
              <w:rPr>
                <w:b/>
              </w:rPr>
              <w:t>квартира</w:t>
            </w:r>
          </w:p>
          <w:p w:rsidR="0030252D" w:rsidRPr="00786E73" w:rsidRDefault="0030252D">
            <w:pPr>
              <w:rPr>
                <w:b/>
              </w:rPr>
            </w:pPr>
            <w:r w:rsidRPr="00786E73">
              <w:rPr>
                <w:b/>
              </w:rPr>
              <w:t>(долевая собственность, 1/2)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86E73" w:rsidRDefault="0030252D">
            <w:pPr>
              <w:rPr>
                <w:b/>
              </w:rPr>
            </w:pPr>
            <w:r w:rsidRPr="00786E73">
              <w:rPr>
                <w:b/>
              </w:rPr>
              <w:t>50,7-общая</w:t>
            </w:r>
          </w:p>
          <w:p w:rsidR="0030252D" w:rsidRPr="00786E73" w:rsidRDefault="0030252D">
            <w:pPr>
              <w:rPr>
                <w:b/>
              </w:rPr>
            </w:pPr>
            <w:r w:rsidRPr="00786E73">
              <w:rPr>
                <w:b/>
              </w:rPr>
              <w:t>25,3-доля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86E73" w:rsidRDefault="0030252D">
            <w:pPr>
              <w:rPr>
                <w:b/>
              </w:rPr>
            </w:pPr>
            <w:r w:rsidRPr="00786E73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trHeight w:val="278"/>
        </w:trPr>
        <w:tc>
          <w:tcPr>
            <w:tcW w:w="21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86E73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86E73" w:rsidRDefault="0030252D">
            <w:pPr>
              <w:rPr>
                <w:b/>
                <w:highlight w:val="red"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86E73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786E73" w:rsidRDefault="0030252D">
            <w:pPr>
              <w:rPr>
                <w:b/>
              </w:rPr>
            </w:pPr>
            <w:r w:rsidRPr="00786E73">
              <w:rPr>
                <w:b/>
              </w:rPr>
              <w:t>дачный дом</w:t>
            </w:r>
          </w:p>
          <w:p w:rsidR="0030252D" w:rsidRPr="00786E73" w:rsidRDefault="0030252D">
            <w:pPr>
              <w:rPr>
                <w:b/>
              </w:rPr>
            </w:pPr>
            <w:r w:rsidRPr="00786E73">
              <w:rPr>
                <w:b/>
              </w:rPr>
              <w:t>(</w:t>
            </w:r>
            <w:r>
              <w:rPr>
                <w:b/>
              </w:rPr>
              <w:t>совместная</w:t>
            </w:r>
            <w:r w:rsidRPr="00786E73">
              <w:rPr>
                <w:b/>
              </w:rPr>
              <w:t xml:space="preserve"> собственность)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786E73" w:rsidRDefault="0030252D">
            <w:pPr>
              <w:rPr>
                <w:b/>
              </w:rPr>
            </w:pPr>
            <w:r w:rsidRPr="00786E73">
              <w:rPr>
                <w:b/>
              </w:rPr>
              <w:t>23,5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786E73" w:rsidRDefault="0030252D">
            <w:pPr>
              <w:rPr>
                <w:b/>
              </w:rPr>
            </w:pPr>
            <w:r w:rsidRPr="00786E73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trHeight w:val="278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86E73" w:rsidRDefault="0030252D">
            <w:pPr>
              <w:rPr>
                <w:b/>
              </w:rPr>
            </w:pPr>
            <w:r w:rsidRPr="00786E73">
              <w:rPr>
                <w:b/>
              </w:rPr>
              <w:t>Сабурова Е.А.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86E73" w:rsidRDefault="0030252D">
            <w:pPr>
              <w:rPr>
                <w:b/>
              </w:rPr>
            </w:pPr>
            <w:r w:rsidRPr="00786E73">
              <w:rPr>
                <w:b/>
              </w:rPr>
              <w:t>Заместитель начальника Управления Минюста Россия по Вологодской области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86E73" w:rsidRDefault="0030252D">
            <w:pPr>
              <w:jc w:val="center"/>
              <w:rPr>
                <w:b/>
              </w:rPr>
            </w:pPr>
            <w:r w:rsidRPr="00786E73">
              <w:rPr>
                <w:b/>
              </w:rPr>
              <w:t>4</w:t>
            </w:r>
            <w:r>
              <w:rPr>
                <w:b/>
              </w:rPr>
              <w:t>37</w:t>
            </w:r>
            <w:r w:rsidRPr="00786E73">
              <w:rPr>
                <w:b/>
              </w:rPr>
              <w:t> </w:t>
            </w:r>
            <w:r>
              <w:rPr>
                <w:b/>
              </w:rPr>
              <w:t>388</w:t>
            </w:r>
            <w:r w:rsidRPr="00786E73">
              <w:rPr>
                <w:b/>
              </w:rPr>
              <w:t>,</w:t>
            </w:r>
            <w:r>
              <w:rPr>
                <w:b/>
              </w:rPr>
              <w:t>49</w:t>
            </w:r>
          </w:p>
        </w:tc>
        <w:tc>
          <w:tcPr>
            <w:tcW w:w="3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786E73" w:rsidRDefault="0030252D">
            <w:pPr>
              <w:rPr>
                <w:b/>
              </w:rPr>
            </w:pPr>
            <w:r w:rsidRPr="00786E73">
              <w:rPr>
                <w:b/>
              </w:rPr>
              <w:t>квартира</w:t>
            </w:r>
          </w:p>
          <w:p w:rsidR="0030252D" w:rsidRPr="00786E73" w:rsidRDefault="0030252D">
            <w:pPr>
              <w:rPr>
                <w:b/>
              </w:rPr>
            </w:pPr>
            <w:r w:rsidRPr="00786E73">
              <w:rPr>
                <w:b/>
              </w:rPr>
              <w:t>(долевая собственность, 2/3)</w:t>
            </w:r>
          </w:p>
        </w:tc>
        <w:tc>
          <w:tcPr>
            <w:tcW w:w="161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786E73" w:rsidRDefault="0030252D">
            <w:pPr>
              <w:rPr>
                <w:b/>
              </w:rPr>
            </w:pPr>
            <w:r w:rsidRPr="00786E73">
              <w:rPr>
                <w:b/>
              </w:rPr>
              <w:t>62,8-общая</w:t>
            </w:r>
          </w:p>
          <w:p w:rsidR="0030252D" w:rsidRPr="00786E73" w:rsidRDefault="0030252D">
            <w:pPr>
              <w:rPr>
                <w:b/>
              </w:rPr>
            </w:pPr>
            <w:r w:rsidRPr="00786E73">
              <w:rPr>
                <w:b/>
              </w:rPr>
              <w:t>41,9-доля</w:t>
            </w:r>
          </w:p>
        </w:tc>
        <w:tc>
          <w:tcPr>
            <w:tcW w:w="10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786E73" w:rsidRDefault="0030252D">
            <w:pPr>
              <w:rPr>
                <w:b/>
              </w:rPr>
            </w:pPr>
            <w:r w:rsidRPr="00786E73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86E73" w:rsidRDefault="0030252D">
            <w:pPr>
              <w:rPr>
                <w:b/>
              </w:rPr>
            </w:pPr>
            <w:r w:rsidRPr="00786E73">
              <w:rPr>
                <w:b/>
              </w:rPr>
              <w:t>а/м Дэу Матис</w:t>
            </w:r>
          </w:p>
          <w:p w:rsidR="0030252D" w:rsidRPr="00786E73" w:rsidRDefault="0030252D">
            <w:pPr>
              <w:rPr>
                <w:b/>
              </w:rPr>
            </w:pPr>
            <w:r w:rsidRPr="00786E73">
              <w:rPr>
                <w:b/>
              </w:rPr>
              <w:t>(</w:t>
            </w:r>
            <w:r>
              <w:rPr>
                <w:b/>
              </w:rPr>
              <w:t xml:space="preserve">совместная </w:t>
            </w:r>
            <w:r w:rsidRPr="00786E73">
              <w:rPr>
                <w:b/>
              </w:rPr>
              <w:t>собственность)</w:t>
            </w:r>
          </w:p>
          <w:p w:rsidR="0030252D" w:rsidRPr="00786E73" w:rsidRDefault="0030252D">
            <w:pPr>
              <w:rPr>
                <w:b/>
              </w:rPr>
            </w:pPr>
            <w:r w:rsidRPr="00786E73">
              <w:rPr>
                <w:b/>
              </w:rPr>
              <w:t>а/м ВАЗ 21213</w:t>
            </w:r>
          </w:p>
          <w:p w:rsidR="0030252D" w:rsidRPr="00786E73" w:rsidRDefault="0030252D">
            <w:pPr>
              <w:rPr>
                <w:b/>
              </w:rPr>
            </w:pPr>
            <w:r w:rsidRPr="00786E73">
              <w:rPr>
                <w:b/>
              </w:rPr>
              <w:t>(</w:t>
            </w:r>
            <w:r>
              <w:rPr>
                <w:b/>
              </w:rPr>
              <w:t>совместная</w:t>
            </w:r>
            <w:r w:rsidRPr="00786E73">
              <w:rPr>
                <w:b/>
              </w:rPr>
              <w:t xml:space="preserve"> собственность)</w:t>
            </w:r>
          </w:p>
        </w:tc>
      </w:tr>
      <w:tr w:rsidR="0030252D" w:rsidTr="000051F9">
        <w:trPr>
          <w:trHeight w:val="278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86E73" w:rsidRDefault="0030252D">
            <w:pPr>
              <w:rPr>
                <w:b/>
              </w:rPr>
            </w:pPr>
            <w:r w:rsidRPr="00786E73">
              <w:rPr>
                <w:b/>
              </w:rPr>
              <w:t>Супруг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86E73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86E73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407</w:t>
            </w:r>
            <w:r w:rsidRPr="00786E73">
              <w:rPr>
                <w:b/>
              </w:rPr>
              <w:t> </w:t>
            </w:r>
            <w:r>
              <w:rPr>
                <w:b/>
              </w:rPr>
              <w:t>592</w:t>
            </w:r>
            <w:r w:rsidRPr="00786E73">
              <w:rPr>
                <w:b/>
              </w:rPr>
              <w:t>,</w:t>
            </w:r>
            <w:r>
              <w:rPr>
                <w:b/>
              </w:rPr>
              <w:t>58</w:t>
            </w:r>
          </w:p>
        </w:tc>
        <w:tc>
          <w:tcPr>
            <w:tcW w:w="3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786E73" w:rsidRDefault="0030252D">
            <w:pPr>
              <w:rPr>
                <w:b/>
              </w:rPr>
            </w:pPr>
            <w:r w:rsidRPr="00786E73">
              <w:rPr>
                <w:b/>
              </w:rPr>
              <w:t>квартира</w:t>
            </w:r>
          </w:p>
          <w:p w:rsidR="0030252D" w:rsidRPr="00786E73" w:rsidRDefault="0030252D">
            <w:pPr>
              <w:rPr>
                <w:b/>
              </w:rPr>
            </w:pPr>
            <w:r w:rsidRPr="00786E73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786E73" w:rsidRDefault="0030252D">
            <w:pPr>
              <w:rPr>
                <w:b/>
              </w:rPr>
            </w:pPr>
            <w:r w:rsidRPr="00786E73">
              <w:rPr>
                <w:b/>
              </w:rPr>
              <w:t>62,8</w:t>
            </w:r>
          </w:p>
        </w:tc>
        <w:tc>
          <w:tcPr>
            <w:tcW w:w="10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786E73" w:rsidRDefault="0030252D">
            <w:pPr>
              <w:rPr>
                <w:b/>
              </w:rPr>
            </w:pPr>
            <w:r w:rsidRPr="00786E73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86E73" w:rsidRDefault="0030252D">
            <w:pPr>
              <w:rPr>
                <w:b/>
              </w:rPr>
            </w:pPr>
            <w:r w:rsidRPr="00786E73">
              <w:rPr>
                <w:b/>
              </w:rPr>
              <w:t>а/м Дэу Матис</w:t>
            </w:r>
          </w:p>
          <w:p w:rsidR="0030252D" w:rsidRPr="00786E73" w:rsidRDefault="0030252D">
            <w:pPr>
              <w:rPr>
                <w:b/>
              </w:rPr>
            </w:pPr>
            <w:r w:rsidRPr="00786E73">
              <w:rPr>
                <w:b/>
              </w:rPr>
              <w:t>(</w:t>
            </w:r>
            <w:r>
              <w:rPr>
                <w:b/>
              </w:rPr>
              <w:t>совместная</w:t>
            </w:r>
            <w:r w:rsidRPr="00786E73">
              <w:rPr>
                <w:b/>
              </w:rPr>
              <w:t xml:space="preserve"> собственность)</w:t>
            </w:r>
          </w:p>
          <w:p w:rsidR="0030252D" w:rsidRPr="00786E73" w:rsidRDefault="0030252D">
            <w:pPr>
              <w:rPr>
                <w:b/>
              </w:rPr>
            </w:pPr>
            <w:r w:rsidRPr="00786E73">
              <w:rPr>
                <w:b/>
              </w:rPr>
              <w:t>а/м ВАЗ 21213</w:t>
            </w:r>
          </w:p>
          <w:p w:rsidR="0030252D" w:rsidRPr="00786E73" w:rsidRDefault="0030252D">
            <w:pPr>
              <w:rPr>
                <w:b/>
              </w:rPr>
            </w:pPr>
            <w:r w:rsidRPr="00786E73">
              <w:rPr>
                <w:b/>
              </w:rPr>
              <w:t>(</w:t>
            </w:r>
            <w:r>
              <w:rPr>
                <w:b/>
              </w:rPr>
              <w:t>совместная</w:t>
            </w:r>
            <w:r w:rsidRPr="00786E73">
              <w:rPr>
                <w:b/>
              </w:rPr>
              <w:t xml:space="preserve"> собственность)</w:t>
            </w:r>
          </w:p>
        </w:tc>
      </w:tr>
      <w:tr w:rsidR="0030252D" w:rsidTr="000051F9">
        <w:trPr>
          <w:trHeight w:val="278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86E73" w:rsidRDefault="0030252D">
            <w:pPr>
              <w:rPr>
                <w:b/>
              </w:rPr>
            </w:pPr>
            <w:r w:rsidRPr="00786E73">
              <w:rPr>
                <w:b/>
              </w:rPr>
              <w:t>Дочь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86E73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86E73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786E73">
              <w:rPr>
                <w:b/>
              </w:rPr>
              <w:t xml:space="preserve">2 </w:t>
            </w:r>
            <w:r>
              <w:rPr>
                <w:b/>
              </w:rPr>
              <w:t>928</w:t>
            </w:r>
          </w:p>
        </w:tc>
        <w:tc>
          <w:tcPr>
            <w:tcW w:w="3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786E73" w:rsidRDefault="0030252D">
            <w:pPr>
              <w:rPr>
                <w:b/>
              </w:rPr>
            </w:pPr>
            <w:r w:rsidRPr="00786E73">
              <w:rPr>
                <w:b/>
              </w:rPr>
              <w:t>квартира</w:t>
            </w:r>
          </w:p>
          <w:p w:rsidR="0030252D" w:rsidRPr="00786E73" w:rsidRDefault="0030252D">
            <w:pPr>
              <w:rPr>
                <w:b/>
              </w:rPr>
            </w:pPr>
            <w:r w:rsidRPr="00786E73">
              <w:rPr>
                <w:b/>
              </w:rPr>
              <w:t>(долевая собственность, 1/3)</w:t>
            </w:r>
          </w:p>
        </w:tc>
        <w:tc>
          <w:tcPr>
            <w:tcW w:w="161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786E73" w:rsidRDefault="0030252D">
            <w:pPr>
              <w:rPr>
                <w:b/>
              </w:rPr>
            </w:pPr>
            <w:r w:rsidRPr="00786E73">
              <w:rPr>
                <w:b/>
              </w:rPr>
              <w:t>62,8-общая</w:t>
            </w:r>
          </w:p>
          <w:p w:rsidR="0030252D" w:rsidRPr="00786E73" w:rsidRDefault="0030252D">
            <w:pPr>
              <w:rPr>
                <w:b/>
              </w:rPr>
            </w:pPr>
            <w:r w:rsidRPr="00786E73">
              <w:rPr>
                <w:b/>
              </w:rPr>
              <w:t>20,9-доля</w:t>
            </w:r>
          </w:p>
        </w:tc>
        <w:tc>
          <w:tcPr>
            <w:tcW w:w="10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786E73" w:rsidRDefault="0030252D">
            <w:pPr>
              <w:rPr>
                <w:b/>
              </w:rPr>
            </w:pPr>
            <w:r w:rsidRPr="00786E73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86E73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trHeight w:val="1064"/>
        </w:trPr>
        <w:tc>
          <w:tcPr>
            <w:tcW w:w="21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E2864" w:rsidRDefault="0030252D">
            <w:pPr>
              <w:rPr>
                <w:b/>
              </w:rPr>
            </w:pPr>
            <w:r w:rsidRPr="00EE2864">
              <w:rPr>
                <w:b/>
              </w:rPr>
              <w:t>Орлов В.Б.</w:t>
            </w:r>
            <w:r>
              <w:rPr>
                <w:b/>
              </w:rPr>
              <w:t>)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8459D" w:rsidRDefault="0030252D">
            <w:pPr>
              <w:rPr>
                <w:b/>
              </w:rPr>
            </w:pPr>
            <w:r w:rsidRPr="0028459D">
              <w:rPr>
                <w:b/>
              </w:rPr>
              <w:t>Начальник Управления Минюста России по Воронежской области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8459D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1 191 211</w:t>
            </w:r>
          </w:p>
        </w:tc>
        <w:tc>
          <w:tcPr>
            <w:tcW w:w="3416" w:type="dxa"/>
            <w:tcBorders>
              <w:top w:val="single" w:sz="8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28459D" w:rsidRDefault="0030252D">
            <w:pPr>
              <w:rPr>
                <w:b/>
              </w:rPr>
            </w:pPr>
            <w:r w:rsidRPr="0028459D">
              <w:rPr>
                <w:b/>
              </w:rPr>
              <w:t>квартира</w:t>
            </w:r>
          </w:p>
          <w:p w:rsidR="0030252D" w:rsidRPr="0028459D" w:rsidRDefault="0030252D">
            <w:pPr>
              <w:rPr>
                <w:b/>
              </w:rPr>
            </w:pPr>
            <w:r w:rsidRPr="0028459D">
              <w:rPr>
                <w:b/>
              </w:rPr>
              <w:t>(долевая собственность, 1/3)</w:t>
            </w:r>
          </w:p>
        </w:tc>
        <w:tc>
          <w:tcPr>
            <w:tcW w:w="1619" w:type="dxa"/>
            <w:tcBorders>
              <w:top w:val="single" w:sz="8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28459D" w:rsidRDefault="0030252D">
            <w:pPr>
              <w:rPr>
                <w:b/>
              </w:rPr>
            </w:pPr>
            <w:r w:rsidRPr="0028459D">
              <w:rPr>
                <w:b/>
              </w:rPr>
              <w:t>54 – общая</w:t>
            </w:r>
          </w:p>
          <w:p w:rsidR="0030252D" w:rsidRPr="0028459D" w:rsidRDefault="0030252D">
            <w:pPr>
              <w:rPr>
                <w:b/>
              </w:rPr>
            </w:pPr>
            <w:r w:rsidRPr="0028459D">
              <w:rPr>
                <w:b/>
              </w:rPr>
              <w:t>18 – доля</w:t>
            </w:r>
          </w:p>
        </w:tc>
        <w:tc>
          <w:tcPr>
            <w:tcW w:w="1046" w:type="dxa"/>
            <w:tcBorders>
              <w:top w:val="single" w:sz="8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28459D" w:rsidRDefault="0030252D">
            <w:pPr>
              <w:rPr>
                <w:b/>
              </w:rPr>
            </w:pPr>
            <w:r w:rsidRPr="0028459D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8459D" w:rsidRDefault="0030252D">
            <w:pPr>
              <w:rPr>
                <w:b/>
              </w:rPr>
            </w:pPr>
            <w:r w:rsidRPr="0028459D">
              <w:rPr>
                <w:b/>
              </w:rPr>
              <w:t>ВАЗ 21011</w:t>
            </w:r>
          </w:p>
          <w:p w:rsidR="0030252D" w:rsidRPr="0028459D" w:rsidRDefault="0030252D">
            <w:pPr>
              <w:rPr>
                <w:b/>
              </w:rPr>
            </w:pPr>
            <w:r w:rsidRPr="0028459D">
              <w:rPr>
                <w:b/>
              </w:rPr>
              <w:t>Шкода Суперб</w:t>
            </w:r>
          </w:p>
          <w:p w:rsidR="0030252D" w:rsidRPr="0028459D" w:rsidRDefault="0030252D">
            <w:pPr>
              <w:rPr>
                <w:b/>
              </w:rPr>
            </w:pPr>
            <w:r w:rsidRPr="0028459D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28459D">
              <w:rPr>
                <w:b/>
              </w:rPr>
              <w:t>)</w:t>
            </w:r>
          </w:p>
        </w:tc>
      </w:tr>
      <w:tr w:rsidR="0030252D" w:rsidTr="000051F9">
        <w:trPr>
          <w:trHeight w:val="562"/>
        </w:trPr>
        <w:tc>
          <w:tcPr>
            <w:tcW w:w="21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8459D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8459D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8459D" w:rsidRDefault="0030252D">
            <w:pPr>
              <w:rPr>
                <w:b/>
              </w:rPr>
            </w:pPr>
            <w:r w:rsidRPr="0028459D">
              <w:rPr>
                <w:b/>
              </w:rPr>
              <w:t>квартира</w:t>
            </w:r>
          </w:p>
          <w:p w:rsidR="0030252D" w:rsidRPr="0028459D" w:rsidRDefault="0030252D">
            <w:pPr>
              <w:rPr>
                <w:b/>
              </w:rPr>
            </w:pPr>
            <w:r w:rsidRPr="0028459D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8459D" w:rsidRDefault="0030252D">
            <w:pPr>
              <w:rPr>
                <w:b/>
              </w:rPr>
            </w:pPr>
            <w:r w:rsidRPr="0028459D">
              <w:rPr>
                <w:b/>
              </w:rPr>
              <w:t>69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8459D" w:rsidRDefault="0030252D">
            <w:pPr>
              <w:rPr>
                <w:b/>
              </w:rPr>
            </w:pPr>
            <w:r w:rsidRPr="0028459D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8459D" w:rsidRDefault="0030252D">
            <w:pPr>
              <w:rPr>
                <w:b/>
              </w:rPr>
            </w:pPr>
          </w:p>
        </w:tc>
      </w:tr>
      <w:tr w:rsidR="0030252D" w:rsidTr="000051F9">
        <w:trPr>
          <w:trHeight w:val="499"/>
        </w:trPr>
        <w:tc>
          <w:tcPr>
            <w:tcW w:w="21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8459D" w:rsidRDefault="0030252D">
            <w:pPr>
              <w:rPr>
                <w:b/>
              </w:rPr>
            </w:pPr>
            <w:r w:rsidRPr="0028459D">
              <w:rPr>
                <w:b/>
              </w:rPr>
              <w:t>Супруга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8459D" w:rsidRDefault="0030252D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8459D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28459D" w:rsidRDefault="0030252D">
            <w:pPr>
              <w:rPr>
                <w:b/>
              </w:rPr>
            </w:pPr>
            <w:r w:rsidRPr="0028459D">
              <w:rPr>
                <w:b/>
              </w:rPr>
              <w:t>квартира</w:t>
            </w:r>
          </w:p>
          <w:p w:rsidR="0030252D" w:rsidRPr="0028459D" w:rsidRDefault="0030252D">
            <w:pPr>
              <w:rPr>
                <w:b/>
              </w:rPr>
            </w:pPr>
            <w:r w:rsidRPr="0028459D">
              <w:rPr>
                <w:b/>
              </w:rPr>
              <w:t>(долевая собственность, 1/3)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28459D" w:rsidRDefault="0030252D">
            <w:pPr>
              <w:rPr>
                <w:b/>
              </w:rPr>
            </w:pPr>
            <w:r w:rsidRPr="0028459D">
              <w:rPr>
                <w:b/>
              </w:rPr>
              <w:t>57-общая</w:t>
            </w:r>
          </w:p>
          <w:p w:rsidR="0030252D" w:rsidRPr="0028459D" w:rsidRDefault="0030252D">
            <w:pPr>
              <w:rPr>
                <w:b/>
              </w:rPr>
            </w:pPr>
            <w:r w:rsidRPr="0028459D">
              <w:rPr>
                <w:b/>
              </w:rPr>
              <w:t>19 – доля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28459D" w:rsidRDefault="0030252D">
            <w:pPr>
              <w:rPr>
                <w:b/>
              </w:rPr>
            </w:pPr>
            <w:r w:rsidRPr="0028459D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8459D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trHeight w:val="699"/>
        </w:trPr>
        <w:tc>
          <w:tcPr>
            <w:tcW w:w="21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8459D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8459D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8459D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8459D" w:rsidRDefault="0030252D">
            <w:pPr>
              <w:rPr>
                <w:b/>
              </w:rPr>
            </w:pPr>
            <w:r w:rsidRPr="0028459D">
              <w:rPr>
                <w:b/>
              </w:rPr>
              <w:t>квартира</w:t>
            </w:r>
          </w:p>
          <w:p w:rsidR="0030252D" w:rsidRPr="0028459D" w:rsidRDefault="0030252D">
            <w:pPr>
              <w:rPr>
                <w:b/>
              </w:rPr>
            </w:pPr>
            <w:r w:rsidRPr="0028459D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8459D" w:rsidRDefault="0030252D">
            <w:pPr>
              <w:rPr>
                <w:b/>
              </w:rPr>
            </w:pPr>
            <w:r w:rsidRPr="0028459D">
              <w:rPr>
                <w:b/>
              </w:rPr>
              <w:t>69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8459D" w:rsidRDefault="0030252D">
            <w:pPr>
              <w:rPr>
                <w:b/>
              </w:rPr>
            </w:pPr>
            <w:r w:rsidRPr="0028459D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8459D" w:rsidRDefault="0030252D">
            <w:pPr>
              <w:rPr>
                <w:b/>
              </w:rPr>
            </w:pPr>
          </w:p>
        </w:tc>
      </w:tr>
      <w:tr w:rsidR="0030252D" w:rsidTr="000051F9">
        <w:trPr>
          <w:trHeight w:val="704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8459D" w:rsidRDefault="0030252D">
            <w:pPr>
              <w:rPr>
                <w:b/>
              </w:rPr>
            </w:pPr>
            <w:r w:rsidRPr="0028459D">
              <w:rPr>
                <w:b/>
              </w:rPr>
              <w:t>Сын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8459D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8459D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8459D" w:rsidRDefault="0030252D">
            <w:pPr>
              <w:rPr>
                <w:b/>
              </w:rPr>
            </w:pPr>
            <w:r w:rsidRPr="0028459D">
              <w:rPr>
                <w:b/>
              </w:rPr>
              <w:t>квартира</w:t>
            </w:r>
          </w:p>
          <w:p w:rsidR="0030252D" w:rsidRPr="0028459D" w:rsidRDefault="0030252D">
            <w:pPr>
              <w:rPr>
                <w:b/>
              </w:rPr>
            </w:pPr>
            <w:r w:rsidRPr="0028459D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8459D" w:rsidRDefault="0030252D">
            <w:pPr>
              <w:rPr>
                <w:b/>
              </w:rPr>
            </w:pPr>
            <w:r w:rsidRPr="0028459D">
              <w:rPr>
                <w:b/>
              </w:rPr>
              <w:t>69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8459D" w:rsidRDefault="0030252D">
            <w:pPr>
              <w:rPr>
                <w:b/>
              </w:rPr>
            </w:pPr>
            <w:r w:rsidRPr="0028459D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8459D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trHeight w:val="682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8459D" w:rsidRDefault="0030252D">
            <w:pPr>
              <w:rPr>
                <w:b/>
              </w:rPr>
            </w:pPr>
            <w:r w:rsidRPr="0028459D">
              <w:rPr>
                <w:b/>
              </w:rPr>
              <w:t>Сын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8459D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8459D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8459D" w:rsidRDefault="0030252D">
            <w:pPr>
              <w:rPr>
                <w:b/>
              </w:rPr>
            </w:pPr>
            <w:r w:rsidRPr="0028459D">
              <w:rPr>
                <w:b/>
              </w:rPr>
              <w:t>квартира</w:t>
            </w:r>
          </w:p>
          <w:p w:rsidR="0030252D" w:rsidRPr="0028459D" w:rsidRDefault="0030252D">
            <w:pPr>
              <w:rPr>
                <w:b/>
              </w:rPr>
            </w:pPr>
            <w:r w:rsidRPr="0028459D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8459D" w:rsidRDefault="0030252D">
            <w:pPr>
              <w:rPr>
                <w:b/>
              </w:rPr>
            </w:pPr>
            <w:r w:rsidRPr="0028459D">
              <w:rPr>
                <w:b/>
              </w:rPr>
              <w:t>69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8459D" w:rsidRDefault="0030252D">
            <w:pPr>
              <w:rPr>
                <w:b/>
              </w:rPr>
            </w:pPr>
            <w:r w:rsidRPr="0028459D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8459D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trHeight w:val="790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8459D" w:rsidRDefault="0030252D">
            <w:pPr>
              <w:rPr>
                <w:b/>
              </w:rPr>
            </w:pPr>
            <w:r w:rsidRPr="0028459D">
              <w:rPr>
                <w:b/>
              </w:rPr>
              <w:t>Тульников А.В.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8459D" w:rsidRDefault="0030252D">
            <w:pPr>
              <w:rPr>
                <w:b/>
              </w:rPr>
            </w:pPr>
            <w:r w:rsidRPr="0028459D">
              <w:rPr>
                <w:b/>
              </w:rPr>
              <w:t>Заместитель начальника Управления Минюста России по Воронежской области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8459D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  <w:r w:rsidRPr="0028459D">
              <w:rPr>
                <w:b/>
              </w:rPr>
              <w:t xml:space="preserve">3 </w:t>
            </w:r>
            <w:r>
              <w:rPr>
                <w:b/>
              </w:rPr>
              <w:t>975</w:t>
            </w:r>
          </w:p>
        </w:tc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8459D" w:rsidRDefault="0030252D">
            <w:pPr>
              <w:rPr>
                <w:b/>
              </w:rPr>
            </w:pPr>
            <w:r w:rsidRPr="0028459D">
              <w:rPr>
                <w:b/>
              </w:rPr>
              <w:t>квартира</w:t>
            </w:r>
          </w:p>
          <w:p w:rsidR="0030252D" w:rsidRPr="0028459D" w:rsidRDefault="0030252D">
            <w:pPr>
              <w:rPr>
                <w:b/>
              </w:rPr>
            </w:pPr>
            <w:r w:rsidRPr="0028459D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8459D" w:rsidRDefault="0030252D">
            <w:pPr>
              <w:rPr>
                <w:b/>
              </w:rPr>
            </w:pPr>
            <w:r w:rsidRPr="0028459D">
              <w:rPr>
                <w:b/>
              </w:rPr>
              <w:t>86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8459D" w:rsidRDefault="0030252D">
            <w:pPr>
              <w:rPr>
                <w:b/>
              </w:rPr>
            </w:pPr>
            <w:r w:rsidRPr="0028459D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8459D" w:rsidRDefault="0030252D">
            <w:pPr>
              <w:rPr>
                <w:b/>
              </w:rPr>
            </w:pPr>
            <w:r w:rsidRPr="0028459D">
              <w:rPr>
                <w:b/>
              </w:rPr>
              <w:t>Автоприцеп</w:t>
            </w:r>
          </w:p>
          <w:p w:rsidR="0030252D" w:rsidRPr="0028459D" w:rsidRDefault="0030252D">
            <w:pPr>
              <w:rPr>
                <w:b/>
              </w:rPr>
            </w:pPr>
            <w:r w:rsidRPr="0028459D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28459D">
              <w:rPr>
                <w:b/>
              </w:rPr>
              <w:t>)</w:t>
            </w:r>
          </w:p>
        </w:tc>
      </w:tr>
      <w:tr w:rsidR="0030252D" w:rsidTr="000051F9">
        <w:trPr>
          <w:trHeight w:val="704"/>
        </w:trPr>
        <w:tc>
          <w:tcPr>
            <w:tcW w:w="21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8459D" w:rsidRDefault="0030252D">
            <w:pPr>
              <w:rPr>
                <w:b/>
              </w:rPr>
            </w:pPr>
            <w:r w:rsidRPr="0028459D">
              <w:rPr>
                <w:b/>
              </w:rPr>
              <w:t>Супруга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8459D" w:rsidRDefault="0030252D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8459D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134 389</w:t>
            </w:r>
          </w:p>
        </w:tc>
        <w:tc>
          <w:tcPr>
            <w:tcW w:w="3416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28459D" w:rsidRDefault="0030252D">
            <w:pPr>
              <w:rPr>
                <w:b/>
              </w:rPr>
            </w:pPr>
            <w:r w:rsidRPr="0028459D">
              <w:rPr>
                <w:b/>
              </w:rPr>
              <w:t>квартира</w:t>
            </w:r>
          </w:p>
          <w:p w:rsidR="0030252D" w:rsidRPr="0028459D" w:rsidRDefault="0030252D">
            <w:pPr>
              <w:rPr>
                <w:b/>
              </w:rPr>
            </w:pPr>
            <w:r w:rsidRPr="0028459D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28459D" w:rsidRDefault="0030252D">
            <w:pPr>
              <w:rPr>
                <w:b/>
              </w:rPr>
            </w:pPr>
            <w:r w:rsidRPr="0028459D">
              <w:rPr>
                <w:b/>
              </w:rPr>
              <w:t>86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28459D" w:rsidRDefault="0030252D">
            <w:pPr>
              <w:rPr>
                <w:b/>
              </w:rPr>
            </w:pPr>
            <w:r w:rsidRPr="0028459D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8459D" w:rsidRDefault="0030252D">
            <w:pPr>
              <w:rPr>
                <w:b/>
              </w:rPr>
            </w:pPr>
            <w:r w:rsidRPr="0028459D">
              <w:rPr>
                <w:b/>
              </w:rPr>
              <w:t>а/м Сузуки Гранд</w:t>
            </w:r>
          </w:p>
          <w:p w:rsidR="0030252D" w:rsidRDefault="0030252D">
            <w:pPr>
              <w:rPr>
                <w:b/>
              </w:rPr>
            </w:pPr>
            <w:r w:rsidRPr="0028459D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28459D">
              <w:rPr>
                <w:b/>
              </w:rPr>
              <w:t>)</w:t>
            </w:r>
          </w:p>
          <w:p w:rsidR="0030252D" w:rsidRDefault="0030252D">
            <w:pPr>
              <w:rPr>
                <w:b/>
              </w:rPr>
            </w:pPr>
            <w:r>
              <w:rPr>
                <w:b/>
              </w:rPr>
              <w:t>а/м Шкода Октавия</w:t>
            </w:r>
          </w:p>
          <w:p w:rsidR="0030252D" w:rsidRPr="0028459D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</w:tr>
      <w:tr w:rsidR="0030252D" w:rsidTr="000051F9">
        <w:trPr>
          <w:trHeight w:val="736"/>
        </w:trPr>
        <w:tc>
          <w:tcPr>
            <w:tcW w:w="21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8459D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8459D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8459D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28459D" w:rsidRDefault="0030252D">
            <w:pPr>
              <w:rPr>
                <w:b/>
              </w:rPr>
            </w:pPr>
            <w:r w:rsidRPr="0028459D">
              <w:rPr>
                <w:b/>
              </w:rPr>
              <w:t>земельный участок</w:t>
            </w:r>
          </w:p>
          <w:p w:rsidR="0030252D" w:rsidRPr="0028459D" w:rsidRDefault="0030252D">
            <w:pPr>
              <w:rPr>
                <w:b/>
              </w:rPr>
            </w:pPr>
            <w:r w:rsidRPr="0028459D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28459D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28459D" w:rsidRDefault="0030252D">
            <w:pPr>
              <w:rPr>
                <w:b/>
              </w:rPr>
            </w:pPr>
            <w:r w:rsidRPr="0028459D">
              <w:rPr>
                <w:b/>
              </w:rPr>
              <w:t>127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28459D" w:rsidRDefault="0030252D">
            <w:pPr>
              <w:rPr>
                <w:b/>
              </w:rPr>
            </w:pPr>
            <w:r w:rsidRPr="0028459D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8459D" w:rsidRDefault="0030252D">
            <w:pPr>
              <w:rPr>
                <w:b/>
              </w:rPr>
            </w:pPr>
          </w:p>
        </w:tc>
      </w:tr>
      <w:tr w:rsidR="0030252D" w:rsidTr="000051F9">
        <w:trPr>
          <w:trHeight w:val="413"/>
        </w:trPr>
        <w:tc>
          <w:tcPr>
            <w:tcW w:w="21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8459D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8459D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8459D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28459D" w:rsidRDefault="0030252D">
            <w:pPr>
              <w:rPr>
                <w:b/>
              </w:rPr>
            </w:pPr>
            <w:r w:rsidRPr="0028459D">
              <w:rPr>
                <w:b/>
              </w:rPr>
              <w:t>гараж</w:t>
            </w:r>
          </w:p>
          <w:p w:rsidR="0030252D" w:rsidRPr="0028459D" w:rsidRDefault="0030252D">
            <w:pPr>
              <w:rPr>
                <w:b/>
              </w:rPr>
            </w:pPr>
            <w:r w:rsidRPr="0028459D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28459D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28459D" w:rsidRDefault="0030252D">
            <w:pPr>
              <w:rPr>
                <w:b/>
              </w:rPr>
            </w:pPr>
            <w:r w:rsidRPr="0028459D">
              <w:rPr>
                <w:b/>
              </w:rPr>
              <w:t>110,5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28459D" w:rsidRDefault="0030252D">
            <w:pPr>
              <w:rPr>
                <w:b/>
              </w:rPr>
            </w:pPr>
            <w:r w:rsidRPr="0028459D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8459D" w:rsidRDefault="0030252D">
            <w:pPr>
              <w:rPr>
                <w:b/>
              </w:rPr>
            </w:pPr>
          </w:p>
        </w:tc>
      </w:tr>
      <w:tr w:rsidR="0030252D" w:rsidTr="000051F9">
        <w:trPr>
          <w:trHeight w:val="412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8459D" w:rsidRDefault="0030252D">
            <w:pPr>
              <w:rPr>
                <w:b/>
              </w:rPr>
            </w:pPr>
            <w:r w:rsidRPr="0028459D">
              <w:rPr>
                <w:b/>
              </w:rPr>
              <w:t>Сын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8459D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8459D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8459D" w:rsidRDefault="0030252D">
            <w:pPr>
              <w:rPr>
                <w:b/>
              </w:rPr>
            </w:pPr>
            <w:r w:rsidRPr="0028459D">
              <w:rPr>
                <w:b/>
              </w:rPr>
              <w:t>квартира</w:t>
            </w:r>
          </w:p>
          <w:p w:rsidR="0030252D" w:rsidRPr="0028459D" w:rsidRDefault="0030252D">
            <w:pPr>
              <w:rPr>
                <w:b/>
              </w:rPr>
            </w:pPr>
            <w:r w:rsidRPr="0028459D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8459D" w:rsidRDefault="0030252D">
            <w:pPr>
              <w:rPr>
                <w:b/>
              </w:rPr>
            </w:pPr>
            <w:r w:rsidRPr="0028459D">
              <w:rPr>
                <w:b/>
              </w:rPr>
              <w:t>86</w:t>
            </w:r>
          </w:p>
        </w:tc>
        <w:tc>
          <w:tcPr>
            <w:tcW w:w="10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8459D" w:rsidRDefault="0030252D">
            <w:pPr>
              <w:rPr>
                <w:b/>
              </w:rPr>
            </w:pPr>
            <w:r w:rsidRPr="0028459D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8459D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trHeight w:val="412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8459D" w:rsidRDefault="0030252D">
            <w:pPr>
              <w:rPr>
                <w:b/>
              </w:rPr>
            </w:pPr>
            <w:r w:rsidRPr="0028459D">
              <w:rPr>
                <w:b/>
              </w:rPr>
              <w:t>Дочь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8459D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8459D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8459D" w:rsidRDefault="0030252D">
            <w:pPr>
              <w:rPr>
                <w:b/>
              </w:rPr>
            </w:pPr>
            <w:r w:rsidRPr="0028459D">
              <w:rPr>
                <w:b/>
              </w:rPr>
              <w:t>квартира</w:t>
            </w:r>
          </w:p>
          <w:p w:rsidR="0030252D" w:rsidRPr="0028459D" w:rsidRDefault="0030252D">
            <w:pPr>
              <w:rPr>
                <w:b/>
              </w:rPr>
            </w:pPr>
            <w:r w:rsidRPr="0028459D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8459D" w:rsidRDefault="0030252D">
            <w:pPr>
              <w:rPr>
                <w:b/>
              </w:rPr>
            </w:pPr>
            <w:r w:rsidRPr="0028459D">
              <w:rPr>
                <w:b/>
              </w:rPr>
              <w:t>86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8459D" w:rsidRDefault="0030252D">
            <w:pPr>
              <w:rPr>
                <w:b/>
              </w:rPr>
            </w:pPr>
            <w:r w:rsidRPr="0028459D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8459D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trHeight w:val="412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8459D" w:rsidRDefault="0030252D">
            <w:pPr>
              <w:rPr>
                <w:b/>
              </w:rPr>
            </w:pPr>
            <w:r w:rsidRPr="0028459D">
              <w:rPr>
                <w:b/>
              </w:rPr>
              <w:t>Дочь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8459D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8459D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28459D" w:rsidRDefault="0030252D">
            <w:pPr>
              <w:rPr>
                <w:b/>
              </w:rPr>
            </w:pPr>
            <w:r w:rsidRPr="0028459D">
              <w:rPr>
                <w:b/>
              </w:rPr>
              <w:t>квартира</w:t>
            </w:r>
          </w:p>
          <w:p w:rsidR="0030252D" w:rsidRPr="0028459D" w:rsidRDefault="0030252D">
            <w:pPr>
              <w:rPr>
                <w:b/>
              </w:rPr>
            </w:pPr>
            <w:r w:rsidRPr="0028459D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28459D" w:rsidRDefault="0030252D">
            <w:pPr>
              <w:rPr>
                <w:b/>
              </w:rPr>
            </w:pPr>
            <w:r w:rsidRPr="0028459D">
              <w:rPr>
                <w:b/>
              </w:rPr>
              <w:t>86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28459D" w:rsidRDefault="0030252D">
            <w:pPr>
              <w:rPr>
                <w:b/>
              </w:rPr>
            </w:pPr>
            <w:r w:rsidRPr="0028459D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8459D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trHeight w:val="412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8459D" w:rsidRDefault="0030252D">
            <w:pPr>
              <w:rPr>
                <w:b/>
              </w:rPr>
            </w:pPr>
            <w:r w:rsidRPr="0028459D">
              <w:rPr>
                <w:b/>
              </w:rPr>
              <w:t>Стрелкова А.Ю.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8459D" w:rsidRDefault="0030252D" w:rsidP="000B7159">
            <w:pPr>
              <w:rPr>
                <w:b/>
              </w:rPr>
            </w:pPr>
            <w:r w:rsidRPr="0028459D">
              <w:rPr>
                <w:b/>
              </w:rPr>
              <w:t>Заместитель начальника Управления Минюста России по Воронежской области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8459D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448 909,25</w:t>
            </w:r>
          </w:p>
        </w:tc>
        <w:tc>
          <w:tcPr>
            <w:tcW w:w="341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760FB4" w:rsidRDefault="0030252D" w:rsidP="00250472">
            <w:pPr>
              <w:rPr>
                <w:b/>
              </w:rPr>
            </w:pPr>
            <w:r w:rsidRPr="00760FB4">
              <w:rPr>
                <w:b/>
              </w:rPr>
              <w:t>квартира</w:t>
            </w:r>
          </w:p>
          <w:p w:rsidR="0030252D" w:rsidRPr="0028459D" w:rsidRDefault="0030252D" w:rsidP="00250472">
            <w:pPr>
              <w:rPr>
                <w:b/>
              </w:rPr>
            </w:pPr>
            <w:r w:rsidRPr="00760FB4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760FB4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28459D" w:rsidRDefault="0030252D">
            <w:pPr>
              <w:rPr>
                <w:b/>
              </w:rPr>
            </w:pPr>
            <w:r>
              <w:rPr>
                <w:b/>
              </w:rPr>
              <w:t>34,4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28459D" w:rsidRDefault="0030252D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8459D" w:rsidRDefault="0030252D">
            <w:pPr>
              <w:rPr>
                <w:b/>
              </w:rPr>
            </w:pPr>
          </w:p>
        </w:tc>
      </w:tr>
      <w:tr w:rsidR="0030252D" w:rsidTr="000051F9">
        <w:trPr>
          <w:trHeight w:val="866"/>
        </w:trPr>
        <w:tc>
          <w:tcPr>
            <w:tcW w:w="21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60FB4" w:rsidRDefault="0030252D">
            <w:pPr>
              <w:rPr>
                <w:b/>
              </w:rPr>
            </w:pPr>
            <w:r w:rsidRPr="00760FB4">
              <w:rPr>
                <w:b/>
              </w:rPr>
              <w:t>Гусейнаев А.А.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60FB4" w:rsidRDefault="0030252D">
            <w:pPr>
              <w:rPr>
                <w:b/>
              </w:rPr>
            </w:pPr>
            <w:r w:rsidRPr="00760FB4">
              <w:rPr>
                <w:b/>
              </w:rPr>
              <w:t>Начальник Управления Минюста России по Республике Дагестан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60FB4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826</w:t>
            </w:r>
            <w:r w:rsidRPr="00760FB4">
              <w:rPr>
                <w:b/>
              </w:rPr>
              <w:t> </w:t>
            </w:r>
            <w:r>
              <w:rPr>
                <w:b/>
              </w:rPr>
              <w:t>263</w:t>
            </w:r>
            <w:r w:rsidRPr="00760FB4">
              <w:rPr>
                <w:b/>
              </w:rPr>
              <w:t>,</w:t>
            </w:r>
            <w:r>
              <w:rPr>
                <w:b/>
              </w:rPr>
              <w:t>66</w:t>
            </w:r>
          </w:p>
        </w:tc>
        <w:tc>
          <w:tcPr>
            <w:tcW w:w="3416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60FB4" w:rsidRDefault="0030252D">
            <w:pPr>
              <w:rPr>
                <w:b/>
              </w:rPr>
            </w:pPr>
            <w:r w:rsidRPr="00760FB4">
              <w:rPr>
                <w:b/>
              </w:rPr>
              <w:t xml:space="preserve">земельный участок под </w:t>
            </w:r>
            <w:r>
              <w:rPr>
                <w:b/>
              </w:rPr>
              <w:t>ИЖС</w:t>
            </w:r>
          </w:p>
          <w:p w:rsidR="0030252D" w:rsidRPr="00760FB4" w:rsidRDefault="0030252D">
            <w:pPr>
              <w:rPr>
                <w:b/>
              </w:rPr>
            </w:pPr>
            <w:r w:rsidRPr="00760FB4">
              <w:rPr>
                <w:b/>
              </w:rPr>
              <w:t>(</w:t>
            </w:r>
            <w:r>
              <w:rPr>
                <w:b/>
              </w:rPr>
              <w:t>индивидуальная)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60FB4" w:rsidRDefault="0030252D">
            <w:pPr>
              <w:rPr>
                <w:b/>
              </w:rPr>
            </w:pPr>
            <w:r w:rsidRPr="00760FB4">
              <w:rPr>
                <w:b/>
              </w:rPr>
              <w:t>450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60FB4" w:rsidRDefault="0030252D">
            <w:pPr>
              <w:rPr>
                <w:b/>
              </w:rPr>
            </w:pPr>
            <w:r w:rsidRPr="00760FB4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trHeight w:val="415"/>
        </w:trPr>
        <w:tc>
          <w:tcPr>
            <w:tcW w:w="21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60FB4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60FB4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60FB4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60FB4" w:rsidRDefault="0030252D">
            <w:pPr>
              <w:rPr>
                <w:b/>
              </w:rPr>
            </w:pPr>
            <w:r w:rsidRPr="00760FB4">
              <w:rPr>
                <w:b/>
              </w:rPr>
              <w:t>квартира</w:t>
            </w:r>
          </w:p>
          <w:p w:rsidR="0030252D" w:rsidRPr="00760FB4" w:rsidRDefault="0030252D">
            <w:pPr>
              <w:rPr>
                <w:b/>
              </w:rPr>
            </w:pPr>
            <w:r w:rsidRPr="00760FB4">
              <w:rPr>
                <w:b/>
              </w:rPr>
              <w:t>(</w:t>
            </w:r>
            <w:r>
              <w:rPr>
                <w:b/>
              </w:rPr>
              <w:t>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60FB4" w:rsidRDefault="0030252D">
            <w:pPr>
              <w:rPr>
                <w:b/>
              </w:rPr>
            </w:pPr>
            <w:r w:rsidRPr="00760FB4">
              <w:rPr>
                <w:b/>
              </w:rPr>
              <w:t>151,6</w:t>
            </w:r>
            <w:r w:rsidRPr="00760FB4">
              <w:rPr>
                <w:b/>
              </w:rPr>
              <w:br/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60FB4" w:rsidRDefault="0030252D">
            <w:pPr>
              <w:rPr>
                <w:b/>
              </w:rPr>
            </w:pPr>
            <w:r w:rsidRPr="00760FB4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trHeight w:val="413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60FB4" w:rsidRDefault="0030252D">
            <w:pPr>
              <w:rPr>
                <w:b/>
              </w:rPr>
            </w:pPr>
            <w:r w:rsidRPr="00760FB4">
              <w:rPr>
                <w:b/>
              </w:rPr>
              <w:t>Супруга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60FB4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60FB4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848</w:t>
            </w:r>
            <w:r w:rsidRPr="00760FB4">
              <w:rPr>
                <w:b/>
              </w:rPr>
              <w:t> </w:t>
            </w:r>
            <w:r>
              <w:rPr>
                <w:b/>
              </w:rPr>
              <w:t>608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60FB4" w:rsidRDefault="0030252D">
            <w:pPr>
              <w:rPr>
                <w:b/>
              </w:rPr>
            </w:pPr>
            <w:r w:rsidRPr="00760FB4">
              <w:rPr>
                <w:b/>
              </w:rPr>
              <w:t>жилой дом</w:t>
            </w:r>
          </w:p>
          <w:p w:rsidR="0030252D" w:rsidRPr="00760FB4" w:rsidRDefault="0030252D">
            <w:pPr>
              <w:rPr>
                <w:b/>
              </w:rPr>
            </w:pPr>
            <w:r w:rsidRPr="00760FB4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760FB4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60FB4" w:rsidRDefault="0030252D">
            <w:pPr>
              <w:rPr>
                <w:b/>
              </w:rPr>
            </w:pPr>
            <w:r w:rsidRPr="00760FB4">
              <w:rPr>
                <w:b/>
              </w:rPr>
              <w:t>173,8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60FB4" w:rsidRDefault="0030252D">
            <w:pPr>
              <w:rPr>
                <w:b/>
              </w:rPr>
            </w:pPr>
            <w:r w:rsidRPr="00760FB4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  <w:p w:rsidR="0030252D" w:rsidRDefault="0030252D"/>
        </w:tc>
      </w:tr>
      <w:tr w:rsidR="0030252D" w:rsidTr="000051F9">
        <w:trPr>
          <w:trHeight w:val="737"/>
        </w:trPr>
        <w:tc>
          <w:tcPr>
            <w:tcW w:w="21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60FB4" w:rsidRDefault="0030252D">
            <w:pPr>
              <w:rPr>
                <w:b/>
              </w:rPr>
            </w:pPr>
            <w:r w:rsidRPr="00760FB4">
              <w:rPr>
                <w:b/>
              </w:rPr>
              <w:t>Шахманаев У-Х.Ш.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60FB4" w:rsidRDefault="0030252D">
            <w:pPr>
              <w:rPr>
                <w:b/>
              </w:rPr>
            </w:pPr>
            <w:r w:rsidRPr="00760FB4">
              <w:rPr>
                <w:b/>
              </w:rPr>
              <w:t>Заместитель начальника Управления Минюста России по Республике Дагестан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60FB4" w:rsidRDefault="0030252D">
            <w:pPr>
              <w:jc w:val="center"/>
              <w:rPr>
                <w:b/>
              </w:rPr>
            </w:pPr>
            <w:r w:rsidRPr="00760FB4">
              <w:rPr>
                <w:b/>
              </w:rPr>
              <w:t>3</w:t>
            </w:r>
            <w:r>
              <w:rPr>
                <w:b/>
              </w:rPr>
              <w:t>86</w:t>
            </w:r>
            <w:r w:rsidRPr="00760FB4">
              <w:rPr>
                <w:b/>
              </w:rPr>
              <w:t> </w:t>
            </w:r>
            <w:r>
              <w:rPr>
                <w:b/>
              </w:rPr>
              <w:t>524</w:t>
            </w:r>
            <w:r w:rsidRPr="00760FB4">
              <w:rPr>
                <w:b/>
              </w:rPr>
              <w:t>,</w:t>
            </w:r>
            <w:r>
              <w:rPr>
                <w:b/>
              </w:rPr>
              <w:t>28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60FB4" w:rsidRDefault="0030252D">
            <w:pPr>
              <w:rPr>
                <w:b/>
              </w:rPr>
            </w:pPr>
            <w:r w:rsidRPr="00760FB4">
              <w:rPr>
                <w:b/>
              </w:rPr>
              <w:t xml:space="preserve">земельный участок </w:t>
            </w:r>
          </w:p>
          <w:p w:rsidR="0030252D" w:rsidRPr="00760FB4" w:rsidRDefault="0030252D">
            <w:pPr>
              <w:rPr>
                <w:b/>
              </w:rPr>
            </w:pPr>
            <w:r w:rsidRPr="00760FB4">
              <w:rPr>
                <w:b/>
              </w:rPr>
              <w:t>(</w:t>
            </w:r>
            <w:r>
              <w:rPr>
                <w:b/>
              </w:rPr>
              <w:t>индивидуальная)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60FB4" w:rsidRDefault="0030252D">
            <w:pPr>
              <w:rPr>
                <w:b/>
              </w:rPr>
            </w:pPr>
            <w:r w:rsidRPr="00760FB4">
              <w:rPr>
                <w:b/>
              </w:rPr>
              <w:t>480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60FB4" w:rsidRDefault="0030252D">
            <w:pPr>
              <w:rPr>
                <w:b/>
              </w:rPr>
            </w:pPr>
            <w:r w:rsidRPr="00760FB4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trHeight w:val="595"/>
        </w:trPr>
        <w:tc>
          <w:tcPr>
            <w:tcW w:w="21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60FB4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60FB4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60FB4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60FB4" w:rsidRDefault="0030252D">
            <w:pPr>
              <w:rPr>
                <w:b/>
              </w:rPr>
            </w:pPr>
            <w:r w:rsidRPr="00760FB4">
              <w:rPr>
                <w:b/>
              </w:rPr>
              <w:t>квартира</w:t>
            </w:r>
          </w:p>
          <w:p w:rsidR="0030252D" w:rsidRPr="00760FB4" w:rsidRDefault="0030252D">
            <w:pPr>
              <w:rPr>
                <w:b/>
              </w:rPr>
            </w:pPr>
            <w:r w:rsidRPr="00760FB4">
              <w:rPr>
                <w:b/>
              </w:rPr>
              <w:t>(пользование)</w:t>
            </w:r>
          </w:p>
          <w:p w:rsidR="0030252D" w:rsidRPr="00760FB4" w:rsidRDefault="0030252D">
            <w:pPr>
              <w:rPr>
                <w:b/>
              </w:rPr>
            </w:pP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60FB4" w:rsidRDefault="0030252D">
            <w:pPr>
              <w:rPr>
                <w:b/>
              </w:rPr>
            </w:pPr>
            <w:r w:rsidRPr="00760FB4">
              <w:rPr>
                <w:b/>
              </w:rPr>
              <w:t>84,6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60FB4" w:rsidRDefault="0030252D">
            <w:pPr>
              <w:rPr>
                <w:b/>
              </w:rPr>
            </w:pPr>
            <w:r w:rsidRPr="00760FB4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trHeight w:val="415"/>
        </w:trPr>
        <w:tc>
          <w:tcPr>
            <w:tcW w:w="21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60FB4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60FB4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60FB4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60FB4" w:rsidRDefault="0030252D">
            <w:pPr>
              <w:rPr>
                <w:b/>
              </w:rPr>
            </w:pPr>
            <w:r w:rsidRPr="00760FB4">
              <w:rPr>
                <w:b/>
              </w:rPr>
              <w:t>жилой дом</w:t>
            </w:r>
          </w:p>
          <w:p w:rsidR="0030252D" w:rsidRPr="00760FB4" w:rsidRDefault="0030252D">
            <w:pPr>
              <w:rPr>
                <w:b/>
              </w:rPr>
            </w:pPr>
            <w:r w:rsidRPr="00760FB4">
              <w:rPr>
                <w:b/>
              </w:rPr>
              <w:t>(</w:t>
            </w:r>
            <w:r>
              <w:rPr>
                <w:b/>
              </w:rPr>
              <w:t>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60FB4" w:rsidRDefault="0030252D">
            <w:pPr>
              <w:rPr>
                <w:b/>
              </w:rPr>
            </w:pPr>
            <w:r w:rsidRPr="00760FB4">
              <w:rPr>
                <w:b/>
              </w:rPr>
              <w:t>87,8</w:t>
            </w:r>
            <w:r w:rsidRPr="00760FB4">
              <w:rPr>
                <w:b/>
              </w:rPr>
              <w:br/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60FB4" w:rsidRDefault="0030252D">
            <w:pPr>
              <w:rPr>
                <w:b/>
              </w:rPr>
            </w:pPr>
            <w:r w:rsidRPr="00760FB4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trHeight w:val="413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60FB4" w:rsidRDefault="0030252D">
            <w:pPr>
              <w:rPr>
                <w:b/>
              </w:rPr>
            </w:pPr>
            <w:r w:rsidRPr="00760FB4">
              <w:rPr>
                <w:b/>
              </w:rPr>
              <w:t>Супруга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60FB4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60FB4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104</w:t>
            </w:r>
            <w:r w:rsidRPr="00760FB4">
              <w:rPr>
                <w:b/>
              </w:rPr>
              <w:t> </w:t>
            </w:r>
            <w:r>
              <w:rPr>
                <w:b/>
              </w:rPr>
              <w:t>946</w:t>
            </w:r>
            <w:r w:rsidRPr="00760FB4">
              <w:rPr>
                <w:b/>
              </w:rPr>
              <w:t>,</w:t>
            </w:r>
            <w:r>
              <w:rPr>
                <w:b/>
              </w:rPr>
              <w:t>90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60FB4" w:rsidRDefault="0030252D">
            <w:pPr>
              <w:rPr>
                <w:b/>
              </w:rPr>
            </w:pPr>
            <w:r w:rsidRPr="00760FB4">
              <w:rPr>
                <w:b/>
              </w:rPr>
              <w:t>квартира</w:t>
            </w:r>
          </w:p>
          <w:p w:rsidR="0030252D" w:rsidRPr="00760FB4" w:rsidRDefault="0030252D">
            <w:pPr>
              <w:rPr>
                <w:b/>
              </w:rPr>
            </w:pPr>
            <w:r w:rsidRPr="00760FB4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60FB4" w:rsidRDefault="0030252D">
            <w:pPr>
              <w:rPr>
                <w:b/>
              </w:rPr>
            </w:pPr>
            <w:r w:rsidRPr="00760FB4">
              <w:rPr>
                <w:b/>
              </w:rPr>
              <w:t>84,6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60FB4" w:rsidRDefault="0030252D">
            <w:pPr>
              <w:rPr>
                <w:b/>
              </w:rPr>
            </w:pPr>
            <w:r w:rsidRPr="00760FB4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  <w:p w:rsidR="0030252D" w:rsidRDefault="0030252D"/>
          <w:p w:rsidR="0030252D" w:rsidRDefault="0030252D"/>
        </w:tc>
      </w:tr>
      <w:tr w:rsidR="0030252D" w:rsidTr="000051F9">
        <w:trPr>
          <w:trHeight w:val="135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60FB4" w:rsidRDefault="0030252D">
            <w:pPr>
              <w:rPr>
                <w:b/>
              </w:rPr>
            </w:pPr>
            <w:r w:rsidRPr="00760FB4">
              <w:rPr>
                <w:b/>
              </w:rPr>
              <w:t>Дочь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60FB4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60FB4" w:rsidRDefault="0030252D">
            <w:pPr>
              <w:jc w:val="center"/>
              <w:rPr>
                <w:b/>
              </w:rPr>
            </w:pPr>
            <w:r w:rsidRPr="00760FB4">
              <w:rPr>
                <w:b/>
              </w:rPr>
              <w:t>13</w:t>
            </w:r>
            <w:r>
              <w:rPr>
                <w:b/>
              </w:rPr>
              <w:t>44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60FB4" w:rsidRDefault="0030252D">
            <w:pPr>
              <w:rPr>
                <w:b/>
              </w:rPr>
            </w:pPr>
            <w:r w:rsidRPr="00760FB4">
              <w:rPr>
                <w:b/>
              </w:rPr>
              <w:t>квартира</w:t>
            </w:r>
          </w:p>
          <w:p w:rsidR="0030252D" w:rsidRPr="00760FB4" w:rsidRDefault="0030252D">
            <w:pPr>
              <w:rPr>
                <w:b/>
              </w:rPr>
            </w:pPr>
            <w:r w:rsidRPr="00760FB4">
              <w:rPr>
                <w:b/>
              </w:rPr>
              <w:t>(пользование)</w:t>
            </w:r>
          </w:p>
          <w:p w:rsidR="0030252D" w:rsidRPr="00760FB4" w:rsidRDefault="0030252D">
            <w:pPr>
              <w:rPr>
                <w:b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60FB4" w:rsidRDefault="0030252D">
            <w:pPr>
              <w:rPr>
                <w:b/>
              </w:rPr>
            </w:pPr>
            <w:r w:rsidRPr="00760FB4">
              <w:rPr>
                <w:b/>
              </w:rPr>
              <w:t>84,6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60FB4" w:rsidRDefault="0030252D">
            <w:pPr>
              <w:rPr>
                <w:b/>
              </w:rPr>
            </w:pPr>
            <w:r w:rsidRPr="00760FB4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trHeight w:val="135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60FB4" w:rsidRDefault="0030252D">
            <w:pPr>
              <w:rPr>
                <w:b/>
              </w:rPr>
            </w:pPr>
            <w:r w:rsidRPr="00760FB4">
              <w:rPr>
                <w:b/>
              </w:rPr>
              <w:t>Сын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60FB4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60FB4" w:rsidRDefault="0030252D">
            <w:pPr>
              <w:jc w:val="center"/>
              <w:rPr>
                <w:b/>
              </w:rPr>
            </w:pPr>
            <w:r w:rsidRPr="00760FB4">
              <w:rPr>
                <w:b/>
              </w:rPr>
              <w:t>13</w:t>
            </w:r>
            <w:r>
              <w:rPr>
                <w:b/>
              </w:rPr>
              <w:t>44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60FB4" w:rsidRDefault="0030252D">
            <w:pPr>
              <w:rPr>
                <w:b/>
              </w:rPr>
            </w:pPr>
            <w:r w:rsidRPr="00760FB4">
              <w:rPr>
                <w:b/>
              </w:rPr>
              <w:t>квартира</w:t>
            </w:r>
          </w:p>
          <w:p w:rsidR="0030252D" w:rsidRPr="00760FB4" w:rsidRDefault="0030252D">
            <w:pPr>
              <w:rPr>
                <w:b/>
              </w:rPr>
            </w:pPr>
            <w:r w:rsidRPr="00760FB4">
              <w:rPr>
                <w:b/>
              </w:rPr>
              <w:t>(пользование)</w:t>
            </w:r>
          </w:p>
          <w:p w:rsidR="0030252D" w:rsidRPr="00760FB4" w:rsidRDefault="0030252D">
            <w:pPr>
              <w:rPr>
                <w:b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60FB4" w:rsidRDefault="0030252D">
            <w:pPr>
              <w:rPr>
                <w:b/>
              </w:rPr>
            </w:pPr>
            <w:r w:rsidRPr="00760FB4">
              <w:rPr>
                <w:b/>
              </w:rPr>
              <w:t>84,6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60FB4" w:rsidRDefault="0030252D">
            <w:pPr>
              <w:rPr>
                <w:b/>
              </w:rPr>
            </w:pPr>
            <w:r w:rsidRPr="00760FB4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trHeight w:val="135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60FB4" w:rsidRDefault="0030252D">
            <w:pPr>
              <w:rPr>
                <w:b/>
              </w:rPr>
            </w:pPr>
            <w:r w:rsidRPr="00760FB4">
              <w:rPr>
                <w:b/>
              </w:rPr>
              <w:t>Дочь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760FB4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60FB4" w:rsidRDefault="0030252D">
            <w:pPr>
              <w:jc w:val="center"/>
              <w:rPr>
                <w:b/>
              </w:rPr>
            </w:pPr>
            <w:r w:rsidRPr="00760FB4">
              <w:rPr>
                <w:b/>
              </w:rPr>
              <w:t>13</w:t>
            </w:r>
            <w:r>
              <w:rPr>
                <w:b/>
              </w:rPr>
              <w:t>44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60FB4" w:rsidRDefault="0030252D">
            <w:pPr>
              <w:rPr>
                <w:b/>
              </w:rPr>
            </w:pPr>
            <w:r w:rsidRPr="00760FB4">
              <w:rPr>
                <w:b/>
              </w:rPr>
              <w:t>квартира</w:t>
            </w:r>
          </w:p>
          <w:p w:rsidR="0030252D" w:rsidRPr="00760FB4" w:rsidRDefault="0030252D">
            <w:pPr>
              <w:rPr>
                <w:b/>
              </w:rPr>
            </w:pPr>
            <w:r w:rsidRPr="00760FB4">
              <w:rPr>
                <w:b/>
              </w:rPr>
              <w:t>(пользование)</w:t>
            </w:r>
          </w:p>
          <w:p w:rsidR="0030252D" w:rsidRPr="00760FB4" w:rsidRDefault="0030252D">
            <w:pPr>
              <w:rPr>
                <w:b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60FB4" w:rsidRDefault="0030252D">
            <w:pPr>
              <w:rPr>
                <w:b/>
              </w:rPr>
            </w:pPr>
            <w:r w:rsidRPr="00760FB4">
              <w:rPr>
                <w:b/>
              </w:rPr>
              <w:t>84,6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60FB4" w:rsidRDefault="0030252D">
            <w:pPr>
              <w:rPr>
                <w:b/>
              </w:rPr>
            </w:pPr>
            <w:r w:rsidRPr="00760FB4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trHeight w:val="135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60FB4" w:rsidRDefault="0030252D">
            <w:pPr>
              <w:rPr>
                <w:b/>
              </w:rPr>
            </w:pPr>
            <w:r>
              <w:rPr>
                <w:b/>
              </w:rPr>
              <w:t>Дочь</w:t>
            </w:r>
          </w:p>
        </w:tc>
        <w:tc>
          <w:tcPr>
            <w:tcW w:w="3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60FB4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60FB4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60FB4" w:rsidRDefault="0030252D" w:rsidP="00A04FB8">
            <w:pPr>
              <w:rPr>
                <w:b/>
              </w:rPr>
            </w:pPr>
            <w:r w:rsidRPr="00760FB4">
              <w:rPr>
                <w:b/>
              </w:rPr>
              <w:t>квартира</w:t>
            </w:r>
          </w:p>
          <w:p w:rsidR="0030252D" w:rsidRPr="00760FB4" w:rsidRDefault="0030252D" w:rsidP="00A04FB8">
            <w:pPr>
              <w:rPr>
                <w:b/>
              </w:rPr>
            </w:pPr>
            <w:r w:rsidRPr="00760FB4">
              <w:rPr>
                <w:b/>
              </w:rPr>
              <w:t>(пользование)</w:t>
            </w:r>
          </w:p>
          <w:p w:rsidR="0030252D" w:rsidRPr="00760FB4" w:rsidRDefault="0030252D" w:rsidP="00A04FB8">
            <w:pPr>
              <w:rPr>
                <w:b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60FB4" w:rsidRDefault="0030252D" w:rsidP="00A04FB8">
            <w:pPr>
              <w:rPr>
                <w:b/>
              </w:rPr>
            </w:pPr>
            <w:r w:rsidRPr="00760FB4">
              <w:rPr>
                <w:b/>
              </w:rPr>
              <w:t>84,6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60FB4" w:rsidRDefault="0030252D" w:rsidP="00A04FB8">
            <w:pPr>
              <w:rPr>
                <w:b/>
              </w:rPr>
            </w:pPr>
            <w:r w:rsidRPr="00760FB4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A04FB8">
            <w:r>
              <w:t>–</w:t>
            </w:r>
          </w:p>
        </w:tc>
      </w:tr>
      <w:tr w:rsidR="0030252D" w:rsidTr="000051F9">
        <w:trPr>
          <w:trHeight w:val="825"/>
        </w:trPr>
        <w:tc>
          <w:tcPr>
            <w:tcW w:w="21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27CFD" w:rsidRDefault="0030252D">
            <w:pPr>
              <w:rPr>
                <w:b/>
              </w:rPr>
            </w:pPr>
            <w:r w:rsidRPr="00427CFD">
              <w:rPr>
                <w:b/>
              </w:rPr>
              <w:t>Поспелова О.В.</w:t>
            </w:r>
          </w:p>
          <w:p w:rsidR="0030252D" w:rsidRPr="00427CFD" w:rsidRDefault="0030252D">
            <w:pPr>
              <w:rPr>
                <w:b/>
              </w:rPr>
            </w:pP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27CFD" w:rsidRDefault="0030252D">
            <w:pPr>
              <w:rPr>
                <w:b/>
              </w:rPr>
            </w:pPr>
            <w:r w:rsidRPr="00427CFD">
              <w:rPr>
                <w:b/>
              </w:rPr>
              <w:t>Начальник Управления</w:t>
            </w:r>
          </w:p>
          <w:p w:rsidR="0030252D" w:rsidRPr="00427CFD" w:rsidRDefault="0030252D">
            <w:pPr>
              <w:rPr>
                <w:b/>
                <w:highlight w:val="red"/>
              </w:rPr>
            </w:pPr>
            <w:r w:rsidRPr="00427CFD">
              <w:rPr>
                <w:b/>
              </w:rPr>
              <w:t>Минюста России по Забайкальскому краю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27CFD" w:rsidRDefault="0030252D">
            <w:pPr>
              <w:jc w:val="center"/>
              <w:rPr>
                <w:b/>
              </w:rPr>
            </w:pPr>
            <w:r w:rsidRPr="00427CFD">
              <w:rPr>
                <w:b/>
              </w:rPr>
              <w:t>7</w:t>
            </w:r>
            <w:r>
              <w:rPr>
                <w:b/>
              </w:rPr>
              <w:t>91</w:t>
            </w:r>
            <w:r w:rsidRPr="00427CFD">
              <w:rPr>
                <w:b/>
              </w:rPr>
              <w:t xml:space="preserve"> </w:t>
            </w:r>
            <w:r>
              <w:rPr>
                <w:b/>
              </w:rPr>
              <w:t>26</w:t>
            </w:r>
            <w:r w:rsidRPr="00427CFD">
              <w:rPr>
                <w:b/>
              </w:rPr>
              <w:t>0,</w:t>
            </w:r>
            <w:r>
              <w:rPr>
                <w:b/>
              </w:rPr>
              <w:t>4</w:t>
            </w:r>
            <w:r w:rsidRPr="00427CFD">
              <w:rPr>
                <w:b/>
              </w:rPr>
              <w:t>1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427CFD" w:rsidRDefault="0030252D">
            <w:pPr>
              <w:rPr>
                <w:b/>
              </w:rPr>
            </w:pPr>
            <w:r w:rsidRPr="00427CFD">
              <w:rPr>
                <w:b/>
              </w:rPr>
              <w:t>земельный участок</w:t>
            </w:r>
          </w:p>
          <w:p w:rsidR="0030252D" w:rsidRPr="00427CFD" w:rsidRDefault="0030252D">
            <w:pPr>
              <w:rPr>
                <w:b/>
              </w:rPr>
            </w:pPr>
            <w:r>
              <w:rPr>
                <w:b/>
              </w:rPr>
              <w:t>(совместна</w:t>
            </w:r>
            <w:r w:rsidRPr="00427CFD">
              <w:rPr>
                <w:b/>
              </w:rPr>
              <w:t>я собственность)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427CFD" w:rsidRDefault="0030252D">
            <w:pPr>
              <w:rPr>
                <w:b/>
              </w:rPr>
            </w:pPr>
            <w:r w:rsidRPr="00427CFD">
              <w:rPr>
                <w:b/>
              </w:rPr>
              <w:t>1200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427CFD" w:rsidRDefault="0030252D">
            <w:pPr>
              <w:rPr>
                <w:b/>
              </w:rPr>
            </w:pPr>
            <w:r w:rsidRPr="00427CFD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27CFD" w:rsidRDefault="0030252D" w:rsidP="00427CFD">
            <w:pPr>
              <w:rPr>
                <w:b/>
              </w:rPr>
            </w:pPr>
            <w:r>
              <w:t>а</w:t>
            </w:r>
            <w:r w:rsidRPr="00427CFD">
              <w:rPr>
                <w:b/>
              </w:rPr>
              <w:t>/м Тойота Лэнд Крузер Прадо</w:t>
            </w:r>
          </w:p>
          <w:p w:rsidR="0030252D" w:rsidRDefault="0030252D" w:rsidP="00427CFD">
            <w:pPr>
              <w:rPr>
                <w:color w:val="FF0000"/>
              </w:rPr>
            </w:pPr>
            <w:r w:rsidRPr="00427CFD">
              <w:rPr>
                <w:b/>
              </w:rPr>
              <w:t>(</w:t>
            </w:r>
            <w:r>
              <w:rPr>
                <w:b/>
              </w:rPr>
              <w:t>совместная</w:t>
            </w:r>
            <w:r w:rsidRPr="00427CFD">
              <w:rPr>
                <w:b/>
              </w:rPr>
              <w:t xml:space="preserve"> собственность</w:t>
            </w:r>
            <w:r>
              <w:rPr>
                <w:b/>
              </w:rPr>
              <w:t>)</w:t>
            </w:r>
          </w:p>
        </w:tc>
      </w:tr>
      <w:tr w:rsidR="0030252D" w:rsidTr="000051F9">
        <w:trPr>
          <w:trHeight w:val="825"/>
        </w:trPr>
        <w:tc>
          <w:tcPr>
            <w:tcW w:w="21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427CFD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427CFD" w:rsidRDefault="0030252D">
            <w:pPr>
              <w:rPr>
                <w:b/>
                <w:highlight w:val="red"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427CFD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427CFD" w:rsidRDefault="0030252D">
            <w:pPr>
              <w:rPr>
                <w:b/>
              </w:rPr>
            </w:pPr>
            <w:r w:rsidRPr="00427CFD">
              <w:rPr>
                <w:b/>
              </w:rPr>
              <w:t>земельный участок</w:t>
            </w:r>
          </w:p>
          <w:p w:rsidR="0030252D" w:rsidRPr="00427CFD" w:rsidRDefault="0030252D">
            <w:pPr>
              <w:rPr>
                <w:b/>
              </w:rPr>
            </w:pPr>
            <w:r w:rsidRPr="00427CFD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427CFD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427CFD" w:rsidRDefault="0030252D">
            <w:pPr>
              <w:rPr>
                <w:b/>
              </w:rPr>
            </w:pPr>
            <w:r w:rsidRPr="00427CFD">
              <w:rPr>
                <w:b/>
              </w:rPr>
              <w:t>1300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427CFD" w:rsidRDefault="0030252D">
            <w:pPr>
              <w:rPr>
                <w:b/>
              </w:rPr>
            </w:pPr>
            <w:r w:rsidRPr="00427CFD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>
            <w:pPr>
              <w:rPr>
                <w:color w:val="FF0000"/>
              </w:rPr>
            </w:pPr>
          </w:p>
        </w:tc>
      </w:tr>
      <w:tr w:rsidR="0030252D" w:rsidTr="000051F9">
        <w:trPr>
          <w:trHeight w:val="825"/>
        </w:trPr>
        <w:tc>
          <w:tcPr>
            <w:tcW w:w="21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427CFD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427CFD" w:rsidRDefault="0030252D">
            <w:pPr>
              <w:rPr>
                <w:b/>
                <w:highlight w:val="red"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427CFD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427CFD" w:rsidRDefault="0030252D">
            <w:pPr>
              <w:rPr>
                <w:b/>
              </w:rPr>
            </w:pPr>
            <w:r w:rsidRPr="00427CFD">
              <w:rPr>
                <w:b/>
              </w:rPr>
              <w:t>жилой дом</w:t>
            </w:r>
          </w:p>
          <w:p w:rsidR="0030252D" w:rsidRPr="00427CFD" w:rsidRDefault="0030252D">
            <w:pPr>
              <w:rPr>
                <w:b/>
              </w:rPr>
            </w:pPr>
            <w:r w:rsidRPr="00427CFD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427CFD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427CFD" w:rsidRDefault="0030252D">
            <w:pPr>
              <w:rPr>
                <w:b/>
              </w:rPr>
            </w:pPr>
            <w:r w:rsidRPr="00427CFD">
              <w:rPr>
                <w:b/>
              </w:rPr>
              <w:t>71,9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427CFD" w:rsidRDefault="0030252D">
            <w:pPr>
              <w:rPr>
                <w:b/>
              </w:rPr>
            </w:pPr>
            <w:r w:rsidRPr="00427CFD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>
            <w:pPr>
              <w:rPr>
                <w:color w:val="FF0000"/>
              </w:rPr>
            </w:pPr>
          </w:p>
        </w:tc>
      </w:tr>
      <w:tr w:rsidR="0030252D" w:rsidTr="000051F9">
        <w:trPr>
          <w:trHeight w:val="825"/>
        </w:trPr>
        <w:tc>
          <w:tcPr>
            <w:tcW w:w="21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427CFD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427CFD" w:rsidRDefault="0030252D">
            <w:pPr>
              <w:rPr>
                <w:b/>
                <w:highlight w:val="red"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427CFD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427CFD" w:rsidRDefault="0030252D">
            <w:pPr>
              <w:rPr>
                <w:b/>
              </w:rPr>
            </w:pPr>
            <w:r w:rsidRPr="00427CFD">
              <w:rPr>
                <w:b/>
              </w:rPr>
              <w:t>гараж</w:t>
            </w:r>
          </w:p>
          <w:p w:rsidR="0030252D" w:rsidRPr="00427CFD" w:rsidRDefault="0030252D">
            <w:pPr>
              <w:rPr>
                <w:b/>
              </w:rPr>
            </w:pPr>
            <w:r w:rsidRPr="00427CFD">
              <w:rPr>
                <w:b/>
              </w:rPr>
              <w:t>(совместная собственность)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427CFD" w:rsidRDefault="0030252D">
            <w:pPr>
              <w:rPr>
                <w:b/>
              </w:rPr>
            </w:pPr>
            <w:r w:rsidRPr="00427CFD">
              <w:rPr>
                <w:b/>
              </w:rPr>
              <w:t>18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427CFD" w:rsidRDefault="0030252D">
            <w:pPr>
              <w:rPr>
                <w:b/>
              </w:rPr>
            </w:pPr>
            <w:r w:rsidRPr="00427CFD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>
            <w:pPr>
              <w:rPr>
                <w:color w:val="FF0000"/>
              </w:rPr>
            </w:pPr>
          </w:p>
        </w:tc>
      </w:tr>
      <w:tr w:rsidR="0030252D" w:rsidTr="000051F9">
        <w:trPr>
          <w:trHeight w:val="750"/>
        </w:trPr>
        <w:tc>
          <w:tcPr>
            <w:tcW w:w="21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427CFD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427CFD" w:rsidRDefault="0030252D">
            <w:pPr>
              <w:rPr>
                <w:b/>
                <w:highlight w:val="red"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427CFD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427CFD" w:rsidRDefault="0030252D">
            <w:pPr>
              <w:rPr>
                <w:b/>
              </w:rPr>
            </w:pPr>
            <w:r w:rsidRPr="00427CFD">
              <w:rPr>
                <w:b/>
              </w:rPr>
              <w:t>гараж</w:t>
            </w:r>
          </w:p>
          <w:p w:rsidR="0030252D" w:rsidRPr="00427CFD" w:rsidRDefault="0030252D" w:rsidP="00BB1BCC">
            <w:pPr>
              <w:rPr>
                <w:b/>
              </w:rPr>
            </w:pPr>
            <w:r w:rsidRPr="00427CFD">
              <w:rPr>
                <w:b/>
              </w:rPr>
              <w:t>(совместная собственность)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427CFD">
              <w:rPr>
                <w:b/>
              </w:rPr>
              <w:t>18</w:t>
            </w:r>
          </w:p>
          <w:p w:rsidR="0030252D" w:rsidRDefault="0030252D">
            <w:pPr>
              <w:rPr>
                <w:b/>
              </w:rPr>
            </w:pPr>
          </w:p>
          <w:p w:rsidR="0030252D" w:rsidRPr="00427CFD" w:rsidRDefault="0030252D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427CFD">
              <w:rPr>
                <w:b/>
              </w:rPr>
              <w:t>Россия</w:t>
            </w:r>
          </w:p>
          <w:p w:rsidR="0030252D" w:rsidRDefault="0030252D">
            <w:pPr>
              <w:rPr>
                <w:b/>
              </w:rPr>
            </w:pPr>
          </w:p>
          <w:p w:rsidR="0030252D" w:rsidRPr="00427CFD" w:rsidRDefault="0030252D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>
            <w:pPr>
              <w:rPr>
                <w:color w:val="FF0000"/>
              </w:rPr>
            </w:pPr>
          </w:p>
        </w:tc>
      </w:tr>
      <w:tr w:rsidR="0030252D" w:rsidTr="000051F9">
        <w:trPr>
          <w:trHeight w:val="891"/>
        </w:trPr>
        <w:tc>
          <w:tcPr>
            <w:tcW w:w="21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427CFD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427CFD" w:rsidRDefault="0030252D">
            <w:pPr>
              <w:rPr>
                <w:b/>
                <w:highlight w:val="red"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427CFD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427CFD" w:rsidRDefault="0030252D" w:rsidP="00427CFD">
            <w:pPr>
              <w:rPr>
                <w:b/>
              </w:rPr>
            </w:pPr>
            <w:r w:rsidRPr="00427CFD">
              <w:rPr>
                <w:b/>
              </w:rPr>
              <w:t>гараж</w:t>
            </w:r>
          </w:p>
          <w:p w:rsidR="0030252D" w:rsidRDefault="0030252D" w:rsidP="00427CFD">
            <w:pPr>
              <w:rPr>
                <w:b/>
              </w:rPr>
            </w:pPr>
            <w:r w:rsidRPr="00427CFD">
              <w:rPr>
                <w:b/>
              </w:rPr>
              <w:t>(совместная собственность)</w:t>
            </w:r>
          </w:p>
          <w:p w:rsidR="0030252D" w:rsidRPr="00427CFD" w:rsidRDefault="0030252D" w:rsidP="00BB1BCC">
            <w:pPr>
              <w:rPr>
                <w:b/>
              </w:rPr>
            </w:pP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18</w:t>
            </w:r>
          </w:p>
          <w:p w:rsidR="0030252D" w:rsidRPr="00427CFD" w:rsidRDefault="0030252D" w:rsidP="00BB1BCC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427CFD" w:rsidRDefault="0030252D" w:rsidP="00BB1BCC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>
            <w:pPr>
              <w:rPr>
                <w:color w:val="FF0000"/>
              </w:rPr>
            </w:pPr>
          </w:p>
        </w:tc>
      </w:tr>
      <w:tr w:rsidR="0030252D" w:rsidTr="000051F9">
        <w:trPr>
          <w:trHeight w:val="1044"/>
        </w:trPr>
        <w:tc>
          <w:tcPr>
            <w:tcW w:w="21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427CFD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427CFD" w:rsidRDefault="0030252D">
            <w:pPr>
              <w:rPr>
                <w:b/>
                <w:highlight w:val="red"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427CFD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427CFD" w:rsidRDefault="0030252D">
            <w:pPr>
              <w:rPr>
                <w:b/>
              </w:rPr>
            </w:pPr>
            <w:r w:rsidRPr="00427CFD">
              <w:rPr>
                <w:b/>
              </w:rPr>
              <w:t>квартира</w:t>
            </w:r>
          </w:p>
          <w:p w:rsidR="0030252D" w:rsidRPr="00427CFD" w:rsidRDefault="0030252D">
            <w:pPr>
              <w:rPr>
                <w:b/>
              </w:rPr>
            </w:pPr>
            <w:r w:rsidRPr="00427CFD">
              <w:rPr>
                <w:b/>
              </w:rPr>
              <w:t>(долевая собственность, 1/2)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427CFD" w:rsidRDefault="0030252D">
            <w:pPr>
              <w:rPr>
                <w:b/>
              </w:rPr>
            </w:pPr>
            <w:r w:rsidRPr="00427CFD">
              <w:rPr>
                <w:b/>
              </w:rPr>
              <w:t>91,1 – общая</w:t>
            </w:r>
          </w:p>
          <w:p w:rsidR="0030252D" w:rsidRPr="00427CFD" w:rsidRDefault="0030252D">
            <w:pPr>
              <w:rPr>
                <w:b/>
              </w:rPr>
            </w:pPr>
            <w:r w:rsidRPr="00427CFD">
              <w:rPr>
                <w:b/>
              </w:rPr>
              <w:t>45,5 - доля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427CFD" w:rsidRDefault="0030252D">
            <w:pPr>
              <w:rPr>
                <w:b/>
              </w:rPr>
            </w:pPr>
            <w:r w:rsidRPr="00427CFD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>
            <w:pPr>
              <w:rPr>
                <w:color w:val="FF0000"/>
              </w:rPr>
            </w:pPr>
          </w:p>
        </w:tc>
      </w:tr>
      <w:tr w:rsidR="0030252D" w:rsidTr="000051F9">
        <w:trPr>
          <w:trHeight w:val="825"/>
        </w:trPr>
        <w:tc>
          <w:tcPr>
            <w:tcW w:w="21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427CFD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427CFD" w:rsidRDefault="0030252D">
            <w:pPr>
              <w:rPr>
                <w:b/>
                <w:highlight w:val="red"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427CFD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27CFD" w:rsidRDefault="0030252D">
            <w:pPr>
              <w:rPr>
                <w:b/>
              </w:rPr>
            </w:pPr>
            <w:r w:rsidRPr="00427CFD">
              <w:rPr>
                <w:b/>
              </w:rPr>
              <w:t>квартира</w:t>
            </w:r>
          </w:p>
          <w:p w:rsidR="0030252D" w:rsidRPr="00427CFD" w:rsidRDefault="0030252D">
            <w:pPr>
              <w:rPr>
                <w:b/>
              </w:rPr>
            </w:pPr>
            <w:r w:rsidRPr="00427CFD">
              <w:rPr>
                <w:b/>
              </w:rPr>
              <w:t>(</w:t>
            </w:r>
            <w:r>
              <w:rPr>
                <w:b/>
              </w:rPr>
              <w:t>совместная</w:t>
            </w:r>
            <w:r w:rsidRPr="00427CFD">
              <w:rPr>
                <w:b/>
              </w:rPr>
              <w:t xml:space="preserve"> собственность)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27CFD" w:rsidRDefault="0030252D">
            <w:pPr>
              <w:rPr>
                <w:b/>
              </w:rPr>
            </w:pPr>
            <w:r w:rsidRPr="00427CFD">
              <w:rPr>
                <w:b/>
              </w:rPr>
              <w:t>58,50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27CFD" w:rsidRDefault="0030252D">
            <w:pPr>
              <w:rPr>
                <w:b/>
              </w:rPr>
            </w:pPr>
            <w:r w:rsidRPr="00427CFD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>
            <w:pPr>
              <w:rPr>
                <w:color w:val="FF0000"/>
              </w:rPr>
            </w:pPr>
          </w:p>
        </w:tc>
      </w:tr>
      <w:tr w:rsidR="0030252D" w:rsidTr="000051F9">
        <w:trPr>
          <w:trHeight w:val="370"/>
        </w:trPr>
        <w:tc>
          <w:tcPr>
            <w:tcW w:w="21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427CFD" w:rsidRDefault="0030252D">
            <w:pPr>
              <w:rPr>
                <w:b/>
              </w:rPr>
            </w:pPr>
            <w:r w:rsidRPr="00427CFD">
              <w:rPr>
                <w:b/>
              </w:rPr>
              <w:t>Супруг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427CFD" w:rsidRDefault="0030252D">
            <w:pPr>
              <w:rPr>
                <w:b/>
                <w:highlight w:val="red"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427CFD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427CFD">
              <w:rPr>
                <w:b/>
              </w:rPr>
              <w:t> 7</w:t>
            </w:r>
            <w:r>
              <w:rPr>
                <w:b/>
              </w:rPr>
              <w:t>26 556</w:t>
            </w:r>
            <w:r w:rsidRPr="00427CFD">
              <w:rPr>
                <w:b/>
              </w:rPr>
              <w:t>,</w:t>
            </w:r>
            <w:r>
              <w:rPr>
                <w:b/>
              </w:rPr>
              <w:t>18</w:t>
            </w:r>
          </w:p>
        </w:tc>
        <w:tc>
          <w:tcPr>
            <w:tcW w:w="3416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427CFD" w:rsidRDefault="0030252D">
            <w:pPr>
              <w:rPr>
                <w:b/>
              </w:rPr>
            </w:pPr>
            <w:r w:rsidRPr="00427CFD">
              <w:rPr>
                <w:b/>
              </w:rPr>
              <w:t>садовый земельный участок</w:t>
            </w:r>
          </w:p>
          <w:p w:rsidR="0030252D" w:rsidRPr="00427CFD" w:rsidRDefault="0030252D">
            <w:pPr>
              <w:rPr>
                <w:b/>
              </w:rPr>
            </w:pPr>
            <w:r w:rsidRPr="00427CFD">
              <w:rPr>
                <w:b/>
              </w:rPr>
              <w:t>(</w:t>
            </w:r>
            <w:r>
              <w:rPr>
                <w:b/>
              </w:rPr>
              <w:t>совместна</w:t>
            </w:r>
            <w:r w:rsidRPr="00427CFD">
              <w:rPr>
                <w:b/>
              </w:rPr>
              <w:t>я собственность)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427CFD" w:rsidRDefault="0030252D">
            <w:pPr>
              <w:rPr>
                <w:b/>
              </w:rPr>
            </w:pPr>
            <w:r w:rsidRPr="00427CFD">
              <w:rPr>
                <w:b/>
              </w:rPr>
              <w:t>1200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427CFD" w:rsidRDefault="0030252D">
            <w:pPr>
              <w:rPr>
                <w:b/>
              </w:rPr>
            </w:pPr>
            <w:r w:rsidRPr="00427CFD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427CFD" w:rsidRDefault="0030252D">
            <w:pPr>
              <w:rPr>
                <w:b/>
              </w:rPr>
            </w:pPr>
            <w:r w:rsidRPr="00427CFD">
              <w:rPr>
                <w:b/>
              </w:rPr>
              <w:t>а/м Тойота Лэнд Крузер Прадо</w:t>
            </w:r>
          </w:p>
          <w:p w:rsidR="0030252D" w:rsidRPr="00427CFD" w:rsidRDefault="0030252D">
            <w:pPr>
              <w:rPr>
                <w:b/>
              </w:rPr>
            </w:pPr>
            <w:r w:rsidRPr="00427CFD">
              <w:rPr>
                <w:b/>
              </w:rPr>
              <w:t>(</w:t>
            </w:r>
            <w:r>
              <w:rPr>
                <w:b/>
              </w:rPr>
              <w:t>совместная</w:t>
            </w:r>
            <w:r w:rsidRPr="00427CFD">
              <w:rPr>
                <w:b/>
              </w:rPr>
              <w:t xml:space="preserve"> собственность)</w:t>
            </w:r>
          </w:p>
        </w:tc>
      </w:tr>
      <w:tr w:rsidR="0030252D" w:rsidTr="000051F9">
        <w:trPr>
          <w:trHeight w:val="370"/>
        </w:trPr>
        <w:tc>
          <w:tcPr>
            <w:tcW w:w="21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427CFD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427CFD" w:rsidRDefault="0030252D">
            <w:pPr>
              <w:rPr>
                <w:b/>
                <w:highlight w:val="red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427CFD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427CFD" w:rsidRDefault="0030252D">
            <w:pPr>
              <w:rPr>
                <w:b/>
              </w:rPr>
            </w:pPr>
            <w:r w:rsidRPr="00427CFD">
              <w:rPr>
                <w:b/>
              </w:rPr>
              <w:t>квартира</w:t>
            </w:r>
          </w:p>
          <w:p w:rsidR="0030252D" w:rsidRPr="00427CFD" w:rsidRDefault="0030252D">
            <w:pPr>
              <w:rPr>
                <w:b/>
              </w:rPr>
            </w:pPr>
            <w:r w:rsidRPr="00427CFD">
              <w:rPr>
                <w:b/>
              </w:rPr>
              <w:t>(</w:t>
            </w:r>
            <w:r>
              <w:rPr>
                <w:b/>
              </w:rPr>
              <w:t>совместна</w:t>
            </w:r>
            <w:r w:rsidRPr="00427CFD">
              <w:rPr>
                <w:b/>
              </w:rPr>
              <w:t>я собственность)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427CFD" w:rsidRDefault="0030252D">
            <w:pPr>
              <w:rPr>
                <w:b/>
              </w:rPr>
            </w:pPr>
            <w:r w:rsidRPr="00427CFD">
              <w:rPr>
                <w:b/>
              </w:rPr>
              <w:t>58,50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427CFD" w:rsidRDefault="0030252D">
            <w:pPr>
              <w:rPr>
                <w:b/>
              </w:rPr>
            </w:pPr>
            <w:r w:rsidRPr="00427CFD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427CFD" w:rsidRDefault="0030252D">
            <w:pPr>
              <w:rPr>
                <w:b/>
              </w:rPr>
            </w:pPr>
          </w:p>
        </w:tc>
      </w:tr>
      <w:tr w:rsidR="0030252D" w:rsidTr="000051F9">
        <w:trPr>
          <w:trHeight w:val="555"/>
        </w:trPr>
        <w:tc>
          <w:tcPr>
            <w:tcW w:w="21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427CFD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427CFD" w:rsidRDefault="0030252D">
            <w:pPr>
              <w:rPr>
                <w:b/>
                <w:highlight w:val="red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427CFD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427CFD" w:rsidRDefault="0030252D">
            <w:pPr>
              <w:rPr>
                <w:b/>
              </w:rPr>
            </w:pPr>
            <w:r w:rsidRPr="00427CFD">
              <w:rPr>
                <w:b/>
              </w:rPr>
              <w:t xml:space="preserve">квартира </w:t>
            </w:r>
          </w:p>
          <w:p w:rsidR="0030252D" w:rsidRPr="00427CFD" w:rsidRDefault="0030252D">
            <w:pPr>
              <w:rPr>
                <w:b/>
              </w:rPr>
            </w:pPr>
            <w:r w:rsidRPr="00427CFD">
              <w:rPr>
                <w:b/>
              </w:rPr>
              <w:t>(собственность долевая, 1/2)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427CFD" w:rsidRDefault="0030252D">
            <w:pPr>
              <w:rPr>
                <w:b/>
              </w:rPr>
            </w:pPr>
            <w:r w:rsidRPr="00427CFD">
              <w:rPr>
                <w:b/>
              </w:rPr>
              <w:t>91,1 – общая</w:t>
            </w:r>
            <w:r w:rsidRPr="00427CFD">
              <w:rPr>
                <w:b/>
              </w:rPr>
              <w:br/>
              <w:t>45,5 – доля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427CFD" w:rsidRDefault="0030252D">
            <w:pPr>
              <w:rPr>
                <w:b/>
              </w:rPr>
            </w:pPr>
            <w:r w:rsidRPr="00427CFD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427CFD" w:rsidRDefault="0030252D">
            <w:pPr>
              <w:rPr>
                <w:b/>
              </w:rPr>
            </w:pPr>
          </w:p>
        </w:tc>
      </w:tr>
      <w:tr w:rsidR="0030252D" w:rsidTr="000051F9">
        <w:trPr>
          <w:trHeight w:val="555"/>
        </w:trPr>
        <w:tc>
          <w:tcPr>
            <w:tcW w:w="21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427CFD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427CFD" w:rsidRDefault="0030252D">
            <w:pPr>
              <w:rPr>
                <w:b/>
                <w:highlight w:val="red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427CFD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427CFD" w:rsidRDefault="0030252D">
            <w:pPr>
              <w:rPr>
                <w:b/>
              </w:rPr>
            </w:pPr>
            <w:r w:rsidRPr="00427CFD">
              <w:rPr>
                <w:b/>
              </w:rPr>
              <w:t>гараж</w:t>
            </w:r>
          </w:p>
          <w:p w:rsidR="0030252D" w:rsidRPr="00427CFD" w:rsidRDefault="0030252D">
            <w:pPr>
              <w:rPr>
                <w:b/>
              </w:rPr>
            </w:pPr>
            <w:r w:rsidRPr="00427CFD">
              <w:rPr>
                <w:b/>
              </w:rPr>
              <w:t>(</w:t>
            </w:r>
            <w:r>
              <w:rPr>
                <w:b/>
              </w:rPr>
              <w:t>совместная</w:t>
            </w:r>
            <w:r w:rsidRPr="00427CFD">
              <w:rPr>
                <w:b/>
              </w:rPr>
              <w:t xml:space="preserve"> собственность)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427CFD" w:rsidRDefault="0030252D">
            <w:pPr>
              <w:rPr>
                <w:b/>
              </w:rPr>
            </w:pPr>
            <w:r w:rsidRPr="00427CFD">
              <w:rPr>
                <w:b/>
              </w:rPr>
              <w:t>18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427CFD" w:rsidRDefault="0030252D">
            <w:pPr>
              <w:rPr>
                <w:b/>
              </w:rPr>
            </w:pPr>
            <w:r w:rsidRPr="00427CFD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427CFD" w:rsidRDefault="0030252D">
            <w:pPr>
              <w:rPr>
                <w:b/>
              </w:rPr>
            </w:pPr>
          </w:p>
        </w:tc>
      </w:tr>
      <w:tr w:rsidR="0030252D" w:rsidTr="000051F9">
        <w:trPr>
          <w:trHeight w:val="795"/>
        </w:trPr>
        <w:tc>
          <w:tcPr>
            <w:tcW w:w="21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427CFD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427CFD" w:rsidRDefault="0030252D">
            <w:pPr>
              <w:rPr>
                <w:b/>
                <w:highlight w:val="red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427CFD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427CFD" w:rsidRDefault="0030252D" w:rsidP="00593CE7">
            <w:pPr>
              <w:rPr>
                <w:b/>
              </w:rPr>
            </w:pPr>
            <w:r w:rsidRPr="00427CFD">
              <w:rPr>
                <w:b/>
              </w:rPr>
              <w:t>гараж</w:t>
            </w:r>
          </w:p>
          <w:p w:rsidR="0030252D" w:rsidRPr="00427CFD" w:rsidRDefault="0030252D" w:rsidP="00593CE7">
            <w:pPr>
              <w:rPr>
                <w:b/>
              </w:rPr>
            </w:pPr>
            <w:r w:rsidRPr="00427CFD">
              <w:rPr>
                <w:b/>
              </w:rPr>
              <w:t>(</w:t>
            </w:r>
            <w:r>
              <w:rPr>
                <w:b/>
              </w:rPr>
              <w:t>совместная</w:t>
            </w:r>
            <w:r w:rsidRPr="00427CFD">
              <w:rPr>
                <w:b/>
              </w:rPr>
              <w:t xml:space="preserve"> собственность)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427CFD">
              <w:rPr>
                <w:b/>
              </w:rPr>
              <w:t>18</w:t>
            </w:r>
          </w:p>
          <w:p w:rsidR="0030252D" w:rsidRDefault="0030252D">
            <w:pPr>
              <w:rPr>
                <w:b/>
              </w:rPr>
            </w:pPr>
          </w:p>
          <w:p w:rsidR="0030252D" w:rsidRPr="00427CFD" w:rsidRDefault="0030252D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427CFD">
              <w:rPr>
                <w:b/>
              </w:rPr>
              <w:t>Россия</w:t>
            </w:r>
          </w:p>
          <w:p w:rsidR="0030252D" w:rsidRDefault="0030252D">
            <w:pPr>
              <w:rPr>
                <w:b/>
              </w:rPr>
            </w:pPr>
          </w:p>
          <w:p w:rsidR="0030252D" w:rsidRPr="00427CFD" w:rsidRDefault="0030252D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427CFD" w:rsidRDefault="0030252D">
            <w:pPr>
              <w:rPr>
                <w:b/>
              </w:rPr>
            </w:pPr>
          </w:p>
        </w:tc>
      </w:tr>
      <w:tr w:rsidR="0030252D" w:rsidTr="000051F9">
        <w:trPr>
          <w:trHeight w:val="840"/>
        </w:trPr>
        <w:tc>
          <w:tcPr>
            <w:tcW w:w="216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427CFD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427CFD" w:rsidRDefault="0030252D">
            <w:pPr>
              <w:rPr>
                <w:b/>
                <w:highlight w:val="red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427CFD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Default="0030252D" w:rsidP="00593CE7">
            <w:pPr>
              <w:rPr>
                <w:b/>
              </w:rPr>
            </w:pPr>
            <w:r>
              <w:rPr>
                <w:b/>
              </w:rPr>
              <w:t>гараж (совместная собственность)</w:t>
            </w:r>
          </w:p>
          <w:p w:rsidR="0030252D" w:rsidRPr="00427CFD" w:rsidRDefault="0030252D" w:rsidP="00593CE7">
            <w:pPr>
              <w:rPr>
                <w:b/>
              </w:rPr>
            </w:pP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427CFD" w:rsidRDefault="0030252D" w:rsidP="00BB1BCC">
            <w:pPr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427CFD" w:rsidRDefault="0030252D" w:rsidP="00BB1BCC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427CFD" w:rsidRDefault="0030252D">
            <w:pPr>
              <w:rPr>
                <w:b/>
              </w:rPr>
            </w:pPr>
          </w:p>
        </w:tc>
      </w:tr>
      <w:tr w:rsidR="0030252D" w:rsidTr="000051F9">
        <w:trPr>
          <w:trHeight w:val="84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27CFD" w:rsidRDefault="0030252D">
            <w:pPr>
              <w:rPr>
                <w:b/>
              </w:rPr>
            </w:pPr>
            <w:r w:rsidRPr="00427CFD">
              <w:rPr>
                <w:b/>
              </w:rPr>
              <w:t xml:space="preserve">Сын 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427CFD" w:rsidRDefault="0030252D">
            <w:pPr>
              <w:rPr>
                <w:b/>
                <w:highlight w:val="red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27CFD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427CFD" w:rsidRDefault="0030252D">
            <w:pPr>
              <w:rPr>
                <w:b/>
              </w:rPr>
            </w:pPr>
            <w:r w:rsidRPr="00427CFD">
              <w:rPr>
                <w:b/>
              </w:rPr>
              <w:t xml:space="preserve">квартира </w:t>
            </w:r>
          </w:p>
          <w:p w:rsidR="0030252D" w:rsidRPr="00427CFD" w:rsidRDefault="0030252D">
            <w:pPr>
              <w:rPr>
                <w:b/>
              </w:rPr>
            </w:pPr>
            <w:r w:rsidRPr="00427CFD">
              <w:rPr>
                <w:b/>
              </w:rPr>
              <w:t>(собственность долевая, 1/2)</w:t>
            </w:r>
          </w:p>
        </w:tc>
        <w:tc>
          <w:tcPr>
            <w:tcW w:w="161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427CFD" w:rsidRDefault="0030252D">
            <w:pPr>
              <w:rPr>
                <w:b/>
              </w:rPr>
            </w:pPr>
            <w:r w:rsidRPr="00427CFD">
              <w:rPr>
                <w:b/>
              </w:rPr>
              <w:t>91,1 – общая</w:t>
            </w:r>
            <w:r w:rsidRPr="00427CFD">
              <w:rPr>
                <w:b/>
              </w:rPr>
              <w:br/>
              <w:t>45,5 – доля</w:t>
            </w:r>
          </w:p>
        </w:tc>
        <w:tc>
          <w:tcPr>
            <w:tcW w:w="10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427CFD" w:rsidRDefault="0030252D">
            <w:pPr>
              <w:rPr>
                <w:b/>
              </w:rPr>
            </w:pPr>
            <w:r w:rsidRPr="00427CFD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27CFD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RPr="000B7159" w:rsidTr="000051F9">
        <w:trPr>
          <w:trHeight w:val="825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593CE7" w:rsidRDefault="0030252D">
            <w:pPr>
              <w:rPr>
                <w:b/>
              </w:rPr>
            </w:pPr>
            <w:r w:rsidRPr="00593CE7">
              <w:rPr>
                <w:b/>
              </w:rPr>
              <w:t>Моисеева А.В.</w:t>
            </w:r>
          </w:p>
          <w:p w:rsidR="0030252D" w:rsidRPr="00593CE7" w:rsidRDefault="0030252D">
            <w:pPr>
              <w:rPr>
                <w:b/>
              </w:rPr>
            </w:pP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593CE7" w:rsidRDefault="0030252D">
            <w:pPr>
              <w:rPr>
                <w:b/>
              </w:rPr>
            </w:pPr>
            <w:r w:rsidRPr="00593CE7">
              <w:rPr>
                <w:b/>
              </w:rPr>
              <w:t>Заместитель начальника Управления</w:t>
            </w:r>
          </w:p>
          <w:p w:rsidR="0030252D" w:rsidRPr="00593CE7" w:rsidRDefault="0030252D">
            <w:pPr>
              <w:rPr>
                <w:b/>
                <w:highlight w:val="red"/>
              </w:rPr>
            </w:pPr>
            <w:r w:rsidRPr="00593CE7">
              <w:rPr>
                <w:b/>
              </w:rPr>
              <w:t>Минюста России по Забайкальскому краю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593CE7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606</w:t>
            </w:r>
            <w:r w:rsidRPr="00593CE7">
              <w:rPr>
                <w:b/>
              </w:rPr>
              <w:t> </w:t>
            </w:r>
            <w:r>
              <w:rPr>
                <w:b/>
              </w:rPr>
              <w:t>0</w:t>
            </w:r>
            <w:r w:rsidRPr="00593CE7">
              <w:rPr>
                <w:b/>
              </w:rPr>
              <w:t>14,</w:t>
            </w:r>
          </w:p>
        </w:tc>
        <w:tc>
          <w:tcPr>
            <w:tcW w:w="3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593CE7" w:rsidRDefault="0030252D">
            <w:pPr>
              <w:rPr>
                <w:b/>
              </w:rPr>
            </w:pPr>
            <w:r w:rsidRPr="00593CE7">
              <w:rPr>
                <w:b/>
              </w:rPr>
              <w:t xml:space="preserve">квартира </w:t>
            </w:r>
          </w:p>
          <w:p w:rsidR="0030252D" w:rsidRPr="00593CE7" w:rsidRDefault="0030252D">
            <w:pPr>
              <w:rPr>
                <w:b/>
              </w:rPr>
            </w:pPr>
            <w:r w:rsidRPr="00593CE7">
              <w:rPr>
                <w:b/>
              </w:rPr>
              <w:t>(собственность долевая, 1/2)</w:t>
            </w:r>
          </w:p>
        </w:tc>
        <w:tc>
          <w:tcPr>
            <w:tcW w:w="161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593CE7" w:rsidRDefault="0030252D">
            <w:pPr>
              <w:rPr>
                <w:b/>
              </w:rPr>
            </w:pPr>
            <w:r w:rsidRPr="00593CE7">
              <w:rPr>
                <w:b/>
              </w:rPr>
              <w:t>44,3 – общая</w:t>
            </w:r>
            <w:r w:rsidRPr="00593CE7">
              <w:rPr>
                <w:b/>
              </w:rPr>
              <w:br/>
              <w:t>22,15 – доля</w:t>
            </w:r>
          </w:p>
        </w:tc>
        <w:tc>
          <w:tcPr>
            <w:tcW w:w="10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593CE7" w:rsidRDefault="0030252D">
            <w:pPr>
              <w:rPr>
                <w:b/>
              </w:rPr>
            </w:pPr>
            <w:r w:rsidRPr="00593CE7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593CE7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RPr="000B7159" w:rsidTr="000051F9">
        <w:trPr>
          <w:trHeight w:val="1095"/>
        </w:trPr>
        <w:tc>
          <w:tcPr>
            <w:tcW w:w="21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0B7159" w:rsidRDefault="0030252D">
            <w:pPr>
              <w:rPr>
                <w:b/>
              </w:rPr>
            </w:pPr>
            <w:r w:rsidRPr="000B7159">
              <w:rPr>
                <w:b/>
              </w:rPr>
              <w:t>Шишкина О.В.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593CE7" w:rsidRDefault="0030252D" w:rsidP="000B7159">
            <w:pPr>
              <w:rPr>
                <w:b/>
              </w:rPr>
            </w:pPr>
            <w:r w:rsidRPr="00593CE7">
              <w:rPr>
                <w:b/>
              </w:rPr>
              <w:t>Заместитель начальника Управления</w:t>
            </w:r>
          </w:p>
          <w:p w:rsidR="0030252D" w:rsidRPr="00593CE7" w:rsidRDefault="0030252D" w:rsidP="000B7159">
            <w:pPr>
              <w:rPr>
                <w:b/>
                <w:highlight w:val="red"/>
              </w:rPr>
            </w:pPr>
            <w:r w:rsidRPr="00593CE7">
              <w:rPr>
                <w:b/>
              </w:rPr>
              <w:t>Минюста России по Забайкальскому краю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593CE7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650 562</w:t>
            </w:r>
          </w:p>
        </w:tc>
        <w:tc>
          <w:tcPr>
            <w:tcW w:w="3416" w:type="dxa"/>
            <w:tcBorders>
              <w:top w:val="single" w:sz="8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593CE7" w:rsidRDefault="0030252D" w:rsidP="00593CE7">
            <w:pPr>
              <w:rPr>
                <w:b/>
              </w:rPr>
            </w:pPr>
            <w:r w:rsidRPr="00593CE7">
              <w:rPr>
                <w:b/>
              </w:rPr>
              <w:t xml:space="preserve">квартира </w:t>
            </w:r>
          </w:p>
          <w:p w:rsidR="0030252D" w:rsidRDefault="0030252D" w:rsidP="00593CE7">
            <w:pPr>
              <w:rPr>
                <w:b/>
              </w:rPr>
            </w:pPr>
            <w:r w:rsidRPr="00593CE7">
              <w:rPr>
                <w:b/>
              </w:rPr>
              <w:t xml:space="preserve">(собственность долевая, </w:t>
            </w:r>
            <w:r>
              <w:rPr>
                <w:b/>
              </w:rPr>
              <w:t>2/3)</w:t>
            </w:r>
          </w:p>
          <w:p w:rsidR="0030252D" w:rsidRPr="00593CE7" w:rsidRDefault="0030252D" w:rsidP="00593CE7">
            <w:pPr>
              <w:rPr>
                <w:b/>
              </w:rPr>
            </w:pPr>
          </w:p>
        </w:tc>
        <w:tc>
          <w:tcPr>
            <w:tcW w:w="1619" w:type="dxa"/>
            <w:tcBorders>
              <w:top w:val="single" w:sz="8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69,8 – общая</w:t>
            </w:r>
          </w:p>
          <w:p w:rsidR="0030252D" w:rsidRPr="00593CE7" w:rsidRDefault="0030252D" w:rsidP="00BB1BCC">
            <w:pPr>
              <w:rPr>
                <w:b/>
              </w:rPr>
            </w:pPr>
            <w:r>
              <w:rPr>
                <w:b/>
              </w:rPr>
              <w:t>46,5 – доля</w:t>
            </w:r>
          </w:p>
        </w:tc>
        <w:tc>
          <w:tcPr>
            <w:tcW w:w="1046" w:type="dxa"/>
            <w:tcBorders>
              <w:top w:val="single" w:sz="8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  <w:p w:rsidR="0030252D" w:rsidRDefault="0030252D">
            <w:pPr>
              <w:rPr>
                <w:b/>
              </w:rPr>
            </w:pPr>
          </w:p>
          <w:p w:rsidR="0030252D" w:rsidRDefault="0030252D">
            <w:pPr>
              <w:rPr>
                <w:b/>
              </w:rPr>
            </w:pPr>
          </w:p>
          <w:p w:rsidR="0030252D" w:rsidRPr="00593CE7" w:rsidRDefault="0030252D">
            <w:pPr>
              <w:rPr>
                <w:b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Тойота Витц</w:t>
            </w:r>
          </w:p>
          <w:p w:rsidR="0030252D" w:rsidRPr="00593CE7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</w:tr>
      <w:tr w:rsidR="0030252D" w:rsidRPr="000B7159" w:rsidTr="000051F9">
        <w:trPr>
          <w:trHeight w:val="555"/>
        </w:trPr>
        <w:tc>
          <w:tcPr>
            <w:tcW w:w="216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B7159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Pr="00593CE7" w:rsidRDefault="0030252D" w:rsidP="000B7159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593CE7" w:rsidRDefault="0030252D" w:rsidP="00593CE7">
            <w:pPr>
              <w:rPr>
                <w:b/>
              </w:rPr>
            </w:pPr>
            <w:r>
              <w:rPr>
                <w:b/>
              </w:rPr>
              <w:t>м/м в ГСК 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  <w:p w:rsidR="0030252D" w:rsidRDefault="0030252D" w:rsidP="00BB1BCC">
            <w:pPr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  <w:p w:rsidR="0030252D" w:rsidRDefault="0030252D" w:rsidP="00BB1BCC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</w:tr>
      <w:tr w:rsidR="0030252D" w:rsidRPr="000B7159" w:rsidTr="000051F9">
        <w:trPr>
          <w:trHeight w:val="825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B7159" w:rsidRDefault="0030252D">
            <w:pPr>
              <w:rPr>
                <w:b/>
              </w:rPr>
            </w:pPr>
            <w:r>
              <w:rPr>
                <w:b/>
              </w:rPr>
              <w:t>Дочь</w:t>
            </w:r>
          </w:p>
        </w:tc>
        <w:tc>
          <w:tcPr>
            <w:tcW w:w="3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593CE7" w:rsidRDefault="0030252D" w:rsidP="000B7159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8B54DD" w:rsidRDefault="0030252D" w:rsidP="007D193C">
            <w:pPr>
              <w:rPr>
                <w:b/>
              </w:rPr>
            </w:pPr>
            <w:r w:rsidRPr="008B54DD">
              <w:rPr>
                <w:b/>
              </w:rPr>
              <w:t>квартира</w:t>
            </w:r>
            <w:r w:rsidRPr="008B54DD">
              <w:rPr>
                <w:b/>
              </w:rPr>
              <w:br/>
              <w:t>(пользование)</w:t>
            </w:r>
          </w:p>
        </w:tc>
        <w:tc>
          <w:tcPr>
            <w:tcW w:w="161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8B54DD" w:rsidRDefault="0030252D" w:rsidP="007D193C">
            <w:pPr>
              <w:rPr>
                <w:b/>
              </w:rPr>
            </w:pPr>
            <w:r>
              <w:rPr>
                <w:b/>
              </w:rPr>
              <w:t>69,8</w:t>
            </w:r>
            <w:r w:rsidRPr="008B54DD">
              <w:rPr>
                <w:b/>
              </w:rPr>
              <w:br/>
            </w:r>
          </w:p>
        </w:tc>
        <w:tc>
          <w:tcPr>
            <w:tcW w:w="10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8B54DD" w:rsidRDefault="0030252D" w:rsidP="007D193C">
            <w:pPr>
              <w:rPr>
                <w:b/>
              </w:rPr>
            </w:pPr>
            <w:r w:rsidRPr="008B54DD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trHeight w:val="555"/>
        </w:trPr>
        <w:tc>
          <w:tcPr>
            <w:tcW w:w="21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8B54DD" w:rsidRDefault="0030252D">
            <w:pPr>
              <w:rPr>
                <w:b/>
              </w:rPr>
            </w:pPr>
            <w:r w:rsidRPr="008B54DD">
              <w:rPr>
                <w:b/>
              </w:rPr>
              <w:t xml:space="preserve">Кузьмина Н. В. 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8B54DD" w:rsidRDefault="0030252D">
            <w:pPr>
              <w:rPr>
                <w:b/>
              </w:rPr>
            </w:pPr>
            <w:r w:rsidRPr="008B54DD">
              <w:rPr>
                <w:b/>
              </w:rPr>
              <w:t>Начальник Управления</w:t>
            </w:r>
          </w:p>
          <w:p w:rsidR="0030252D" w:rsidRPr="008B54DD" w:rsidRDefault="0030252D">
            <w:pPr>
              <w:rPr>
                <w:b/>
              </w:rPr>
            </w:pPr>
            <w:r w:rsidRPr="008B54DD">
              <w:rPr>
                <w:b/>
              </w:rPr>
              <w:t>Минюста России по Ивановской области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8B54DD" w:rsidRDefault="0030252D">
            <w:pPr>
              <w:jc w:val="center"/>
              <w:rPr>
                <w:b/>
              </w:rPr>
            </w:pPr>
            <w:r w:rsidRPr="008B54DD">
              <w:rPr>
                <w:b/>
              </w:rPr>
              <w:t>4</w:t>
            </w:r>
            <w:r>
              <w:rPr>
                <w:b/>
              </w:rPr>
              <w:t>94</w:t>
            </w:r>
            <w:r w:rsidRPr="008B54DD">
              <w:rPr>
                <w:b/>
              </w:rPr>
              <w:t> </w:t>
            </w:r>
            <w:r>
              <w:rPr>
                <w:b/>
              </w:rPr>
              <w:t>928</w:t>
            </w:r>
            <w:r w:rsidRPr="008B54DD">
              <w:rPr>
                <w:b/>
              </w:rPr>
              <w:t>,</w:t>
            </w:r>
            <w:r>
              <w:rPr>
                <w:b/>
              </w:rPr>
              <w:t>13</w:t>
            </w:r>
          </w:p>
        </w:tc>
        <w:tc>
          <w:tcPr>
            <w:tcW w:w="3416" w:type="dxa"/>
            <w:tcBorders>
              <w:top w:val="single" w:sz="8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8B54DD" w:rsidRDefault="0030252D">
            <w:pPr>
              <w:rPr>
                <w:b/>
              </w:rPr>
            </w:pPr>
            <w:r w:rsidRPr="008B54DD">
              <w:rPr>
                <w:b/>
              </w:rPr>
              <w:t>приусадебный участок</w:t>
            </w:r>
            <w:r w:rsidRPr="008B54DD">
              <w:rPr>
                <w:b/>
              </w:rPr>
              <w:br/>
              <w:t>(</w:t>
            </w:r>
            <w:r>
              <w:rPr>
                <w:b/>
              </w:rPr>
              <w:t>индивидуальная</w:t>
            </w:r>
            <w:r w:rsidRPr="008B54DD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8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8B54DD" w:rsidRDefault="0030252D">
            <w:pPr>
              <w:rPr>
                <w:b/>
              </w:rPr>
            </w:pPr>
            <w:r w:rsidRPr="008B54DD">
              <w:rPr>
                <w:b/>
              </w:rPr>
              <w:t>1423</w:t>
            </w:r>
          </w:p>
        </w:tc>
        <w:tc>
          <w:tcPr>
            <w:tcW w:w="1046" w:type="dxa"/>
            <w:tcBorders>
              <w:top w:val="single" w:sz="8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8B54DD" w:rsidRDefault="0030252D">
            <w:pPr>
              <w:rPr>
                <w:b/>
              </w:rPr>
            </w:pPr>
            <w:r w:rsidRPr="008B54DD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trHeight w:val="279"/>
        </w:trPr>
        <w:tc>
          <w:tcPr>
            <w:tcW w:w="21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8B54DD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8B54DD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8B54DD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8B54DD" w:rsidRDefault="0030252D">
            <w:pPr>
              <w:rPr>
                <w:b/>
              </w:rPr>
            </w:pPr>
            <w:r w:rsidRPr="008B54DD">
              <w:rPr>
                <w:b/>
              </w:rPr>
              <w:t>жилой дом</w:t>
            </w:r>
            <w:r w:rsidRPr="008B54DD">
              <w:rPr>
                <w:b/>
              </w:rPr>
              <w:br/>
              <w:t>(</w:t>
            </w:r>
            <w:r>
              <w:rPr>
                <w:b/>
              </w:rPr>
              <w:t>индивидуальная</w:t>
            </w:r>
            <w:r w:rsidRPr="008B54DD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8B54DD" w:rsidRDefault="0030252D">
            <w:pPr>
              <w:rPr>
                <w:b/>
              </w:rPr>
            </w:pPr>
            <w:r w:rsidRPr="008B54DD">
              <w:rPr>
                <w:b/>
              </w:rPr>
              <w:t>41,2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8B54DD" w:rsidRDefault="0030252D">
            <w:pPr>
              <w:rPr>
                <w:b/>
              </w:rPr>
            </w:pPr>
            <w:r w:rsidRPr="008B54DD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trHeight w:val="277"/>
        </w:trPr>
        <w:tc>
          <w:tcPr>
            <w:tcW w:w="21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8B54DD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8B54DD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8B54DD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8B54DD" w:rsidRDefault="0030252D">
            <w:pPr>
              <w:rPr>
                <w:b/>
              </w:rPr>
            </w:pPr>
            <w:r w:rsidRPr="008B54DD">
              <w:rPr>
                <w:b/>
              </w:rPr>
              <w:t>квартира</w:t>
            </w:r>
            <w:r w:rsidRPr="008B54DD">
              <w:rPr>
                <w:b/>
              </w:rPr>
              <w:br/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8B54DD" w:rsidRDefault="0030252D">
            <w:pPr>
              <w:rPr>
                <w:b/>
              </w:rPr>
            </w:pPr>
            <w:r w:rsidRPr="008B54DD">
              <w:rPr>
                <w:b/>
              </w:rPr>
              <w:t>30,2</w:t>
            </w:r>
            <w:r w:rsidRPr="008B54DD">
              <w:rPr>
                <w:b/>
              </w:rPr>
              <w:br/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8B54DD" w:rsidRDefault="0030252D">
            <w:pPr>
              <w:rPr>
                <w:b/>
              </w:rPr>
            </w:pPr>
            <w:r w:rsidRPr="008B54DD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trHeight w:val="555"/>
        </w:trPr>
        <w:tc>
          <w:tcPr>
            <w:tcW w:w="21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8B54DD" w:rsidRDefault="0030252D">
            <w:pPr>
              <w:rPr>
                <w:b/>
              </w:rPr>
            </w:pPr>
            <w:r w:rsidRPr="008B54DD">
              <w:rPr>
                <w:b/>
              </w:rPr>
              <w:t>Нестеренко И. А.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8B54DD" w:rsidRDefault="0030252D">
            <w:pPr>
              <w:rPr>
                <w:b/>
              </w:rPr>
            </w:pPr>
            <w:r w:rsidRPr="008B54DD">
              <w:rPr>
                <w:b/>
              </w:rPr>
              <w:t>Заместитель начальника Управления Минюста России по Ивановской области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8B54DD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58</w:t>
            </w:r>
            <w:r w:rsidRPr="008B54DD">
              <w:rPr>
                <w:b/>
              </w:rPr>
              <w:t>7 </w:t>
            </w:r>
            <w:r>
              <w:rPr>
                <w:b/>
              </w:rPr>
              <w:t>153</w:t>
            </w:r>
            <w:r w:rsidRPr="008B54DD">
              <w:rPr>
                <w:b/>
              </w:rPr>
              <w:t>,</w:t>
            </w:r>
            <w:r>
              <w:rPr>
                <w:b/>
              </w:rPr>
              <w:t>00</w:t>
            </w:r>
          </w:p>
        </w:tc>
        <w:tc>
          <w:tcPr>
            <w:tcW w:w="3416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8B54DD" w:rsidRDefault="0030252D">
            <w:pPr>
              <w:rPr>
                <w:b/>
              </w:rPr>
            </w:pPr>
            <w:r w:rsidRPr="008B54DD">
              <w:rPr>
                <w:b/>
              </w:rPr>
              <w:t>приусадебный участок</w:t>
            </w:r>
            <w:r w:rsidRPr="008B54DD">
              <w:rPr>
                <w:b/>
              </w:rPr>
              <w:br/>
              <w:t>(</w:t>
            </w:r>
            <w:r>
              <w:rPr>
                <w:b/>
              </w:rPr>
              <w:t>индивидуальная</w:t>
            </w:r>
            <w:r w:rsidRPr="008B54DD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8B54DD" w:rsidRDefault="0030252D">
            <w:pPr>
              <w:rPr>
                <w:b/>
              </w:rPr>
            </w:pPr>
            <w:r w:rsidRPr="008B54DD">
              <w:rPr>
                <w:b/>
              </w:rPr>
              <w:t>2100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8B54DD" w:rsidRDefault="0030252D">
            <w:pPr>
              <w:rPr>
                <w:b/>
              </w:rPr>
            </w:pPr>
            <w:r w:rsidRPr="008B54DD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8B54DD" w:rsidRDefault="0030252D">
            <w:pPr>
              <w:rPr>
                <w:b/>
              </w:rPr>
            </w:pPr>
            <w:r w:rsidRPr="008B54DD">
              <w:rPr>
                <w:b/>
              </w:rPr>
              <w:t>а/м Лада Калина</w:t>
            </w:r>
          </w:p>
          <w:p w:rsidR="0030252D" w:rsidRDefault="0030252D">
            <w:pPr>
              <w:rPr>
                <w:color w:val="FF0000"/>
              </w:rPr>
            </w:pPr>
            <w:r w:rsidRPr="008B54DD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8B54DD">
              <w:rPr>
                <w:b/>
              </w:rPr>
              <w:t>)</w:t>
            </w:r>
          </w:p>
        </w:tc>
      </w:tr>
      <w:tr w:rsidR="0030252D" w:rsidTr="000051F9">
        <w:trPr>
          <w:trHeight w:val="279"/>
        </w:trPr>
        <w:tc>
          <w:tcPr>
            <w:tcW w:w="21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8B54DD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8B54DD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8B54DD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8B54DD" w:rsidRDefault="0030252D">
            <w:pPr>
              <w:rPr>
                <w:b/>
              </w:rPr>
            </w:pPr>
            <w:r w:rsidRPr="008B54DD">
              <w:rPr>
                <w:b/>
              </w:rPr>
              <w:t>приусадебный участок</w:t>
            </w:r>
            <w:r w:rsidRPr="008B54DD">
              <w:rPr>
                <w:b/>
              </w:rPr>
              <w:br/>
              <w:t>(</w:t>
            </w:r>
            <w:r>
              <w:rPr>
                <w:b/>
              </w:rPr>
              <w:t>индивидуальная</w:t>
            </w:r>
            <w:r w:rsidRPr="008B54DD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8B54DD" w:rsidRDefault="0030252D">
            <w:pPr>
              <w:rPr>
                <w:b/>
              </w:rPr>
            </w:pPr>
            <w:r w:rsidRPr="008B54DD">
              <w:rPr>
                <w:b/>
              </w:rPr>
              <w:t>500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8B54DD" w:rsidRDefault="0030252D">
            <w:pPr>
              <w:rPr>
                <w:b/>
              </w:rPr>
            </w:pPr>
            <w:r w:rsidRPr="008B54DD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>
            <w:pPr>
              <w:rPr>
                <w:color w:val="FF0000"/>
              </w:rPr>
            </w:pPr>
          </w:p>
        </w:tc>
      </w:tr>
      <w:tr w:rsidR="0030252D" w:rsidTr="000051F9">
        <w:trPr>
          <w:trHeight w:val="552"/>
        </w:trPr>
        <w:tc>
          <w:tcPr>
            <w:tcW w:w="21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8B54DD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8B54DD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8B54DD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8B54DD" w:rsidRDefault="0030252D">
            <w:pPr>
              <w:rPr>
                <w:b/>
              </w:rPr>
            </w:pPr>
            <w:r w:rsidRPr="008B54DD">
              <w:rPr>
                <w:b/>
              </w:rPr>
              <w:t>жилой дом</w:t>
            </w:r>
            <w:r w:rsidRPr="008B54DD">
              <w:rPr>
                <w:b/>
              </w:rPr>
              <w:br/>
              <w:t>(</w:t>
            </w:r>
            <w:r>
              <w:rPr>
                <w:b/>
              </w:rPr>
              <w:t>индивидуальная</w:t>
            </w:r>
            <w:r w:rsidRPr="008B54DD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8B54DD" w:rsidRDefault="0030252D">
            <w:pPr>
              <w:rPr>
                <w:b/>
              </w:rPr>
            </w:pPr>
            <w:r w:rsidRPr="008B54DD">
              <w:rPr>
                <w:b/>
              </w:rPr>
              <w:t>36,2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8B54DD" w:rsidRDefault="0030252D">
            <w:pPr>
              <w:rPr>
                <w:b/>
              </w:rPr>
            </w:pPr>
            <w:r w:rsidRPr="008B54DD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>
            <w:pPr>
              <w:rPr>
                <w:color w:val="FF0000"/>
              </w:rPr>
            </w:pPr>
          </w:p>
        </w:tc>
      </w:tr>
      <w:tr w:rsidR="0030252D" w:rsidTr="000051F9">
        <w:trPr>
          <w:trHeight w:val="585"/>
        </w:trPr>
        <w:tc>
          <w:tcPr>
            <w:tcW w:w="21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8B54DD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8B54DD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8B54DD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8B54DD" w:rsidRDefault="0030252D">
            <w:pPr>
              <w:rPr>
                <w:b/>
              </w:rPr>
            </w:pPr>
            <w:r w:rsidRPr="008B54DD">
              <w:rPr>
                <w:b/>
              </w:rPr>
              <w:t>квартира</w:t>
            </w:r>
          </w:p>
          <w:p w:rsidR="0030252D" w:rsidRPr="008B54DD" w:rsidRDefault="0030252D" w:rsidP="00BB1BCC">
            <w:pPr>
              <w:rPr>
                <w:b/>
              </w:rPr>
            </w:pPr>
            <w:r w:rsidRPr="008B54DD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8B54DD">
              <w:rPr>
                <w:b/>
              </w:rPr>
              <w:t>52,5</w:t>
            </w:r>
          </w:p>
          <w:p w:rsidR="0030252D" w:rsidRPr="008B54DD" w:rsidRDefault="0030252D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8B54DD">
              <w:rPr>
                <w:b/>
              </w:rPr>
              <w:t>Россия</w:t>
            </w:r>
          </w:p>
          <w:p w:rsidR="0030252D" w:rsidRPr="008B54DD" w:rsidRDefault="0030252D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>
            <w:pPr>
              <w:rPr>
                <w:color w:val="FF0000"/>
              </w:rPr>
            </w:pPr>
          </w:p>
        </w:tc>
      </w:tr>
      <w:tr w:rsidR="0030252D" w:rsidTr="000051F9">
        <w:trPr>
          <w:trHeight w:val="510"/>
        </w:trPr>
        <w:tc>
          <w:tcPr>
            <w:tcW w:w="216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8B54DD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8B54DD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8B54DD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8B54DD" w:rsidRDefault="0030252D" w:rsidP="00BB1BCC">
            <w:pPr>
              <w:rPr>
                <w:b/>
              </w:rPr>
            </w:pPr>
            <w:r>
              <w:rPr>
                <w:b/>
              </w:rPr>
              <w:t>квартира 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8B54DD" w:rsidRDefault="0030252D" w:rsidP="00BB1BCC">
            <w:pPr>
              <w:rPr>
                <w:b/>
              </w:rPr>
            </w:pPr>
            <w:r>
              <w:rPr>
                <w:b/>
              </w:rPr>
              <w:t>43,8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8B54DD" w:rsidRDefault="0030252D" w:rsidP="00BB1BCC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>
            <w:pPr>
              <w:rPr>
                <w:color w:val="FF0000"/>
              </w:rPr>
            </w:pPr>
          </w:p>
        </w:tc>
      </w:tr>
      <w:tr w:rsidR="0030252D" w:rsidTr="000051F9">
        <w:trPr>
          <w:trHeight w:val="1108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50472" w:rsidRDefault="0030252D">
            <w:pPr>
              <w:rPr>
                <w:b/>
              </w:rPr>
            </w:pPr>
            <w:r w:rsidRPr="00250472">
              <w:rPr>
                <w:b/>
              </w:rPr>
              <w:t>Ильясов Х.И.</w:t>
            </w:r>
          </w:p>
          <w:p w:rsidR="0030252D" w:rsidRPr="00250472" w:rsidRDefault="0030252D">
            <w:pPr>
              <w:rPr>
                <w:b/>
              </w:rPr>
            </w:pP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50472" w:rsidRDefault="0030252D">
            <w:pPr>
              <w:rPr>
                <w:b/>
              </w:rPr>
            </w:pPr>
            <w:r w:rsidRPr="00250472">
              <w:rPr>
                <w:b/>
              </w:rPr>
              <w:t>Начальник</w:t>
            </w:r>
          </w:p>
          <w:p w:rsidR="0030252D" w:rsidRPr="00250472" w:rsidRDefault="0030252D">
            <w:pPr>
              <w:rPr>
                <w:b/>
              </w:rPr>
            </w:pPr>
            <w:r w:rsidRPr="00250472">
              <w:rPr>
                <w:b/>
              </w:rPr>
              <w:t>Управления Минюста России по Республике Ингушетия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50472" w:rsidRDefault="0030252D">
            <w:pPr>
              <w:jc w:val="center"/>
              <w:rPr>
                <w:b/>
              </w:rPr>
            </w:pPr>
            <w:r w:rsidRPr="00250472">
              <w:rPr>
                <w:b/>
              </w:rPr>
              <w:t>5</w:t>
            </w:r>
            <w:r>
              <w:rPr>
                <w:b/>
              </w:rPr>
              <w:t>96</w:t>
            </w:r>
            <w:r w:rsidRPr="00250472">
              <w:rPr>
                <w:b/>
              </w:rPr>
              <w:t> 38</w:t>
            </w:r>
            <w:r>
              <w:rPr>
                <w:b/>
              </w:rPr>
              <w:t>3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50472" w:rsidRDefault="0030252D">
            <w:pPr>
              <w:rPr>
                <w:b/>
              </w:rPr>
            </w:pPr>
            <w:r w:rsidRPr="00250472">
              <w:rPr>
                <w:b/>
              </w:rPr>
              <w:t>квартира</w:t>
            </w:r>
          </w:p>
          <w:p w:rsidR="0030252D" w:rsidRPr="00250472" w:rsidRDefault="0030252D">
            <w:pPr>
              <w:rPr>
                <w:b/>
              </w:rPr>
            </w:pPr>
            <w:r w:rsidRPr="00250472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50472" w:rsidRDefault="0030252D">
            <w:pPr>
              <w:rPr>
                <w:b/>
              </w:rPr>
            </w:pPr>
            <w:r w:rsidRPr="00250472">
              <w:rPr>
                <w:b/>
              </w:rPr>
              <w:t>59,5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50472" w:rsidRDefault="0030252D">
            <w:pPr>
              <w:rPr>
                <w:b/>
              </w:rPr>
            </w:pPr>
            <w:r w:rsidRPr="00250472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trHeight w:val="159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50472" w:rsidRDefault="0030252D">
            <w:pPr>
              <w:rPr>
                <w:b/>
              </w:rPr>
            </w:pPr>
            <w:r w:rsidRPr="00250472">
              <w:rPr>
                <w:b/>
              </w:rPr>
              <w:t xml:space="preserve">Дочь 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50472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65FA0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50472" w:rsidRDefault="0030252D">
            <w:pPr>
              <w:rPr>
                <w:b/>
              </w:rPr>
            </w:pPr>
            <w:r w:rsidRPr="00250472">
              <w:rPr>
                <w:b/>
              </w:rPr>
              <w:t>квартира</w:t>
            </w:r>
          </w:p>
          <w:p w:rsidR="0030252D" w:rsidRPr="00250472" w:rsidRDefault="0030252D">
            <w:pPr>
              <w:rPr>
                <w:b/>
              </w:rPr>
            </w:pPr>
            <w:r w:rsidRPr="00250472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50472" w:rsidRDefault="0030252D">
            <w:pPr>
              <w:rPr>
                <w:b/>
              </w:rPr>
            </w:pPr>
            <w:r w:rsidRPr="00250472">
              <w:rPr>
                <w:b/>
              </w:rPr>
              <w:t>62,7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50472" w:rsidRDefault="0030252D">
            <w:pPr>
              <w:rPr>
                <w:b/>
              </w:rPr>
            </w:pPr>
            <w:r w:rsidRPr="00250472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trHeight w:val="159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50472" w:rsidRDefault="0030252D">
            <w:pPr>
              <w:rPr>
                <w:b/>
              </w:rPr>
            </w:pPr>
            <w:r w:rsidRPr="00250472">
              <w:rPr>
                <w:b/>
              </w:rPr>
              <w:t>Дочь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50472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65FA0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50472" w:rsidRDefault="0030252D">
            <w:pPr>
              <w:rPr>
                <w:b/>
              </w:rPr>
            </w:pPr>
            <w:r w:rsidRPr="00250472">
              <w:rPr>
                <w:b/>
              </w:rPr>
              <w:t>квартира</w:t>
            </w:r>
          </w:p>
          <w:p w:rsidR="0030252D" w:rsidRPr="00250472" w:rsidRDefault="0030252D">
            <w:pPr>
              <w:rPr>
                <w:b/>
              </w:rPr>
            </w:pPr>
            <w:r w:rsidRPr="00250472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50472" w:rsidRDefault="0030252D">
            <w:pPr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50472" w:rsidRDefault="0030252D">
            <w:pPr>
              <w:rPr>
                <w:b/>
              </w:rPr>
            </w:pPr>
            <w:r w:rsidRPr="00250472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trHeight w:val="159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50472" w:rsidRDefault="0030252D">
            <w:pPr>
              <w:rPr>
                <w:b/>
              </w:rPr>
            </w:pPr>
            <w:r w:rsidRPr="00250472">
              <w:rPr>
                <w:b/>
              </w:rPr>
              <w:t>Дочь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50472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65FA0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50472" w:rsidRDefault="0030252D">
            <w:pPr>
              <w:rPr>
                <w:b/>
              </w:rPr>
            </w:pPr>
            <w:r w:rsidRPr="00250472">
              <w:rPr>
                <w:b/>
              </w:rPr>
              <w:t>квартира</w:t>
            </w:r>
          </w:p>
          <w:p w:rsidR="0030252D" w:rsidRPr="00250472" w:rsidRDefault="0030252D">
            <w:pPr>
              <w:rPr>
                <w:b/>
              </w:rPr>
            </w:pPr>
            <w:r w:rsidRPr="00250472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50472" w:rsidRDefault="0030252D">
            <w:pPr>
              <w:rPr>
                <w:b/>
              </w:rPr>
            </w:pPr>
            <w:r w:rsidRPr="00250472">
              <w:rPr>
                <w:b/>
              </w:rPr>
              <w:t>62,7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50472" w:rsidRDefault="0030252D">
            <w:pPr>
              <w:rPr>
                <w:b/>
              </w:rPr>
            </w:pPr>
            <w:r w:rsidRPr="00250472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trHeight w:val="159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Дочь</w:t>
            </w:r>
          </w:p>
          <w:p w:rsidR="0030252D" w:rsidRPr="00250472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50472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65FA0" w:rsidRDefault="0030252D" w:rsidP="00165FA0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50472" w:rsidRDefault="0030252D" w:rsidP="00165FA0">
            <w:pPr>
              <w:rPr>
                <w:b/>
              </w:rPr>
            </w:pPr>
            <w:r w:rsidRPr="00250472">
              <w:rPr>
                <w:b/>
              </w:rPr>
              <w:t>квартира</w:t>
            </w:r>
          </w:p>
          <w:p w:rsidR="0030252D" w:rsidRPr="00250472" w:rsidRDefault="0030252D" w:rsidP="00165FA0">
            <w:pPr>
              <w:rPr>
                <w:b/>
              </w:rPr>
            </w:pPr>
            <w:r w:rsidRPr="00250472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50472" w:rsidRDefault="0030252D" w:rsidP="00165FA0">
            <w:pPr>
              <w:rPr>
                <w:b/>
              </w:rPr>
            </w:pPr>
            <w:r w:rsidRPr="00250472">
              <w:rPr>
                <w:b/>
              </w:rPr>
              <w:t>62,7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50472" w:rsidRDefault="0030252D" w:rsidP="00165FA0">
            <w:pPr>
              <w:rPr>
                <w:b/>
              </w:rPr>
            </w:pPr>
            <w:r w:rsidRPr="00250472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165FA0">
            <w:r>
              <w:t>–</w:t>
            </w:r>
          </w:p>
        </w:tc>
      </w:tr>
      <w:tr w:rsidR="0030252D" w:rsidTr="000051F9">
        <w:trPr>
          <w:trHeight w:val="159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50472" w:rsidRDefault="0030252D">
            <w:pPr>
              <w:rPr>
                <w:b/>
              </w:rPr>
            </w:pPr>
            <w:r w:rsidRPr="00250472">
              <w:rPr>
                <w:b/>
              </w:rPr>
              <w:t xml:space="preserve">Сын 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50472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65FA0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50472" w:rsidRDefault="0030252D">
            <w:pPr>
              <w:rPr>
                <w:b/>
              </w:rPr>
            </w:pPr>
            <w:r w:rsidRPr="00250472">
              <w:rPr>
                <w:b/>
              </w:rPr>
              <w:t>квартира</w:t>
            </w:r>
          </w:p>
          <w:p w:rsidR="0030252D" w:rsidRPr="00250472" w:rsidRDefault="0030252D">
            <w:pPr>
              <w:rPr>
                <w:b/>
              </w:rPr>
            </w:pPr>
            <w:r w:rsidRPr="00250472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50472" w:rsidRDefault="0030252D">
            <w:pPr>
              <w:rPr>
                <w:b/>
              </w:rPr>
            </w:pPr>
            <w:r w:rsidRPr="00250472">
              <w:rPr>
                <w:b/>
              </w:rPr>
              <w:t>62,7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50472" w:rsidRDefault="0030252D">
            <w:pPr>
              <w:rPr>
                <w:b/>
              </w:rPr>
            </w:pPr>
            <w:r w:rsidRPr="00250472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trHeight w:val="159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50472" w:rsidRDefault="0030252D">
            <w:pPr>
              <w:rPr>
                <w:b/>
              </w:rPr>
            </w:pPr>
            <w:r w:rsidRPr="00250472">
              <w:rPr>
                <w:b/>
              </w:rPr>
              <w:t xml:space="preserve">Сын 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50472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50472" w:rsidRDefault="0030252D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50472" w:rsidRDefault="0030252D">
            <w:pPr>
              <w:rPr>
                <w:b/>
              </w:rPr>
            </w:pPr>
            <w:r w:rsidRPr="00250472">
              <w:rPr>
                <w:b/>
              </w:rPr>
              <w:t>жилой дом</w:t>
            </w:r>
          </w:p>
          <w:p w:rsidR="0030252D" w:rsidRPr="00250472" w:rsidRDefault="0030252D">
            <w:pPr>
              <w:rPr>
                <w:b/>
              </w:rPr>
            </w:pPr>
            <w:r w:rsidRPr="00250472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50472" w:rsidRDefault="0030252D">
            <w:pPr>
              <w:rPr>
                <w:b/>
              </w:rPr>
            </w:pPr>
            <w:r w:rsidRPr="00250472">
              <w:rPr>
                <w:b/>
              </w:rPr>
              <w:t>26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50472" w:rsidRDefault="0030252D">
            <w:pPr>
              <w:rPr>
                <w:b/>
              </w:rPr>
            </w:pPr>
            <w:r w:rsidRPr="00250472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trHeight w:val="825"/>
        </w:trPr>
        <w:tc>
          <w:tcPr>
            <w:tcW w:w="21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50472" w:rsidRDefault="0030252D">
            <w:pPr>
              <w:rPr>
                <w:b/>
              </w:rPr>
            </w:pPr>
            <w:r w:rsidRPr="00250472">
              <w:rPr>
                <w:b/>
              </w:rPr>
              <w:t>Озиев Р.Х.</w:t>
            </w:r>
          </w:p>
          <w:p w:rsidR="0030252D" w:rsidRPr="00250472" w:rsidRDefault="0030252D">
            <w:pPr>
              <w:rPr>
                <w:b/>
              </w:rPr>
            </w:pP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50472" w:rsidRDefault="0030252D">
            <w:pPr>
              <w:rPr>
                <w:b/>
              </w:rPr>
            </w:pPr>
            <w:r w:rsidRPr="00250472">
              <w:rPr>
                <w:b/>
              </w:rPr>
              <w:t>Заместитель начальника</w:t>
            </w:r>
          </w:p>
          <w:p w:rsidR="0030252D" w:rsidRPr="00250472" w:rsidRDefault="0030252D">
            <w:pPr>
              <w:rPr>
                <w:b/>
              </w:rPr>
            </w:pPr>
            <w:r w:rsidRPr="00250472">
              <w:rPr>
                <w:b/>
              </w:rPr>
              <w:t>Управления Минюста России по Республике Ингушетия</w:t>
            </w:r>
          </w:p>
          <w:p w:rsidR="0030252D" w:rsidRPr="00250472" w:rsidRDefault="0030252D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50472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4 766</w:t>
            </w:r>
            <w:r w:rsidRPr="00250472">
              <w:rPr>
                <w:b/>
              </w:rPr>
              <w:t> </w:t>
            </w:r>
            <w:r>
              <w:rPr>
                <w:b/>
              </w:rPr>
              <w:t>735</w:t>
            </w:r>
          </w:p>
        </w:tc>
        <w:tc>
          <w:tcPr>
            <w:tcW w:w="3416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250472">
              <w:rPr>
                <w:b/>
              </w:rPr>
              <w:t xml:space="preserve">земельный участок </w:t>
            </w:r>
          </w:p>
          <w:p w:rsidR="0030252D" w:rsidRPr="00250472" w:rsidRDefault="0030252D">
            <w:pPr>
              <w:rPr>
                <w:b/>
              </w:rPr>
            </w:pPr>
            <w:r w:rsidRPr="00250472">
              <w:rPr>
                <w:b/>
              </w:rPr>
              <w:t xml:space="preserve">под </w:t>
            </w:r>
            <w:r>
              <w:rPr>
                <w:b/>
              </w:rPr>
              <w:t>ИЖС</w:t>
            </w:r>
          </w:p>
          <w:p w:rsidR="0030252D" w:rsidRPr="00250472" w:rsidRDefault="0030252D">
            <w:pPr>
              <w:rPr>
                <w:b/>
              </w:rPr>
            </w:pPr>
            <w:r w:rsidRPr="00250472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250472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250472" w:rsidRDefault="0030252D">
            <w:pPr>
              <w:rPr>
                <w:b/>
              </w:rPr>
            </w:pPr>
            <w:r w:rsidRPr="00250472">
              <w:rPr>
                <w:b/>
              </w:rPr>
              <w:t>600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250472" w:rsidRDefault="0030252D">
            <w:pPr>
              <w:rPr>
                <w:b/>
              </w:rPr>
            </w:pPr>
            <w:r w:rsidRPr="00250472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trHeight w:val="605"/>
        </w:trPr>
        <w:tc>
          <w:tcPr>
            <w:tcW w:w="21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50472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50472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50472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50472" w:rsidRDefault="0030252D">
            <w:pPr>
              <w:rPr>
                <w:b/>
              </w:rPr>
            </w:pPr>
            <w:r w:rsidRPr="00250472">
              <w:rPr>
                <w:b/>
              </w:rPr>
              <w:t>жилой дом</w:t>
            </w:r>
          </w:p>
          <w:p w:rsidR="0030252D" w:rsidRPr="00250472" w:rsidRDefault="0030252D">
            <w:pPr>
              <w:rPr>
                <w:b/>
              </w:rPr>
            </w:pPr>
            <w:r w:rsidRPr="00250472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50472" w:rsidRDefault="0030252D">
            <w:pPr>
              <w:rPr>
                <w:b/>
              </w:rPr>
            </w:pPr>
            <w:r>
              <w:rPr>
                <w:b/>
              </w:rPr>
              <w:t>78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50472" w:rsidRDefault="0030252D">
            <w:pPr>
              <w:rPr>
                <w:b/>
              </w:rPr>
            </w:pPr>
            <w:r w:rsidRPr="00250472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trHeight w:val="825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50472" w:rsidRDefault="0030252D">
            <w:pPr>
              <w:rPr>
                <w:b/>
              </w:rPr>
            </w:pPr>
            <w:r w:rsidRPr="00250472">
              <w:rPr>
                <w:b/>
              </w:rPr>
              <w:t>Супруга</w:t>
            </w:r>
          </w:p>
          <w:p w:rsidR="0030252D" w:rsidRPr="00250472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50472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50472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66</w:t>
            </w:r>
            <w:r w:rsidRPr="00250472">
              <w:rPr>
                <w:b/>
              </w:rPr>
              <w:t>3 6</w:t>
            </w:r>
            <w:r>
              <w:rPr>
                <w:b/>
              </w:rPr>
              <w:t>3</w:t>
            </w:r>
            <w:r w:rsidRPr="00250472">
              <w:rPr>
                <w:b/>
              </w:rPr>
              <w:t>4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50472" w:rsidRDefault="0030252D">
            <w:pPr>
              <w:rPr>
                <w:b/>
              </w:rPr>
            </w:pPr>
            <w:r w:rsidRPr="00250472">
              <w:rPr>
                <w:b/>
              </w:rPr>
              <w:t>жилой дом</w:t>
            </w:r>
          </w:p>
          <w:p w:rsidR="0030252D" w:rsidRPr="00250472" w:rsidRDefault="0030252D">
            <w:pPr>
              <w:rPr>
                <w:b/>
              </w:rPr>
            </w:pPr>
            <w:r w:rsidRPr="00250472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50472" w:rsidRDefault="0030252D">
            <w:pPr>
              <w:rPr>
                <w:b/>
              </w:rPr>
            </w:pPr>
            <w:r>
              <w:rPr>
                <w:b/>
              </w:rPr>
              <w:t>78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50472" w:rsidRDefault="0030252D">
            <w:pPr>
              <w:rPr>
                <w:b/>
              </w:rPr>
            </w:pPr>
            <w:r w:rsidRPr="00250472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trHeight w:val="159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50472" w:rsidRDefault="0030252D">
            <w:pPr>
              <w:rPr>
                <w:b/>
              </w:rPr>
            </w:pPr>
            <w:r w:rsidRPr="00250472">
              <w:rPr>
                <w:b/>
              </w:rPr>
              <w:t xml:space="preserve">Дочь 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50472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50472" w:rsidRDefault="0030252D">
            <w:pPr>
              <w:jc w:val="center"/>
              <w:rPr>
                <w:b/>
                <w:lang w:val="en-US"/>
              </w:rPr>
            </w:pPr>
            <w:r w:rsidRPr="00250472">
              <w:rPr>
                <w:b/>
              </w:rPr>
              <w:t>1</w:t>
            </w:r>
            <w:r>
              <w:rPr>
                <w:b/>
              </w:rPr>
              <w:t>26</w:t>
            </w:r>
            <w:r w:rsidRPr="00250472">
              <w:rPr>
                <w:b/>
              </w:rPr>
              <w:t xml:space="preserve"> </w:t>
            </w:r>
            <w:r>
              <w:rPr>
                <w:b/>
              </w:rPr>
              <w:t>6</w:t>
            </w:r>
            <w:r w:rsidRPr="00250472">
              <w:rPr>
                <w:b/>
              </w:rPr>
              <w:t>00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50472" w:rsidRDefault="0030252D">
            <w:pPr>
              <w:rPr>
                <w:b/>
              </w:rPr>
            </w:pPr>
            <w:r w:rsidRPr="00250472">
              <w:rPr>
                <w:b/>
              </w:rPr>
              <w:t>жилой дом</w:t>
            </w:r>
          </w:p>
          <w:p w:rsidR="0030252D" w:rsidRPr="00250472" w:rsidRDefault="0030252D">
            <w:pPr>
              <w:rPr>
                <w:b/>
              </w:rPr>
            </w:pPr>
            <w:r w:rsidRPr="00250472">
              <w:rPr>
                <w:b/>
              </w:rPr>
              <w:t>(</w:t>
            </w:r>
            <w:r>
              <w:rPr>
                <w:b/>
              </w:rPr>
              <w:t>пользование</w:t>
            </w:r>
            <w:r w:rsidRPr="00250472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50472" w:rsidRDefault="0030252D">
            <w:pPr>
              <w:rPr>
                <w:b/>
              </w:rPr>
            </w:pPr>
            <w:r>
              <w:rPr>
                <w:b/>
              </w:rPr>
              <w:t>78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50472" w:rsidRDefault="0030252D">
            <w:pPr>
              <w:rPr>
                <w:b/>
              </w:rPr>
            </w:pPr>
            <w:r w:rsidRPr="00250472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trHeight w:val="159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50472" w:rsidRDefault="0030252D">
            <w:pPr>
              <w:rPr>
                <w:b/>
              </w:rPr>
            </w:pPr>
            <w:r w:rsidRPr="00250472">
              <w:rPr>
                <w:b/>
              </w:rPr>
              <w:t xml:space="preserve">Сын 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50472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5D337E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50472" w:rsidRDefault="0030252D">
            <w:pPr>
              <w:rPr>
                <w:b/>
              </w:rPr>
            </w:pPr>
            <w:r w:rsidRPr="00250472">
              <w:rPr>
                <w:b/>
              </w:rPr>
              <w:t>жилой дом</w:t>
            </w:r>
          </w:p>
          <w:p w:rsidR="0030252D" w:rsidRPr="00250472" w:rsidRDefault="0030252D">
            <w:pPr>
              <w:rPr>
                <w:b/>
              </w:rPr>
            </w:pPr>
            <w:r w:rsidRPr="00250472">
              <w:rPr>
                <w:b/>
              </w:rPr>
              <w:t>(</w:t>
            </w:r>
            <w:r>
              <w:rPr>
                <w:b/>
              </w:rPr>
              <w:t>пользование</w:t>
            </w:r>
            <w:r w:rsidRPr="00250472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50472" w:rsidRDefault="0030252D">
            <w:pPr>
              <w:rPr>
                <w:b/>
              </w:rPr>
            </w:pPr>
            <w:r>
              <w:rPr>
                <w:b/>
              </w:rPr>
              <w:t>78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50472" w:rsidRDefault="0030252D">
            <w:pPr>
              <w:rPr>
                <w:b/>
              </w:rPr>
            </w:pPr>
            <w:r w:rsidRPr="00250472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trHeight w:val="159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50472" w:rsidRDefault="0030252D">
            <w:pPr>
              <w:rPr>
                <w:b/>
              </w:rPr>
            </w:pPr>
            <w:r w:rsidRPr="00250472">
              <w:rPr>
                <w:b/>
              </w:rPr>
              <w:t xml:space="preserve">Сын 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50472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5D337E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50472" w:rsidRDefault="0030252D">
            <w:pPr>
              <w:rPr>
                <w:b/>
              </w:rPr>
            </w:pPr>
            <w:r w:rsidRPr="00250472">
              <w:rPr>
                <w:b/>
              </w:rPr>
              <w:t>жилой дом</w:t>
            </w:r>
          </w:p>
          <w:p w:rsidR="0030252D" w:rsidRPr="00250472" w:rsidRDefault="0030252D">
            <w:pPr>
              <w:rPr>
                <w:b/>
              </w:rPr>
            </w:pPr>
            <w:r w:rsidRPr="00250472">
              <w:rPr>
                <w:b/>
              </w:rPr>
              <w:t>(</w:t>
            </w:r>
            <w:r>
              <w:rPr>
                <w:b/>
              </w:rPr>
              <w:t>пользование</w:t>
            </w:r>
            <w:r w:rsidRPr="00250472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50472" w:rsidRDefault="0030252D">
            <w:pPr>
              <w:rPr>
                <w:b/>
              </w:rPr>
            </w:pPr>
            <w:r>
              <w:rPr>
                <w:b/>
              </w:rPr>
              <w:t>78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50472" w:rsidRDefault="0030252D">
            <w:pPr>
              <w:rPr>
                <w:b/>
              </w:rPr>
            </w:pPr>
            <w:r w:rsidRPr="00250472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trHeight w:val="690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40267" w:rsidRDefault="0030252D">
            <w:pPr>
              <w:rPr>
                <w:b/>
              </w:rPr>
            </w:pPr>
            <w:r w:rsidRPr="00040267">
              <w:rPr>
                <w:b/>
              </w:rPr>
              <w:t>Возжаева Т.В.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40267" w:rsidRDefault="0030252D">
            <w:pPr>
              <w:rPr>
                <w:b/>
              </w:rPr>
            </w:pPr>
            <w:r w:rsidRPr="00040267">
              <w:rPr>
                <w:b/>
              </w:rPr>
              <w:t>Начальник Управления</w:t>
            </w:r>
          </w:p>
          <w:p w:rsidR="0030252D" w:rsidRPr="00040267" w:rsidRDefault="0030252D">
            <w:pPr>
              <w:rPr>
                <w:b/>
              </w:rPr>
            </w:pPr>
            <w:r w:rsidRPr="00040267">
              <w:rPr>
                <w:b/>
              </w:rPr>
              <w:t>Минюста России по Иркутской области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40267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856</w:t>
            </w:r>
            <w:r w:rsidRPr="00040267">
              <w:rPr>
                <w:b/>
              </w:rPr>
              <w:t xml:space="preserve"> </w:t>
            </w:r>
            <w:r>
              <w:rPr>
                <w:b/>
              </w:rPr>
              <w:t>388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40267" w:rsidRDefault="0030252D">
            <w:pPr>
              <w:rPr>
                <w:b/>
              </w:rPr>
            </w:pPr>
            <w:r w:rsidRPr="00040267">
              <w:rPr>
                <w:b/>
              </w:rPr>
              <w:t>квартира</w:t>
            </w:r>
          </w:p>
          <w:p w:rsidR="0030252D" w:rsidRPr="00040267" w:rsidRDefault="0030252D">
            <w:pPr>
              <w:rPr>
                <w:b/>
              </w:rPr>
            </w:pPr>
            <w:r w:rsidRPr="00040267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40267" w:rsidRDefault="0030252D">
            <w:pPr>
              <w:rPr>
                <w:b/>
              </w:rPr>
            </w:pPr>
            <w:r w:rsidRPr="00040267">
              <w:rPr>
                <w:b/>
              </w:rPr>
              <w:t>86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40267" w:rsidRDefault="0030252D">
            <w:pPr>
              <w:rPr>
                <w:b/>
              </w:rPr>
            </w:pPr>
            <w:r w:rsidRPr="00040267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501D77" w:rsidRDefault="0030252D">
            <w:pPr>
              <w:rPr>
                <w:b/>
              </w:rPr>
            </w:pPr>
            <w:r w:rsidRPr="00501D77">
              <w:rPr>
                <w:b/>
              </w:rPr>
              <w:t>а/м Шевроле Лачетти</w:t>
            </w:r>
          </w:p>
          <w:p w:rsidR="0030252D" w:rsidRPr="00501D77" w:rsidRDefault="0030252D">
            <w:pPr>
              <w:rPr>
                <w:b/>
              </w:rPr>
            </w:pPr>
            <w:r w:rsidRPr="00501D77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501D77">
              <w:rPr>
                <w:b/>
              </w:rPr>
              <w:t>)</w:t>
            </w:r>
          </w:p>
        </w:tc>
      </w:tr>
      <w:tr w:rsidR="0030252D" w:rsidTr="000051F9">
        <w:trPr>
          <w:trHeight w:val="690"/>
        </w:trPr>
        <w:tc>
          <w:tcPr>
            <w:tcW w:w="21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40267" w:rsidRDefault="0030252D" w:rsidP="000B7159">
            <w:pPr>
              <w:rPr>
                <w:b/>
              </w:rPr>
            </w:pPr>
            <w:r w:rsidRPr="00040267">
              <w:rPr>
                <w:b/>
              </w:rPr>
              <w:t>Меринов М.Н.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40267" w:rsidRDefault="0030252D">
            <w:pPr>
              <w:rPr>
                <w:b/>
              </w:rPr>
            </w:pPr>
            <w:r w:rsidRPr="00040267">
              <w:rPr>
                <w:b/>
              </w:rPr>
              <w:t>Заместитель начальника Управления</w:t>
            </w:r>
          </w:p>
          <w:p w:rsidR="0030252D" w:rsidRPr="00040267" w:rsidRDefault="0030252D">
            <w:pPr>
              <w:rPr>
                <w:b/>
                <w:highlight w:val="red"/>
              </w:rPr>
            </w:pPr>
            <w:r w:rsidRPr="00040267">
              <w:rPr>
                <w:b/>
              </w:rPr>
              <w:t>Минюста России по Иркутской области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40267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471</w:t>
            </w:r>
            <w:r w:rsidRPr="00040267">
              <w:rPr>
                <w:b/>
              </w:rPr>
              <w:t> </w:t>
            </w:r>
            <w:r>
              <w:rPr>
                <w:b/>
              </w:rPr>
              <w:t>547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040267" w:rsidRDefault="0030252D" w:rsidP="00E71D82">
            <w:pPr>
              <w:rPr>
                <w:b/>
              </w:rPr>
            </w:pPr>
            <w:r w:rsidRPr="00040267">
              <w:rPr>
                <w:b/>
              </w:rPr>
              <w:t>квартира</w:t>
            </w:r>
          </w:p>
          <w:p w:rsidR="0030252D" w:rsidRPr="00040267" w:rsidRDefault="0030252D" w:rsidP="00E71D82">
            <w:pPr>
              <w:rPr>
                <w:b/>
              </w:rPr>
            </w:pPr>
            <w:r>
              <w:rPr>
                <w:b/>
              </w:rPr>
              <w:t>(индивидуальная</w:t>
            </w:r>
            <w:r w:rsidRPr="00040267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040267" w:rsidRDefault="0030252D" w:rsidP="00E71D82">
            <w:pPr>
              <w:rPr>
                <w:b/>
              </w:rPr>
            </w:pPr>
            <w:r>
              <w:rPr>
                <w:b/>
              </w:rPr>
              <w:t>61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040267" w:rsidRDefault="0030252D" w:rsidP="00E71D82">
            <w:pPr>
              <w:rPr>
                <w:b/>
              </w:rPr>
            </w:pPr>
            <w:r w:rsidRPr="00040267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501D77" w:rsidRDefault="0030252D">
            <w:pPr>
              <w:rPr>
                <w:b/>
              </w:rPr>
            </w:pPr>
            <w:r w:rsidRPr="00501D77">
              <w:rPr>
                <w:b/>
              </w:rPr>
              <w:t>а/м Тойота Харриер</w:t>
            </w:r>
          </w:p>
          <w:p w:rsidR="0030252D" w:rsidRPr="00501D77" w:rsidRDefault="0030252D">
            <w:pPr>
              <w:rPr>
                <w:b/>
              </w:rPr>
            </w:pPr>
            <w:r w:rsidRPr="00501D77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501D77">
              <w:rPr>
                <w:b/>
              </w:rPr>
              <w:t>)</w:t>
            </w:r>
          </w:p>
          <w:p w:rsidR="0030252D" w:rsidRPr="00501D77" w:rsidRDefault="0030252D">
            <w:pPr>
              <w:rPr>
                <w:b/>
              </w:rPr>
            </w:pPr>
          </w:p>
          <w:p w:rsidR="0030252D" w:rsidRPr="00501D77" w:rsidRDefault="0030252D">
            <w:pPr>
              <w:rPr>
                <w:b/>
              </w:rPr>
            </w:pPr>
          </w:p>
        </w:tc>
      </w:tr>
      <w:tr w:rsidR="0030252D" w:rsidTr="000051F9">
        <w:trPr>
          <w:trHeight w:val="218"/>
        </w:trPr>
        <w:tc>
          <w:tcPr>
            <w:tcW w:w="21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040267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040267" w:rsidRDefault="0030252D">
            <w:pPr>
              <w:rPr>
                <w:b/>
                <w:highlight w:val="red"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040267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040267" w:rsidRDefault="0030252D">
            <w:pPr>
              <w:rPr>
                <w:b/>
              </w:rPr>
            </w:pPr>
          </w:p>
        </w:tc>
        <w:tc>
          <w:tcPr>
            <w:tcW w:w="1619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040267" w:rsidRDefault="0030252D">
            <w:pPr>
              <w:rPr>
                <w:b/>
              </w:rPr>
            </w:pPr>
          </w:p>
        </w:tc>
        <w:tc>
          <w:tcPr>
            <w:tcW w:w="104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040267" w:rsidRDefault="0030252D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trHeight w:val="555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71D82" w:rsidRDefault="0030252D">
            <w:pPr>
              <w:rPr>
                <w:b/>
              </w:rPr>
            </w:pPr>
            <w:r w:rsidRPr="00E71D82">
              <w:rPr>
                <w:b/>
              </w:rPr>
              <w:t>Супруга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E71D82" w:rsidRDefault="0030252D">
            <w:pPr>
              <w:rPr>
                <w:b/>
                <w:highlight w:val="red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71D82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E71D82" w:rsidRDefault="0030252D">
            <w:pPr>
              <w:rPr>
                <w:b/>
              </w:rPr>
            </w:pPr>
            <w:r w:rsidRPr="00E71D82">
              <w:rPr>
                <w:b/>
              </w:rPr>
              <w:t>квартира</w:t>
            </w:r>
          </w:p>
          <w:p w:rsidR="0030252D" w:rsidRPr="00E71D82" w:rsidRDefault="0030252D">
            <w:pPr>
              <w:rPr>
                <w:b/>
              </w:rPr>
            </w:pPr>
            <w:r w:rsidRPr="00E71D82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E71D82" w:rsidRDefault="0030252D">
            <w:pPr>
              <w:rPr>
                <w:b/>
              </w:rPr>
            </w:pPr>
            <w:r>
              <w:rPr>
                <w:b/>
              </w:rPr>
              <w:t>61</w:t>
            </w:r>
          </w:p>
        </w:tc>
        <w:tc>
          <w:tcPr>
            <w:tcW w:w="10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E71D82" w:rsidRDefault="0030252D">
            <w:pPr>
              <w:rPr>
                <w:b/>
              </w:rPr>
            </w:pPr>
            <w:r w:rsidRPr="00E71D82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71D82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trHeight w:val="555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71D82" w:rsidRDefault="0030252D">
            <w:pPr>
              <w:rPr>
                <w:b/>
              </w:rPr>
            </w:pPr>
            <w:r>
              <w:rPr>
                <w:b/>
              </w:rPr>
              <w:t>Дочь</w:t>
            </w:r>
          </w:p>
        </w:tc>
        <w:tc>
          <w:tcPr>
            <w:tcW w:w="30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E71D82" w:rsidRDefault="0030252D">
            <w:pPr>
              <w:rPr>
                <w:b/>
                <w:highlight w:val="red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71D82" w:rsidRDefault="0030252D" w:rsidP="00E71D82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E71D82" w:rsidRDefault="0030252D" w:rsidP="00E71D82">
            <w:pPr>
              <w:rPr>
                <w:b/>
              </w:rPr>
            </w:pPr>
            <w:r w:rsidRPr="00E71D82">
              <w:rPr>
                <w:b/>
              </w:rPr>
              <w:t>квартира</w:t>
            </w:r>
          </w:p>
          <w:p w:rsidR="0030252D" w:rsidRPr="00E71D82" w:rsidRDefault="0030252D" w:rsidP="00E71D82">
            <w:pPr>
              <w:rPr>
                <w:b/>
              </w:rPr>
            </w:pPr>
            <w:r w:rsidRPr="00E71D82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E71D82" w:rsidRDefault="0030252D" w:rsidP="00E71D82">
            <w:pPr>
              <w:rPr>
                <w:b/>
              </w:rPr>
            </w:pPr>
            <w:r>
              <w:rPr>
                <w:b/>
              </w:rPr>
              <w:t>61</w:t>
            </w:r>
          </w:p>
        </w:tc>
        <w:tc>
          <w:tcPr>
            <w:tcW w:w="10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E71D82" w:rsidRDefault="0030252D" w:rsidP="00E71D82">
            <w:pPr>
              <w:rPr>
                <w:b/>
              </w:rPr>
            </w:pPr>
            <w:r w:rsidRPr="00E71D82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71D82" w:rsidRDefault="0030252D" w:rsidP="00E71D82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trHeight w:val="555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Сын</w:t>
            </w:r>
          </w:p>
        </w:tc>
        <w:tc>
          <w:tcPr>
            <w:tcW w:w="3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71D82" w:rsidRDefault="0030252D">
            <w:pPr>
              <w:rPr>
                <w:b/>
                <w:highlight w:val="red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71D82" w:rsidRDefault="0030252D" w:rsidP="00E71D82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E71D82" w:rsidRDefault="0030252D" w:rsidP="00E71D82">
            <w:pPr>
              <w:rPr>
                <w:b/>
              </w:rPr>
            </w:pPr>
            <w:r w:rsidRPr="00E71D82">
              <w:rPr>
                <w:b/>
              </w:rPr>
              <w:t>квартира</w:t>
            </w:r>
          </w:p>
          <w:p w:rsidR="0030252D" w:rsidRPr="00E71D82" w:rsidRDefault="0030252D" w:rsidP="00E71D82">
            <w:pPr>
              <w:rPr>
                <w:b/>
              </w:rPr>
            </w:pPr>
            <w:r w:rsidRPr="00E71D82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E71D82" w:rsidRDefault="0030252D" w:rsidP="00E71D82">
            <w:pPr>
              <w:rPr>
                <w:b/>
              </w:rPr>
            </w:pPr>
            <w:r>
              <w:rPr>
                <w:b/>
              </w:rPr>
              <w:t>61</w:t>
            </w:r>
          </w:p>
        </w:tc>
        <w:tc>
          <w:tcPr>
            <w:tcW w:w="10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E71D82" w:rsidRDefault="0030252D" w:rsidP="00E71D82">
            <w:pPr>
              <w:rPr>
                <w:b/>
              </w:rPr>
            </w:pPr>
            <w:r w:rsidRPr="00E71D82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71D82" w:rsidRDefault="0030252D" w:rsidP="00E71D82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trHeight w:val="370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71D82" w:rsidRDefault="0030252D">
            <w:pPr>
              <w:rPr>
                <w:b/>
              </w:rPr>
            </w:pPr>
            <w:r w:rsidRPr="00E71D82">
              <w:rPr>
                <w:b/>
              </w:rPr>
              <w:t>Петрова О.В.</w:t>
            </w:r>
          </w:p>
          <w:p w:rsidR="0030252D" w:rsidRPr="00E71D82" w:rsidRDefault="0030252D">
            <w:pPr>
              <w:rPr>
                <w:b/>
              </w:rPr>
            </w:pPr>
          </w:p>
          <w:p w:rsidR="0030252D" w:rsidRPr="00E71D82" w:rsidRDefault="0030252D">
            <w:pPr>
              <w:rPr>
                <w:b/>
              </w:rPr>
            </w:pPr>
          </w:p>
          <w:p w:rsidR="0030252D" w:rsidRPr="00E71D82" w:rsidRDefault="0030252D">
            <w:pPr>
              <w:rPr>
                <w:b/>
              </w:rPr>
            </w:pPr>
          </w:p>
          <w:p w:rsidR="0030252D" w:rsidRPr="00E71D82" w:rsidRDefault="0030252D">
            <w:pPr>
              <w:rPr>
                <w:b/>
              </w:rPr>
            </w:pPr>
          </w:p>
          <w:p w:rsidR="0030252D" w:rsidRPr="00E71D82" w:rsidRDefault="0030252D">
            <w:pPr>
              <w:rPr>
                <w:b/>
              </w:rPr>
            </w:pP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71D82" w:rsidRDefault="0030252D">
            <w:pPr>
              <w:rPr>
                <w:b/>
              </w:rPr>
            </w:pPr>
            <w:r w:rsidRPr="00E71D82">
              <w:rPr>
                <w:b/>
              </w:rPr>
              <w:t>Заместитель начальника Управления</w:t>
            </w:r>
          </w:p>
          <w:p w:rsidR="0030252D" w:rsidRPr="00E71D82" w:rsidRDefault="0030252D">
            <w:pPr>
              <w:rPr>
                <w:b/>
                <w:highlight w:val="red"/>
              </w:rPr>
            </w:pPr>
            <w:r w:rsidRPr="00E71D82">
              <w:rPr>
                <w:b/>
              </w:rPr>
              <w:t>Минюста России по Иркутской области</w:t>
            </w:r>
          </w:p>
          <w:p w:rsidR="0030252D" w:rsidRPr="00E71D82" w:rsidRDefault="0030252D">
            <w:pPr>
              <w:rPr>
                <w:b/>
                <w:highlight w:val="red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71D82" w:rsidRDefault="0030252D">
            <w:pPr>
              <w:jc w:val="center"/>
              <w:rPr>
                <w:b/>
              </w:rPr>
            </w:pPr>
            <w:r w:rsidRPr="00E71D82">
              <w:rPr>
                <w:b/>
              </w:rPr>
              <w:t>6</w:t>
            </w:r>
            <w:r>
              <w:rPr>
                <w:b/>
              </w:rPr>
              <w:t>15</w:t>
            </w:r>
            <w:r w:rsidRPr="00E71D82">
              <w:rPr>
                <w:b/>
              </w:rPr>
              <w:t xml:space="preserve"> </w:t>
            </w:r>
            <w:r>
              <w:rPr>
                <w:b/>
              </w:rPr>
              <w:t>277</w:t>
            </w:r>
          </w:p>
        </w:tc>
        <w:tc>
          <w:tcPr>
            <w:tcW w:w="341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71D82" w:rsidRDefault="0030252D">
            <w:pPr>
              <w:rPr>
                <w:b/>
              </w:rPr>
            </w:pPr>
            <w:r w:rsidRPr="00E71D82">
              <w:rPr>
                <w:b/>
              </w:rPr>
              <w:t>квартира</w:t>
            </w:r>
          </w:p>
          <w:p w:rsidR="0030252D" w:rsidRPr="00E71D82" w:rsidRDefault="0030252D">
            <w:pPr>
              <w:rPr>
                <w:b/>
              </w:rPr>
            </w:pPr>
            <w:r w:rsidRPr="00E71D82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71D82" w:rsidRDefault="0030252D">
            <w:pPr>
              <w:rPr>
                <w:b/>
              </w:rPr>
            </w:pPr>
            <w:r w:rsidRPr="00E71D82">
              <w:rPr>
                <w:b/>
              </w:rPr>
              <w:t>68</w:t>
            </w:r>
          </w:p>
        </w:tc>
        <w:tc>
          <w:tcPr>
            <w:tcW w:w="10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71D82" w:rsidRDefault="0030252D">
            <w:pPr>
              <w:rPr>
                <w:b/>
              </w:rPr>
            </w:pPr>
            <w:r w:rsidRPr="00E71D82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71D82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trHeight w:val="370"/>
        </w:trPr>
        <w:tc>
          <w:tcPr>
            <w:tcW w:w="21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71D82" w:rsidRDefault="0030252D">
            <w:pPr>
              <w:rPr>
                <w:b/>
              </w:rPr>
            </w:pPr>
            <w:r w:rsidRPr="00E71D82">
              <w:rPr>
                <w:b/>
              </w:rPr>
              <w:t xml:space="preserve">Супруг 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71D82" w:rsidRDefault="0030252D">
            <w:pPr>
              <w:rPr>
                <w:b/>
                <w:highlight w:val="red"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71D82" w:rsidRDefault="0030252D">
            <w:pPr>
              <w:jc w:val="center"/>
              <w:rPr>
                <w:b/>
              </w:rPr>
            </w:pPr>
            <w:r w:rsidRPr="00E71D82">
              <w:rPr>
                <w:b/>
              </w:rPr>
              <w:t>1 </w:t>
            </w:r>
            <w:r>
              <w:rPr>
                <w:b/>
              </w:rPr>
              <w:t>620</w:t>
            </w:r>
            <w:r w:rsidRPr="00E71D82">
              <w:rPr>
                <w:b/>
              </w:rPr>
              <w:t xml:space="preserve"> </w:t>
            </w:r>
            <w:r>
              <w:rPr>
                <w:b/>
              </w:rPr>
              <w:t>964</w:t>
            </w:r>
          </w:p>
        </w:tc>
        <w:tc>
          <w:tcPr>
            <w:tcW w:w="3416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E71D82" w:rsidRDefault="0030252D">
            <w:pPr>
              <w:rPr>
                <w:b/>
              </w:rPr>
            </w:pPr>
            <w:r w:rsidRPr="00E71D82">
              <w:rPr>
                <w:b/>
              </w:rPr>
              <w:t>квартира</w:t>
            </w:r>
          </w:p>
          <w:p w:rsidR="0030252D" w:rsidRPr="00E71D82" w:rsidRDefault="0030252D">
            <w:pPr>
              <w:rPr>
                <w:b/>
              </w:rPr>
            </w:pPr>
            <w:r w:rsidRPr="00E71D82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E71D82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E71D82" w:rsidRDefault="0030252D">
            <w:pPr>
              <w:rPr>
                <w:b/>
              </w:rPr>
            </w:pPr>
            <w:r w:rsidRPr="00E71D82">
              <w:rPr>
                <w:b/>
              </w:rPr>
              <w:t>68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E71D82" w:rsidRDefault="0030252D">
            <w:pPr>
              <w:rPr>
                <w:b/>
              </w:rPr>
            </w:pPr>
            <w:r w:rsidRPr="00E71D82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71D82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trHeight w:val="370"/>
        </w:trPr>
        <w:tc>
          <w:tcPr>
            <w:tcW w:w="21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71D82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71D82" w:rsidRDefault="0030252D">
            <w:pPr>
              <w:rPr>
                <w:b/>
                <w:highlight w:val="red"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71D82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71D82" w:rsidRDefault="0030252D">
            <w:pPr>
              <w:rPr>
                <w:b/>
              </w:rPr>
            </w:pPr>
            <w:r w:rsidRPr="00E71D82">
              <w:rPr>
                <w:b/>
              </w:rPr>
              <w:t>квартира</w:t>
            </w:r>
          </w:p>
          <w:p w:rsidR="0030252D" w:rsidRPr="00E71D82" w:rsidRDefault="0030252D">
            <w:pPr>
              <w:rPr>
                <w:b/>
              </w:rPr>
            </w:pPr>
            <w:r w:rsidRPr="00E71D82">
              <w:rPr>
                <w:b/>
              </w:rPr>
              <w:t>(собственность долевая, 1/5)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71D82" w:rsidRDefault="0030252D">
            <w:pPr>
              <w:rPr>
                <w:b/>
              </w:rPr>
            </w:pPr>
            <w:r w:rsidRPr="00E71D82">
              <w:rPr>
                <w:b/>
              </w:rPr>
              <w:t>103,7 – общая</w:t>
            </w:r>
            <w:r w:rsidRPr="00E71D82">
              <w:rPr>
                <w:b/>
              </w:rPr>
              <w:br/>
              <w:t>20,74 – доля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71D82" w:rsidRDefault="0030252D">
            <w:pPr>
              <w:rPr>
                <w:b/>
              </w:rPr>
            </w:pPr>
            <w:r w:rsidRPr="00E71D82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71D82" w:rsidRDefault="0030252D">
            <w:pPr>
              <w:rPr>
                <w:b/>
              </w:rPr>
            </w:pPr>
          </w:p>
        </w:tc>
      </w:tr>
      <w:tr w:rsidR="0030252D" w:rsidTr="000051F9">
        <w:trPr>
          <w:trHeight w:val="555"/>
        </w:trPr>
        <w:tc>
          <w:tcPr>
            <w:tcW w:w="21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71D82" w:rsidRDefault="0030252D">
            <w:pPr>
              <w:rPr>
                <w:b/>
              </w:rPr>
            </w:pPr>
            <w:r w:rsidRPr="00E71D82">
              <w:rPr>
                <w:b/>
              </w:rPr>
              <w:t xml:space="preserve">Сын 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71D82" w:rsidRDefault="0030252D">
            <w:pPr>
              <w:rPr>
                <w:b/>
                <w:highlight w:val="red"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71D82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E71D82" w:rsidRDefault="0030252D">
            <w:pPr>
              <w:rPr>
                <w:b/>
              </w:rPr>
            </w:pPr>
            <w:r w:rsidRPr="00E71D82">
              <w:rPr>
                <w:b/>
              </w:rPr>
              <w:t xml:space="preserve">квартира </w:t>
            </w:r>
          </w:p>
          <w:p w:rsidR="0030252D" w:rsidRPr="00E71D82" w:rsidRDefault="0030252D">
            <w:pPr>
              <w:rPr>
                <w:b/>
              </w:rPr>
            </w:pPr>
            <w:r w:rsidRPr="00E71D82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E71D82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E71D82" w:rsidRDefault="0030252D">
            <w:pPr>
              <w:rPr>
                <w:b/>
              </w:rPr>
            </w:pPr>
            <w:r w:rsidRPr="00E71D82">
              <w:rPr>
                <w:b/>
              </w:rPr>
              <w:t>47,9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E71D82" w:rsidRDefault="0030252D">
            <w:pPr>
              <w:rPr>
                <w:b/>
              </w:rPr>
            </w:pPr>
            <w:r w:rsidRPr="00E71D82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71D82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trHeight w:val="555"/>
        </w:trPr>
        <w:tc>
          <w:tcPr>
            <w:tcW w:w="21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71D82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71D82" w:rsidRDefault="0030252D">
            <w:pPr>
              <w:rPr>
                <w:b/>
                <w:highlight w:val="red"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71D82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E71D82" w:rsidRDefault="0030252D">
            <w:pPr>
              <w:rPr>
                <w:b/>
              </w:rPr>
            </w:pPr>
            <w:r w:rsidRPr="00E71D82">
              <w:rPr>
                <w:b/>
              </w:rPr>
              <w:t>квартира</w:t>
            </w:r>
          </w:p>
          <w:p w:rsidR="0030252D" w:rsidRPr="00E71D82" w:rsidRDefault="0030252D">
            <w:pPr>
              <w:rPr>
                <w:b/>
              </w:rPr>
            </w:pPr>
            <w:r w:rsidRPr="00E71D82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E71D82" w:rsidRDefault="0030252D">
            <w:pPr>
              <w:rPr>
                <w:b/>
              </w:rPr>
            </w:pPr>
            <w:r w:rsidRPr="00E71D82">
              <w:rPr>
                <w:b/>
              </w:rPr>
              <w:t>68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252D" w:rsidRPr="00E71D82" w:rsidRDefault="0030252D">
            <w:pPr>
              <w:rPr>
                <w:b/>
              </w:rPr>
            </w:pPr>
            <w:r w:rsidRPr="00E71D82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71D82" w:rsidRDefault="0030252D">
            <w:pPr>
              <w:rPr>
                <w:b/>
              </w:rPr>
            </w:pPr>
          </w:p>
        </w:tc>
      </w:tr>
      <w:tr w:rsidR="0030252D" w:rsidTr="000051F9">
        <w:trPr>
          <w:trHeight w:val="555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71D82" w:rsidRDefault="0030252D">
            <w:pPr>
              <w:rPr>
                <w:b/>
              </w:rPr>
            </w:pPr>
            <w:r w:rsidRPr="00E71D82">
              <w:rPr>
                <w:b/>
              </w:rPr>
              <w:t xml:space="preserve">Сын 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71D82" w:rsidRDefault="0030252D">
            <w:pPr>
              <w:rPr>
                <w:b/>
                <w:highlight w:val="red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71D82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71D82" w:rsidRDefault="0030252D">
            <w:pPr>
              <w:rPr>
                <w:b/>
              </w:rPr>
            </w:pPr>
            <w:r w:rsidRPr="00E71D82">
              <w:rPr>
                <w:b/>
              </w:rPr>
              <w:t>квартира</w:t>
            </w:r>
          </w:p>
          <w:p w:rsidR="0030252D" w:rsidRPr="00E71D82" w:rsidRDefault="0030252D">
            <w:pPr>
              <w:rPr>
                <w:b/>
              </w:rPr>
            </w:pPr>
            <w:r w:rsidRPr="00E71D82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71D82" w:rsidRDefault="0030252D">
            <w:pPr>
              <w:rPr>
                <w:b/>
              </w:rPr>
            </w:pPr>
            <w:r w:rsidRPr="00E71D82">
              <w:rPr>
                <w:b/>
              </w:rPr>
              <w:t>68</w:t>
            </w:r>
          </w:p>
        </w:tc>
        <w:tc>
          <w:tcPr>
            <w:tcW w:w="10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71D82" w:rsidRDefault="0030252D">
            <w:pPr>
              <w:rPr>
                <w:b/>
              </w:rPr>
            </w:pPr>
            <w:r w:rsidRPr="00E71D82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71D82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trHeight w:val="589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368F3" w:rsidRDefault="0030252D">
            <w:pPr>
              <w:rPr>
                <w:b/>
              </w:rPr>
            </w:pPr>
            <w:r w:rsidRPr="001368F3">
              <w:rPr>
                <w:b/>
              </w:rPr>
              <w:t>Тупикин А.Н.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368F3" w:rsidRDefault="0030252D">
            <w:pPr>
              <w:rPr>
                <w:b/>
              </w:rPr>
            </w:pPr>
            <w:r w:rsidRPr="001368F3">
              <w:rPr>
                <w:b/>
              </w:rPr>
              <w:t>Начальник Управления Минюста России по Кабардино-Балкарской Республике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368F3" w:rsidRDefault="0030252D">
            <w:pPr>
              <w:jc w:val="center"/>
              <w:rPr>
                <w:b/>
              </w:rPr>
            </w:pPr>
            <w:r>
              <w:rPr>
                <w:b/>
              </w:rPr>
              <w:t xml:space="preserve">4 </w:t>
            </w:r>
            <w:r w:rsidRPr="001368F3">
              <w:rPr>
                <w:b/>
              </w:rPr>
              <w:t>5</w:t>
            </w:r>
            <w:r>
              <w:rPr>
                <w:b/>
              </w:rPr>
              <w:t>35</w:t>
            </w:r>
            <w:r w:rsidRPr="001368F3">
              <w:rPr>
                <w:b/>
              </w:rPr>
              <w:t> </w:t>
            </w:r>
            <w:r>
              <w:rPr>
                <w:b/>
              </w:rPr>
              <w:t>323</w:t>
            </w:r>
            <w:r w:rsidRPr="001368F3">
              <w:rPr>
                <w:b/>
              </w:rPr>
              <w:t>,</w:t>
            </w:r>
            <w:r>
              <w:rPr>
                <w:b/>
              </w:rPr>
              <w:t>65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1368F3" w:rsidRDefault="0030252D">
            <w:pPr>
              <w:rPr>
                <w:b/>
              </w:rPr>
            </w:pPr>
            <w:r w:rsidRPr="001368F3">
              <w:rPr>
                <w:b/>
              </w:rPr>
              <w:t>квартира</w:t>
            </w:r>
          </w:p>
          <w:p w:rsidR="0030252D" w:rsidRPr="001368F3" w:rsidRDefault="0030252D">
            <w:pPr>
              <w:rPr>
                <w:b/>
              </w:rPr>
            </w:pPr>
            <w:r w:rsidRPr="001368F3">
              <w:rPr>
                <w:b/>
              </w:rPr>
              <w:t>(</w:t>
            </w:r>
            <w:r>
              <w:rPr>
                <w:b/>
              </w:rPr>
              <w:t>индивидуальная)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1368F3" w:rsidRDefault="0030252D">
            <w:pPr>
              <w:rPr>
                <w:b/>
              </w:rPr>
            </w:pPr>
            <w:r w:rsidRPr="001368F3">
              <w:rPr>
                <w:b/>
              </w:rPr>
              <w:t>53,7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1368F3" w:rsidRDefault="0030252D">
            <w:pPr>
              <w:rPr>
                <w:b/>
              </w:rPr>
            </w:pPr>
            <w:r w:rsidRPr="001368F3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trHeight w:val="345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368F3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368F3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368F3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368F3" w:rsidRDefault="0030252D">
            <w:pPr>
              <w:rPr>
                <w:b/>
              </w:rPr>
            </w:pPr>
            <w:r w:rsidRPr="001368F3">
              <w:rPr>
                <w:b/>
              </w:rPr>
              <w:t>квартира</w:t>
            </w:r>
          </w:p>
          <w:p w:rsidR="0030252D" w:rsidRPr="001368F3" w:rsidRDefault="0030252D">
            <w:pPr>
              <w:rPr>
                <w:b/>
              </w:rPr>
            </w:pPr>
            <w:r w:rsidRPr="001368F3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1368F3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368F3" w:rsidRDefault="0030252D">
            <w:pPr>
              <w:rPr>
                <w:b/>
              </w:rPr>
            </w:pPr>
            <w:r>
              <w:rPr>
                <w:b/>
              </w:rPr>
              <w:t>65</w:t>
            </w:r>
            <w:r w:rsidRPr="001368F3">
              <w:rPr>
                <w:b/>
              </w:rPr>
              <w:t>,</w:t>
            </w:r>
            <w:r>
              <w:rPr>
                <w:b/>
              </w:rPr>
              <w:t>9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368F3" w:rsidRDefault="0030252D">
            <w:pPr>
              <w:rPr>
                <w:b/>
              </w:rPr>
            </w:pPr>
            <w:r w:rsidRPr="001368F3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413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368F3" w:rsidRDefault="0030252D">
            <w:pPr>
              <w:rPr>
                <w:b/>
              </w:rPr>
            </w:pPr>
            <w:r w:rsidRPr="001368F3">
              <w:rPr>
                <w:b/>
              </w:rPr>
              <w:t>Супруга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368F3" w:rsidRDefault="0030252D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368F3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719</w:t>
            </w:r>
            <w:r w:rsidRPr="001368F3">
              <w:rPr>
                <w:b/>
              </w:rPr>
              <w:t> </w:t>
            </w:r>
            <w:r>
              <w:rPr>
                <w:b/>
              </w:rPr>
              <w:t>707</w:t>
            </w:r>
            <w:r w:rsidRPr="001368F3">
              <w:rPr>
                <w:b/>
              </w:rPr>
              <w:t>,</w:t>
            </w:r>
            <w:r>
              <w:rPr>
                <w:b/>
              </w:rPr>
              <w:t>37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1368F3" w:rsidRDefault="0030252D">
            <w:pPr>
              <w:rPr>
                <w:b/>
              </w:rPr>
            </w:pPr>
            <w:r w:rsidRPr="001368F3">
              <w:rPr>
                <w:b/>
              </w:rPr>
              <w:t>квартира</w:t>
            </w:r>
          </w:p>
          <w:p w:rsidR="0030252D" w:rsidRPr="001368F3" w:rsidRDefault="0030252D">
            <w:pPr>
              <w:rPr>
                <w:b/>
              </w:rPr>
            </w:pPr>
            <w:r w:rsidRPr="001368F3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1368F3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1368F3" w:rsidRDefault="0030252D">
            <w:pPr>
              <w:rPr>
                <w:b/>
              </w:rPr>
            </w:pPr>
            <w:r w:rsidRPr="001368F3">
              <w:rPr>
                <w:b/>
              </w:rPr>
              <w:t>27,8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1368F3" w:rsidRDefault="0030252D">
            <w:pPr>
              <w:rPr>
                <w:b/>
              </w:rPr>
            </w:pPr>
            <w:r w:rsidRPr="001368F3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gridBefore w:val="1"/>
          <w:wBefore w:w="6" w:type="dxa"/>
          <w:trHeight w:val="157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368F3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368F3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368F3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368F3" w:rsidRDefault="0030252D">
            <w:pPr>
              <w:rPr>
                <w:b/>
              </w:rPr>
            </w:pPr>
            <w:r w:rsidRPr="001368F3">
              <w:rPr>
                <w:b/>
              </w:rPr>
              <w:t>квартира</w:t>
            </w:r>
          </w:p>
          <w:p w:rsidR="0030252D" w:rsidRPr="001368F3" w:rsidRDefault="0030252D">
            <w:pPr>
              <w:rPr>
                <w:b/>
              </w:rPr>
            </w:pPr>
            <w:r w:rsidRPr="001368F3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1368F3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368F3" w:rsidRDefault="0030252D">
            <w:pPr>
              <w:rPr>
                <w:b/>
              </w:rPr>
            </w:pPr>
            <w:r>
              <w:rPr>
                <w:b/>
              </w:rPr>
              <w:t>41</w:t>
            </w:r>
            <w:r w:rsidRPr="001368F3">
              <w:rPr>
                <w:b/>
              </w:rPr>
              <w:t>,</w:t>
            </w:r>
            <w:r>
              <w:rPr>
                <w:b/>
              </w:rPr>
              <w:t>6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368F3" w:rsidRDefault="0030252D">
            <w:pPr>
              <w:rPr>
                <w:b/>
              </w:rPr>
            </w:pPr>
            <w:r w:rsidRPr="001368F3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171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368F3" w:rsidRDefault="0030252D">
            <w:pPr>
              <w:rPr>
                <w:b/>
              </w:rPr>
            </w:pPr>
            <w:r w:rsidRPr="001368F3">
              <w:rPr>
                <w:b/>
              </w:rPr>
              <w:t>Сын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368F3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368F3" w:rsidRDefault="0030252D">
            <w:pPr>
              <w:jc w:val="center"/>
              <w:rPr>
                <w:b/>
              </w:rPr>
            </w:pPr>
            <w:r w:rsidRPr="001368F3"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368F3" w:rsidRDefault="0030252D">
            <w:pPr>
              <w:rPr>
                <w:b/>
              </w:rPr>
            </w:pPr>
            <w:r w:rsidRPr="001368F3">
              <w:rPr>
                <w:b/>
              </w:rPr>
              <w:t>квартира</w:t>
            </w:r>
          </w:p>
          <w:p w:rsidR="0030252D" w:rsidRPr="001368F3" w:rsidRDefault="0030252D">
            <w:pPr>
              <w:rPr>
                <w:b/>
              </w:rPr>
            </w:pPr>
            <w:r w:rsidRPr="001368F3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368F3" w:rsidRDefault="0030252D">
            <w:pPr>
              <w:rPr>
                <w:b/>
              </w:rPr>
            </w:pPr>
            <w:r>
              <w:rPr>
                <w:b/>
              </w:rPr>
              <w:t>5</w:t>
            </w:r>
            <w:r w:rsidRPr="001368F3">
              <w:rPr>
                <w:b/>
              </w:rPr>
              <w:t>3,7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368F3" w:rsidRDefault="0030252D">
            <w:pPr>
              <w:rPr>
                <w:b/>
              </w:rPr>
            </w:pPr>
            <w:r w:rsidRPr="001368F3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gridBefore w:val="1"/>
          <w:wBefore w:w="6" w:type="dxa"/>
          <w:trHeight w:val="171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DC493A" w:rsidRDefault="0030252D">
            <w:pPr>
              <w:rPr>
                <w:b/>
              </w:rPr>
            </w:pPr>
            <w:r w:rsidRPr="00DC493A">
              <w:rPr>
                <w:b/>
              </w:rPr>
              <w:t>Абазова Е.Х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DC493A" w:rsidRDefault="0030252D">
            <w:pPr>
              <w:rPr>
                <w:b/>
              </w:rPr>
            </w:pPr>
            <w:r w:rsidRPr="00DC493A">
              <w:rPr>
                <w:b/>
              </w:rPr>
              <w:t>Заместитель начальника Управления Минюста России по Кабардино-Балкарской Республике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DC493A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693</w:t>
            </w:r>
            <w:r w:rsidRPr="00DC493A">
              <w:rPr>
                <w:b/>
              </w:rPr>
              <w:t> </w:t>
            </w:r>
            <w:r>
              <w:rPr>
                <w:b/>
              </w:rPr>
              <w:t>096</w:t>
            </w:r>
            <w:r w:rsidRPr="00DC493A">
              <w:rPr>
                <w:b/>
              </w:rPr>
              <w:t>,</w:t>
            </w:r>
            <w:r>
              <w:rPr>
                <w:b/>
              </w:rPr>
              <w:t>83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DC493A" w:rsidRDefault="0030252D">
            <w:pPr>
              <w:rPr>
                <w:b/>
              </w:rPr>
            </w:pPr>
            <w:r w:rsidRPr="00DC493A">
              <w:rPr>
                <w:b/>
              </w:rPr>
              <w:t>квартира</w:t>
            </w:r>
          </w:p>
          <w:p w:rsidR="0030252D" w:rsidRPr="00DC493A" w:rsidRDefault="0030252D">
            <w:pPr>
              <w:rPr>
                <w:b/>
              </w:rPr>
            </w:pPr>
            <w:r w:rsidRPr="00DC493A">
              <w:rPr>
                <w:b/>
              </w:rPr>
              <w:t>(</w:t>
            </w:r>
            <w:r>
              <w:rPr>
                <w:b/>
              </w:rPr>
              <w:t xml:space="preserve">совместная </w:t>
            </w:r>
            <w:r w:rsidRPr="00DC493A">
              <w:rPr>
                <w:b/>
              </w:rPr>
              <w:t>собственность)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DC493A" w:rsidRDefault="0030252D">
            <w:pPr>
              <w:rPr>
                <w:b/>
              </w:rPr>
            </w:pPr>
            <w:r w:rsidRPr="00DC493A">
              <w:rPr>
                <w:b/>
              </w:rPr>
              <w:t>50,7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DC493A" w:rsidRDefault="0030252D">
            <w:pPr>
              <w:rPr>
                <w:b/>
              </w:rPr>
            </w:pPr>
            <w:r w:rsidRPr="00DC493A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DC493A">
              <w:rPr>
                <w:b/>
              </w:rPr>
              <w:t>а/м Нис</w:t>
            </w:r>
            <w:r>
              <w:rPr>
                <w:b/>
              </w:rPr>
              <w:t>с</w:t>
            </w:r>
            <w:r w:rsidRPr="00DC493A">
              <w:rPr>
                <w:b/>
              </w:rPr>
              <w:t>ан Х Трейл</w:t>
            </w:r>
          </w:p>
          <w:p w:rsidR="0030252D" w:rsidRPr="00DC493A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</w:tr>
      <w:tr w:rsidR="0030252D" w:rsidTr="000051F9">
        <w:trPr>
          <w:gridBefore w:val="1"/>
          <w:wBefore w:w="6" w:type="dxa"/>
          <w:trHeight w:val="840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DC493A" w:rsidRDefault="0030252D">
            <w:pPr>
              <w:rPr>
                <w:b/>
              </w:rPr>
            </w:pPr>
            <w:r w:rsidRPr="00DC493A">
              <w:rPr>
                <w:b/>
              </w:rPr>
              <w:t>Супруг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DC493A" w:rsidRDefault="0030252D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DC493A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964</w:t>
            </w:r>
            <w:r w:rsidRPr="00DC493A">
              <w:rPr>
                <w:b/>
              </w:rPr>
              <w:t> </w:t>
            </w:r>
            <w:r>
              <w:rPr>
                <w:b/>
              </w:rPr>
              <w:t>10</w:t>
            </w:r>
            <w:r w:rsidRPr="00DC493A">
              <w:rPr>
                <w:b/>
              </w:rPr>
              <w:t>3,</w:t>
            </w:r>
            <w:r>
              <w:rPr>
                <w:b/>
              </w:rPr>
              <w:t>97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DC493A" w:rsidRDefault="0030252D">
            <w:pPr>
              <w:rPr>
                <w:b/>
              </w:rPr>
            </w:pPr>
            <w:r w:rsidRPr="00DC493A">
              <w:rPr>
                <w:b/>
              </w:rPr>
              <w:t>квартира</w:t>
            </w:r>
          </w:p>
          <w:p w:rsidR="0030252D" w:rsidRPr="00DC493A" w:rsidRDefault="0030252D" w:rsidP="00BB1BCC">
            <w:pPr>
              <w:rPr>
                <w:b/>
              </w:rPr>
            </w:pPr>
            <w:r w:rsidRPr="00DC493A">
              <w:rPr>
                <w:b/>
              </w:rPr>
              <w:t>(</w:t>
            </w:r>
            <w:r>
              <w:rPr>
                <w:b/>
              </w:rPr>
              <w:t xml:space="preserve">совместная </w:t>
            </w:r>
            <w:r w:rsidRPr="00DC493A">
              <w:rPr>
                <w:b/>
              </w:rPr>
              <w:t>собственность)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DC493A">
              <w:rPr>
                <w:b/>
              </w:rPr>
              <w:t>50,7</w:t>
            </w:r>
          </w:p>
          <w:p w:rsidR="0030252D" w:rsidRDefault="0030252D">
            <w:pPr>
              <w:rPr>
                <w:b/>
              </w:rPr>
            </w:pPr>
          </w:p>
          <w:p w:rsidR="0030252D" w:rsidRPr="00DC493A" w:rsidRDefault="0030252D">
            <w:pPr>
              <w:rPr>
                <w:b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DC493A">
              <w:rPr>
                <w:b/>
              </w:rPr>
              <w:t>Россия</w:t>
            </w:r>
          </w:p>
          <w:p w:rsidR="0030252D" w:rsidRDefault="0030252D">
            <w:pPr>
              <w:rPr>
                <w:b/>
              </w:rPr>
            </w:pPr>
          </w:p>
          <w:p w:rsidR="0030252D" w:rsidRPr="00DC493A" w:rsidRDefault="0030252D">
            <w:pPr>
              <w:rPr>
                <w:b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DC493A">
              <w:rPr>
                <w:b/>
              </w:rPr>
              <w:t>а/м ВАЗ 2109</w:t>
            </w:r>
          </w:p>
          <w:p w:rsidR="0030252D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  <w:p w:rsidR="0030252D" w:rsidRPr="00DC493A" w:rsidRDefault="0030252D">
            <w:pPr>
              <w:rPr>
                <w:b/>
              </w:rPr>
            </w:pPr>
            <w:r>
              <w:rPr>
                <w:b/>
              </w:rPr>
              <w:t>а/м Фольксваген Пассат (индивидуальная)</w:t>
            </w:r>
          </w:p>
        </w:tc>
      </w:tr>
      <w:tr w:rsidR="0030252D" w:rsidTr="000051F9">
        <w:trPr>
          <w:gridBefore w:val="1"/>
          <w:wBefore w:w="6" w:type="dxa"/>
          <w:trHeight w:val="540"/>
        </w:trPr>
        <w:tc>
          <w:tcPr>
            <w:tcW w:w="21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Pr="00DC493A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DC493A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  <w:p w:rsidR="0030252D" w:rsidRPr="00DC493A" w:rsidRDefault="0030252D" w:rsidP="00BB1BCC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20</w:t>
            </w:r>
          </w:p>
          <w:p w:rsidR="0030252D" w:rsidRPr="00DC493A" w:rsidRDefault="0030252D" w:rsidP="00BB1BCC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  <w:p w:rsidR="0030252D" w:rsidRPr="00DC493A" w:rsidRDefault="0030252D" w:rsidP="00BB1BCC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Pr="00DC493A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510"/>
        </w:trPr>
        <w:tc>
          <w:tcPr>
            <w:tcW w:w="21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Pr="00DC493A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DC493A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гараж</w:t>
            </w:r>
          </w:p>
          <w:p w:rsidR="0030252D" w:rsidRDefault="0030252D" w:rsidP="00BB1BCC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20</w:t>
            </w:r>
          </w:p>
          <w:p w:rsidR="0030252D" w:rsidRDefault="0030252D" w:rsidP="00BB1BCC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  <w:p w:rsidR="0030252D" w:rsidRDefault="0030252D" w:rsidP="00BB1BCC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Pr="00DC493A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495"/>
        </w:trPr>
        <w:tc>
          <w:tcPr>
            <w:tcW w:w="21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Pr="00DC493A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DC493A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  <w:p w:rsidR="0030252D" w:rsidRDefault="0030252D" w:rsidP="00BB1BCC">
            <w:pPr>
              <w:rPr>
                <w:b/>
              </w:rPr>
            </w:pPr>
            <w:r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1 175 700</w:t>
            </w:r>
          </w:p>
          <w:p w:rsidR="0030252D" w:rsidRDefault="0030252D" w:rsidP="00BB1BCC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  <w:p w:rsidR="0030252D" w:rsidRDefault="0030252D" w:rsidP="00BB1BCC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Pr="00DC493A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465"/>
        </w:trPr>
        <w:tc>
          <w:tcPr>
            <w:tcW w:w="21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Pr="00DC493A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DC493A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DC493A">
            <w:pPr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  <w:p w:rsidR="0030252D" w:rsidRDefault="0030252D" w:rsidP="00DC493A">
            <w:pPr>
              <w:rPr>
                <w:b/>
              </w:rPr>
            </w:pPr>
            <w:r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24</w:t>
            </w:r>
          </w:p>
          <w:p w:rsidR="0030252D" w:rsidRDefault="0030252D" w:rsidP="00BB1BCC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  <w:p w:rsidR="0030252D" w:rsidRDefault="0030252D" w:rsidP="00BB1BCC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Pr="00DC493A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690"/>
        </w:trPr>
        <w:tc>
          <w:tcPr>
            <w:tcW w:w="2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DC493A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DC493A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DC493A">
            <w:pPr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  <w:p w:rsidR="0030252D" w:rsidRDefault="0030252D" w:rsidP="00DC493A">
            <w:pPr>
              <w:rPr>
                <w:b/>
              </w:rPr>
            </w:pPr>
            <w:r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24</w:t>
            </w:r>
          </w:p>
          <w:p w:rsidR="0030252D" w:rsidRDefault="0030252D" w:rsidP="00BB1BCC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BB1BCC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DC493A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171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DC493A" w:rsidRDefault="0030252D">
            <w:pPr>
              <w:rPr>
                <w:b/>
              </w:rPr>
            </w:pPr>
            <w:r w:rsidRPr="00DC493A">
              <w:rPr>
                <w:b/>
              </w:rPr>
              <w:t>Дочь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DC493A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DC493A" w:rsidRDefault="0030252D">
            <w:pPr>
              <w:jc w:val="center"/>
              <w:rPr>
                <w:b/>
              </w:rPr>
            </w:pPr>
            <w:r w:rsidRPr="00DC493A">
              <w:rPr>
                <w:b/>
              </w:rPr>
              <w:t>13 200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DC493A" w:rsidRDefault="0030252D">
            <w:pPr>
              <w:rPr>
                <w:b/>
              </w:rPr>
            </w:pPr>
            <w:r w:rsidRPr="00DC493A">
              <w:rPr>
                <w:b/>
              </w:rPr>
              <w:t>квартира</w:t>
            </w:r>
          </w:p>
          <w:p w:rsidR="0030252D" w:rsidRPr="00DC493A" w:rsidRDefault="0030252D">
            <w:pPr>
              <w:rPr>
                <w:b/>
              </w:rPr>
            </w:pPr>
            <w:r w:rsidRPr="00DC493A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DC493A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DC493A" w:rsidRDefault="0030252D">
            <w:pPr>
              <w:rPr>
                <w:b/>
              </w:rPr>
            </w:pPr>
            <w:r w:rsidRPr="00DC493A">
              <w:rPr>
                <w:b/>
              </w:rPr>
              <w:t>50,7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DC493A" w:rsidRDefault="0030252D">
            <w:pPr>
              <w:rPr>
                <w:b/>
              </w:rPr>
            </w:pPr>
            <w:r w:rsidRPr="00DC493A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gridBefore w:val="1"/>
          <w:wBefore w:w="6" w:type="dxa"/>
          <w:trHeight w:val="585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42198" w:rsidRDefault="0030252D">
            <w:pPr>
              <w:rPr>
                <w:b/>
              </w:rPr>
            </w:pPr>
            <w:r w:rsidRPr="00A42198">
              <w:rPr>
                <w:b/>
              </w:rPr>
              <w:t>Киселев Д.Г.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42198" w:rsidRDefault="0030252D">
            <w:pPr>
              <w:rPr>
                <w:b/>
              </w:rPr>
            </w:pPr>
            <w:r w:rsidRPr="00A42198">
              <w:rPr>
                <w:b/>
              </w:rPr>
              <w:t xml:space="preserve">Начальник </w:t>
            </w:r>
          </w:p>
          <w:p w:rsidR="0030252D" w:rsidRPr="00A42198" w:rsidRDefault="0030252D">
            <w:pPr>
              <w:rPr>
                <w:b/>
              </w:rPr>
            </w:pPr>
            <w:r w:rsidRPr="00A42198">
              <w:rPr>
                <w:b/>
              </w:rPr>
              <w:t>Управления Минюста России по Калининградской области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42198" w:rsidRDefault="0030252D">
            <w:pPr>
              <w:jc w:val="center"/>
              <w:rPr>
                <w:b/>
              </w:rPr>
            </w:pPr>
            <w:r w:rsidRPr="00A42198">
              <w:rPr>
                <w:b/>
              </w:rPr>
              <w:t>1 </w:t>
            </w:r>
            <w:r>
              <w:rPr>
                <w:b/>
              </w:rPr>
              <w:t>284</w:t>
            </w:r>
            <w:r w:rsidRPr="00A42198">
              <w:rPr>
                <w:b/>
              </w:rPr>
              <w:t xml:space="preserve"> </w:t>
            </w:r>
            <w:r>
              <w:rPr>
                <w:b/>
              </w:rPr>
              <w:t>790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42198" w:rsidRDefault="0030252D">
            <w:pPr>
              <w:rPr>
                <w:b/>
              </w:rPr>
            </w:pPr>
            <w:r w:rsidRPr="00A42198">
              <w:rPr>
                <w:b/>
              </w:rPr>
              <w:t>земельный участок</w:t>
            </w:r>
          </w:p>
          <w:p w:rsidR="0030252D" w:rsidRPr="00A42198" w:rsidRDefault="0030252D">
            <w:pPr>
              <w:rPr>
                <w:b/>
              </w:rPr>
            </w:pPr>
            <w:r w:rsidRPr="00A42198">
              <w:rPr>
                <w:b/>
              </w:rPr>
              <w:t>(</w:t>
            </w:r>
            <w:r>
              <w:rPr>
                <w:b/>
              </w:rPr>
              <w:t>индивидуальная)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42198" w:rsidRDefault="0030252D">
            <w:pPr>
              <w:rPr>
                <w:b/>
              </w:rPr>
            </w:pPr>
            <w:r w:rsidRPr="00A42198">
              <w:rPr>
                <w:b/>
              </w:rPr>
              <w:t>600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42198" w:rsidRDefault="0030252D">
            <w:pPr>
              <w:rPr>
                <w:b/>
              </w:rPr>
            </w:pPr>
            <w:r w:rsidRPr="00A42198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gridBefore w:val="1"/>
          <w:wBefore w:w="6" w:type="dxa"/>
          <w:trHeight w:val="210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42198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42198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42198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42198" w:rsidRDefault="0030252D">
            <w:pPr>
              <w:rPr>
                <w:b/>
              </w:rPr>
            </w:pPr>
            <w:r w:rsidRPr="00A42198">
              <w:rPr>
                <w:b/>
              </w:rPr>
              <w:t>земельный участок</w:t>
            </w:r>
          </w:p>
          <w:p w:rsidR="0030252D" w:rsidRPr="00A42198" w:rsidRDefault="0030252D">
            <w:pPr>
              <w:rPr>
                <w:b/>
              </w:rPr>
            </w:pPr>
            <w:r w:rsidRPr="00A42198">
              <w:rPr>
                <w:b/>
              </w:rPr>
              <w:t>(</w:t>
            </w:r>
            <w:r>
              <w:rPr>
                <w:b/>
              </w:rPr>
              <w:t>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42198" w:rsidRDefault="0030252D">
            <w:pPr>
              <w:rPr>
                <w:b/>
              </w:rPr>
            </w:pPr>
            <w:r w:rsidRPr="00A42198">
              <w:rPr>
                <w:b/>
              </w:rPr>
              <w:t>436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42198" w:rsidRDefault="0030252D">
            <w:pPr>
              <w:rPr>
                <w:b/>
              </w:rPr>
            </w:pPr>
            <w:r w:rsidRPr="00A42198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210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42198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42198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42198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42198" w:rsidRDefault="0030252D">
            <w:pPr>
              <w:rPr>
                <w:b/>
              </w:rPr>
            </w:pPr>
            <w:r w:rsidRPr="00A42198">
              <w:rPr>
                <w:b/>
              </w:rPr>
              <w:t>жилой дом</w:t>
            </w:r>
          </w:p>
          <w:p w:rsidR="0030252D" w:rsidRPr="00A42198" w:rsidRDefault="0030252D">
            <w:pPr>
              <w:rPr>
                <w:b/>
              </w:rPr>
            </w:pPr>
            <w:r w:rsidRPr="00A42198">
              <w:rPr>
                <w:b/>
              </w:rPr>
              <w:t>(</w:t>
            </w:r>
            <w:r>
              <w:rPr>
                <w:b/>
              </w:rPr>
              <w:t>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42198" w:rsidRDefault="0030252D">
            <w:pPr>
              <w:rPr>
                <w:b/>
              </w:rPr>
            </w:pPr>
            <w:r w:rsidRPr="00A42198">
              <w:rPr>
                <w:b/>
              </w:rPr>
              <w:t>144,9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42198" w:rsidRDefault="0030252D">
            <w:pPr>
              <w:rPr>
                <w:b/>
              </w:rPr>
            </w:pPr>
            <w:r w:rsidRPr="00A42198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210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42198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42198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42198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42198" w:rsidRDefault="0030252D">
            <w:pPr>
              <w:rPr>
                <w:b/>
              </w:rPr>
            </w:pPr>
            <w:r w:rsidRPr="00A42198">
              <w:rPr>
                <w:b/>
              </w:rPr>
              <w:t>гараж</w:t>
            </w:r>
          </w:p>
          <w:p w:rsidR="0030252D" w:rsidRPr="00A42198" w:rsidRDefault="0030252D">
            <w:pPr>
              <w:rPr>
                <w:b/>
              </w:rPr>
            </w:pPr>
            <w:r w:rsidRPr="00A42198">
              <w:rPr>
                <w:b/>
              </w:rPr>
              <w:t>(</w:t>
            </w:r>
            <w:r>
              <w:rPr>
                <w:b/>
              </w:rPr>
              <w:t>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42198" w:rsidRDefault="0030252D">
            <w:pPr>
              <w:rPr>
                <w:b/>
              </w:rPr>
            </w:pPr>
            <w:r w:rsidRPr="00A42198">
              <w:rPr>
                <w:b/>
              </w:rPr>
              <w:t>149,6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42198" w:rsidRDefault="0030252D">
            <w:pPr>
              <w:rPr>
                <w:b/>
              </w:rPr>
            </w:pPr>
            <w:r w:rsidRPr="00A42198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210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42198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42198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42198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42198" w:rsidRDefault="0030252D">
            <w:pPr>
              <w:rPr>
                <w:b/>
              </w:rPr>
            </w:pPr>
            <w:r w:rsidRPr="00A42198">
              <w:rPr>
                <w:b/>
              </w:rPr>
              <w:t>нежилое помещение</w:t>
            </w:r>
          </w:p>
          <w:p w:rsidR="0030252D" w:rsidRPr="00A42198" w:rsidRDefault="0030252D">
            <w:pPr>
              <w:rPr>
                <w:b/>
              </w:rPr>
            </w:pPr>
            <w:r w:rsidRPr="00A42198">
              <w:rPr>
                <w:b/>
              </w:rPr>
              <w:t>(</w:t>
            </w:r>
            <w:r>
              <w:rPr>
                <w:b/>
              </w:rPr>
              <w:t>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42198" w:rsidRDefault="0030252D">
            <w:pPr>
              <w:rPr>
                <w:b/>
              </w:rPr>
            </w:pPr>
            <w:r w:rsidRPr="00A42198">
              <w:rPr>
                <w:b/>
              </w:rPr>
              <w:t>259,2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42198" w:rsidRDefault="0030252D">
            <w:pPr>
              <w:rPr>
                <w:b/>
              </w:rPr>
            </w:pPr>
            <w:r w:rsidRPr="00A42198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82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42198" w:rsidRDefault="0030252D">
            <w:pPr>
              <w:rPr>
                <w:b/>
              </w:rPr>
            </w:pPr>
            <w:r w:rsidRPr="00A42198">
              <w:rPr>
                <w:b/>
              </w:rPr>
              <w:t>Супруга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42198" w:rsidRDefault="0030252D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42198" w:rsidRDefault="0030252D">
            <w:pPr>
              <w:jc w:val="center"/>
              <w:rPr>
                <w:b/>
              </w:rPr>
            </w:pPr>
            <w:r w:rsidRPr="00A42198">
              <w:rPr>
                <w:b/>
              </w:rPr>
              <w:t>5</w:t>
            </w:r>
            <w:r>
              <w:rPr>
                <w:b/>
              </w:rPr>
              <w:t>6</w:t>
            </w:r>
            <w:r w:rsidRPr="00A42198">
              <w:rPr>
                <w:b/>
              </w:rPr>
              <w:t> </w:t>
            </w:r>
            <w:r>
              <w:rPr>
                <w:b/>
              </w:rPr>
              <w:t>345</w:t>
            </w:r>
            <w:r w:rsidRPr="00A42198">
              <w:rPr>
                <w:b/>
              </w:rPr>
              <w:t xml:space="preserve"> 8</w:t>
            </w:r>
            <w:r>
              <w:rPr>
                <w:b/>
              </w:rPr>
              <w:t>92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42198" w:rsidRDefault="0030252D">
            <w:pPr>
              <w:rPr>
                <w:b/>
              </w:rPr>
            </w:pPr>
            <w:r w:rsidRPr="00A42198">
              <w:rPr>
                <w:b/>
              </w:rPr>
              <w:t>земельный участок для сель</w:t>
            </w:r>
            <w:r>
              <w:rPr>
                <w:b/>
              </w:rPr>
              <w:t>скохозяйственного производства</w:t>
            </w:r>
          </w:p>
          <w:p w:rsidR="0030252D" w:rsidRPr="00A42198" w:rsidRDefault="0030252D">
            <w:pPr>
              <w:rPr>
                <w:b/>
              </w:rPr>
            </w:pPr>
            <w:r w:rsidRPr="00A42198">
              <w:rPr>
                <w:b/>
              </w:rPr>
              <w:t>(</w:t>
            </w:r>
            <w:r>
              <w:rPr>
                <w:b/>
              </w:rPr>
              <w:t>индивидуальная)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42198" w:rsidRDefault="0030252D">
            <w:pPr>
              <w:rPr>
                <w:b/>
              </w:rPr>
            </w:pPr>
            <w:r w:rsidRPr="00A42198">
              <w:rPr>
                <w:b/>
              </w:rPr>
              <w:t>88070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42198" w:rsidRDefault="0030252D">
            <w:pPr>
              <w:rPr>
                <w:b/>
              </w:rPr>
            </w:pPr>
            <w:r w:rsidRPr="00A42198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42198" w:rsidRDefault="0030252D">
            <w:pPr>
              <w:rPr>
                <w:b/>
              </w:rPr>
            </w:pPr>
            <w:r>
              <w:t>а</w:t>
            </w:r>
            <w:r w:rsidRPr="00A42198">
              <w:rPr>
                <w:b/>
              </w:rPr>
              <w:t>/м Тойота Лэнд Круизер 120 Прадо</w:t>
            </w:r>
          </w:p>
          <w:p w:rsidR="0030252D" w:rsidRDefault="0030252D">
            <w:pPr>
              <w:rPr>
                <w:b/>
              </w:rPr>
            </w:pPr>
            <w:r w:rsidRPr="00A42198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A42198">
              <w:rPr>
                <w:b/>
              </w:rPr>
              <w:t>)</w:t>
            </w:r>
          </w:p>
          <w:p w:rsidR="0030252D" w:rsidRDefault="0030252D"/>
          <w:p w:rsidR="0030252D" w:rsidRDefault="0030252D"/>
        </w:tc>
      </w:tr>
      <w:tr w:rsidR="0030252D" w:rsidTr="000051F9">
        <w:trPr>
          <w:gridBefore w:val="1"/>
          <w:wBefore w:w="6" w:type="dxa"/>
          <w:trHeight w:val="76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42198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42198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42198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42198" w:rsidRDefault="0030252D">
            <w:pPr>
              <w:rPr>
                <w:b/>
              </w:rPr>
            </w:pPr>
            <w:r w:rsidRPr="00A42198">
              <w:rPr>
                <w:b/>
              </w:rPr>
              <w:t>земельный участок для сель-хоз использования</w:t>
            </w:r>
          </w:p>
          <w:p w:rsidR="0030252D" w:rsidRPr="00A42198" w:rsidRDefault="0030252D">
            <w:pPr>
              <w:rPr>
                <w:b/>
              </w:rPr>
            </w:pPr>
            <w:r w:rsidRPr="00A42198">
              <w:rPr>
                <w:b/>
              </w:rPr>
              <w:t>(</w:t>
            </w:r>
            <w:r>
              <w:rPr>
                <w:b/>
              </w:rPr>
              <w:t>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42198" w:rsidRDefault="0030252D">
            <w:pPr>
              <w:rPr>
                <w:b/>
              </w:rPr>
            </w:pPr>
            <w:r w:rsidRPr="00A42198">
              <w:rPr>
                <w:b/>
              </w:rPr>
              <w:t>12000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42198" w:rsidRDefault="0030252D">
            <w:pPr>
              <w:rPr>
                <w:b/>
              </w:rPr>
            </w:pPr>
            <w:r w:rsidRPr="00A42198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76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42198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42198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42198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42198" w:rsidRDefault="0030252D">
            <w:pPr>
              <w:rPr>
                <w:b/>
              </w:rPr>
            </w:pPr>
            <w:r w:rsidRPr="00A42198">
              <w:rPr>
                <w:b/>
              </w:rPr>
              <w:t>земельный участок для сельхоз</w:t>
            </w:r>
            <w:r>
              <w:rPr>
                <w:b/>
              </w:rPr>
              <w:t>.</w:t>
            </w:r>
            <w:r w:rsidRPr="00A42198">
              <w:rPr>
                <w:b/>
              </w:rPr>
              <w:t xml:space="preserve"> производства</w:t>
            </w:r>
          </w:p>
          <w:p w:rsidR="0030252D" w:rsidRPr="00A42198" w:rsidRDefault="0030252D">
            <w:pPr>
              <w:rPr>
                <w:b/>
              </w:rPr>
            </w:pPr>
            <w:r w:rsidRPr="00A42198">
              <w:rPr>
                <w:b/>
              </w:rPr>
              <w:t>(</w:t>
            </w:r>
            <w:r>
              <w:rPr>
                <w:b/>
              </w:rPr>
              <w:t>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42198" w:rsidRDefault="0030252D">
            <w:pPr>
              <w:rPr>
                <w:b/>
              </w:rPr>
            </w:pPr>
            <w:r w:rsidRPr="00A42198">
              <w:rPr>
                <w:b/>
              </w:rPr>
              <w:t>64000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42198" w:rsidRDefault="0030252D">
            <w:pPr>
              <w:rPr>
                <w:b/>
              </w:rPr>
            </w:pPr>
            <w:r w:rsidRPr="00A42198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840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42198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42198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42198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42198" w:rsidRDefault="0030252D">
            <w:pPr>
              <w:rPr>
                <w:b/>
              </w:rPr>
            </w:pPr>
            <w:r w:rsidRPr="00A42198">
              <w:rPr>
                <w:b/>
              </w:rPr>
              <w:t>земельный участок для сельхоз</w:t>
            </w:r>
            <w:r>
              <w:rPr>
                <w:b/>
              </w:rPr>
              <w:t>.</w:t>
            </w:r>
            <w:r w:rsidRPr="00A42198">
              <w:rPr>
                <w:b/>
              </w:rPr>
              <w:t xml:space="preserve"> использования</w:t>
            </w:r>
          </w:p>
          <w:p w:rsidR="0030252D" w:rsidRPr="00A42198" w:rsidRDefault="0030252D" w:rsidP="00B22FDF">
            <w:pPr>
              <w:rPr>
                <w:b/>
              </w:rPr>
            </w:pPr>
            <w:r w:rsidRPr="00A42198">
              <w:rPr>
                <w:b/>
              </w:rPr>
              <w:t>(</w:t>
            </w:r>
            <w:r>
              <w:rPr>
                <w:b/>
              </w:rPr>
              <w:t>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42198" w:rsidRDefault="0030252D">
            <w:pPr>
              <w:rPr>
                <w:b/>
              </w:rPr>
            </w:pPr>
            <w:r w:rsidRPr="00A42198">
              <w:rPr>
                <w:b/>
              </w:rPr>
              <w:t>20000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A42198">
              <w:rPr>
                <w:b/>
              </w:rPr>
              <w:t>Россия</w:t>
            </w:r>
          </w:p>
          <w:p w:rsidR="0030252D" w:rsidRDefault="0030252D">
            <w:pPr>
              <w:rPr>
                <w:b/>
              </w:rPr>
            </w:pPr>
          </w:p>
          <w:p w:rsidR="0030252D" w:rsidRPr="00A42198" w:rsidRDefault="0030252D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1245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42198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42198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42198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42198" w:rsidRDefault="0030252D" w:rsidP="0092324F">
            <w:pPr>
              <w:rPr>
                <w:b/>
              </w:rPr>
            </w:pPr>
            <w:r w:rsidRPr="00A42198">
              <w:rPr>
                <w:b/>
              </w:rPr>
              <w:t>земельный участок для сель</w:t>
            </w:r>
            <w:r>
              <w:rPr>
                <w:b/>
              </w:rPr>
              <w:t>скохозяйственного производства</w:t>
            </w:r>
          </w:p>
          <w:p w:rsidR="0030252D" w:rsidRPr="00A42198" w:rsidRDefault="0030252D" w:rsidP="0092324F">
            <w:pPr>
              <w:rPr>
                <w:b/>
              </w:rPr>
            </w:pPr>
            <w:r w:rsidRPr="00A42198">
              <w:rPr>
                <w:b/>
              </w:rPr>
              <w:t>(</w:t>
            </w:r>
            <w:r>
              <w:rPr>
                <w:b/>
              </w:rPr>
              <w:t>долевая собственность, 1/596)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42198" w:rsidRDefault="0030252D" w:rsidP="00B22FDF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  <w:p w:rsidR="0030252D" w:rsidRDefault="0030252D">
            <w:pPr>
              <w:rPr>
                <w:b/>
              </w:rPr>
            </w:pPr>
          </w:p>
          <w:p w:rsidR="0030252D" w:rsidRDefault="0030252D">
            <w:pPr>
              <w:rPr>
                <w:b/>
              </w:rPr>
            </w:pPr>
          </w:p>
          <w:p w:rsidR="0030252D" w:rsidRDefault="0030252D">
            <w:pPr>
              <w:rPr>
                <w:b/>
              </w:rPr>
            </w:pPr>
          </w:p>
          <w:p w:rsidR="0030252D" w:rsidRPr="00A42198" w:rsidRDefault="0030252D" w:rsidP="00B22FDF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675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42198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42198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42198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  <w:p w:rsidR="0030252D" w:rsidRPr="00A42198" w:rsidRDefault="0030252D" w:rsidP="00B22FDF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42198" w:rsidRDefault="0030252D" w:rsidP="00B22FDF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B22FDF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76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42198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42198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42198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42198" w:rsidRDefault="0030252D">
            <w:pPr>
              <w:rPr>
                <w:b/>
              </w:rPr>
            </w:pPr>
            <w:r w:rsidRPr="00A42198">
              <w:rPr>
                <w:b/>
              </w:rPr>
              <w:t>блок секция</w:t>
            </w:r>
          </w:p>
          <w:p w:rsidR="0030252D" w:rsidRPr="00A42198" w:rsidRDefault="0030252D">
            <w:pPr>
              <w:rPr>
                <w:b/>
              </w:rPr>
            </w:pPr>
            <w:r w:rsidRPr="00A42198">
              <w:rPr>
                <w:b/>
              </w:rPr>
              <w:t>(</w:t>
            </w:r>
            <w:r>
              <w:rPr>
                <w:b/>
              </w:rPr>
              <w:t>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42198" w:rsidRDefault="0030252D">
            <w:pPr>
              <w:rPr>
                <w:b/>
              </w:rPr>
            </w:pPr>
            <w:r w:rsidRPr="00A42198">
              <w:rPr>
                <w:b/>
              </w:rPr>
              <w:t>174,1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42198" w:rsidRDefault="0030252D">
            <w:pPr>
              <w:rPr>
                <w:b/>
              </w:rPr>
            </w:pPr>
            <w:r w:rsidRPr="00A42198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351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42198" w:rsidRDefault="0030252D">
            <w:pPr>
              <w:rPr>
                <w:b/>
              </w:rPr>
            </w:pPr>
            <w:r w:rsidRPr="00A42198">
              <w:rPr>
                <w:b/>
              </w:rPr>
              <w:t xml:space="preserve">Дочь 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42198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66042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42198" w:rsidRDefault="0030252D" w:rsidP="00A42198">
            <w:pPr>
              <w:rPr>
                <w:b/>
              </w:rPr>
            </w:pPr>
            <w:r w:rsidRPr="00A42198">
              <w:rPr>
                <w:b/>
              </w:rPr>
              <w:t>жилой дом</w:t>
            </w:r>
          </w:p>
          <w:p w:rsidR="0030252D" w:rsidRPr="00A42198" w:rsidRDefault="0030252D" w:rsidP="00A42198">
            <w:pPr>
              <w:rPr>
                <w:b/>
              </w:rPr>
            </w:pPr>
            <w:r>
              <w:rPr>
                <w:b/>
              </w:rPr>
              <w:t>(пользование</w:t>
            </w:r>
            <w:r w:rsidRPr="00A42198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42198" w:rsidRDefault="0030252D" w:rsidP="00A42198">
            <w:pPr>
              <w:rPr>
                <w:b/>
              </w:rPr>
            </w:pPr>
            <w:r w:rsidRPr="00A42198">
              <w:rPr>
                <w:b/>
              </w:rPr>
              <w:t>144,9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42198" w:rsidRDefault="0030252D" w:rsidP="00A42198">
            <w:pPr>
              <w:rPr>
                <w:b/>
              </w:rPr>
            </w:pPr>
            <w:r w:rsidRPr="00A42198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gridBefore w:val="1"/>
          <w:wBefore w:w="6" w:type="dxa"/>
          <w:trHeight w:val="561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42198" w:rsidRDefault="0030252D">
            <w:pPr>
              <w:rPr>
                <w:b/>
              </w:rPr>
            </w:pPr>
            <w:r w:rsidRPr="00A42198">
              <w:rPr>
                <w:b/>
              </w:rPr>
              <w:t xml:space="preserve">Дочь 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42198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66042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42198" w:rsidRDefault="0030252D" w:rsidP="00A93CBC">
            <w:pPr>
              <w:rPr>
                <w:b/>
              </w:rPr>
            </w:pPr>
            <w:r w:rsidRPr="00A42198">
              <w:rPr>
                <w:b/>
              </w:rPr>
              <w:t>жилой дом</w:t>
            </w:r>
          </w:p>
          <w:p w:rsidR="0030252D" w:rsidRPr="00A42198" w:rsidRDefault="0030252D" w:rsidP="00A93CBC">
            <w:pPr>
              <w:rPr>
                <w:b/>
              </w:rPr>
            </w:pPr>
            <w:r w:rsidRPr="00A42198">
              <w:rPr>
                <w:b/>
              </w:rPr>
              <w:t>(</w:t>
            </w:r>
            <w:r>
              <w:rPr>
                <w:b/>
              </w:rPr>
              <w:t>пользование</w:t>
            </w:r>
            <w:r w:rsidRPr="00A42198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42198" w:rsidRDefault="0030252D" w:rsidP="00A93CBC">
            <w:pPr>
              <w:rPr>
                <w:b/>
              </w:rPr>
            </w:pPr>
            <w:r w:rsidRPr="00A42198">
              <w:rPr>
                <w:b/>
              </w:rPr>
              <w:t>144,9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42198" w:rsidRDefault="0030252D" w:rsidP="00A93CBC">
            <w:pPr>
              <w:rPr>
                <w:b/>
              </w:rPr>
            </w:pPr>
            <w:r w:rsidRPr="00A42198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gridBefore w:val="1"/>
          <w:wBefore w:w="6" w:type="dxa"/>
          <w:trHeight w:val="1210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42198" w:rsidRDefault="0030252D">
            <w:pPr>
              <w:rPr>
                <w:b/>
              </w:rPr>
            </w:pPr>
            <w:r w:rsidRPr="00A42198">
              <w:rPr>
                <w:b/>
              </w:rPr>
              <w:t>Морозов К.Ю.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A42198" w:rsidRDefault="0030252D" w:rsidP="000B7159">
            <w:pPr>
              <w:rPr>
                <w:b/>
              </w:rPr>
            </w:pPr>
            <w:r w:rsidRPr="00A42198">
              <w:rPr>
                <w:b/>
              </w:rPr>
              <w:t xml:space="preserve">Заместитель начальника </w:t>
            </w:r>
          </w:p>
          <w:p w:rsidR="0030252D" w:rsidRPr="00A42198" w:rsidRDefault="0030252D" w:rsidP="000B7159">
            <w:pPr>
              <w:rPr>
                <w:b/>
              </w:rPr>
            </w:pPr>
            <w:r w:rsidRPr="00A42198">
              <w:rPr>
                <w:b/>
              </w:rPr>
              <w:t>Управления Минюста России по Калининградской области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  <w:p w:rsidR="0030252D" w:rsidRPr="00A42198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306 500,61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A93CBC">
            <w:pPr>
              <w:rPr>
                <w:b/>
              </w:rPr>
            </w:pPr>
          </w:p>
          <w:p w:rsidR="0030252D" w:rsidRPr="007269E2" w:rsidRDefault="0030252D" w:rsidP="00A93CBC">
            <w:pPr>
              <w:rPr>
                <w:b/>
              </w:rPr>
            </w:pPr>
            <w:r w:rsidRPr="007269E2">
              <w:rPr>
                <w:b/>
              </w:rPr>
              <w:t>квартира</w:t>
            </w:r>
          </w:p>
          <w:p w:rsidR="0030252D" w:rsidRPr="007269E2" w:rsidRDefault="0030252D" w:rsidP="00A93CBC">
            <w:pPr>
              <w:rPr>
                <w:b/>
              </w:rPr>
            </w:pPr>
            <w:r w:rsidRPr="007269E2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  <w:p w:rsidR="0030252D" w:rsidRPr="00A42198" w:rsidRDefault="0030252D">
            <w:pPr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  <w:p w:rsidR="0030252D" w:rsidRPr="00A42198" w:rsidRDefault="0030252D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  <w:p w:rsidR="0030252D" w:rsidRDefault="0030252D">
            <w:pPr>
              <w:rPr>
                <w:b/>
              </w:rPr>
            </w:pPr>
            <w:r w:rsidRPr="007269E2">
              <w:rPr>
                <w:b/>
              </w:rPr>
              <w:t>Мицубиси Паджеро</w:t>
            </w:r>
          </w:p>
          <w:p w:rsidR="0030252D" w:rsidRPr="007269E2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</w:tr>
      <w:tr w:rsidR="0030252D" w:rsidTr="000051F9">
        <w:trPr>
          <w:gridBefore w:val="1"/>
          <w:wBefore w:w="6" w:type="dxa"/>
          <w:trHeight w:val="561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42198" w:rsidRDefault="0030252D">
            <w:pPr>
              <w:rPr>
                <w:b/>
              </w:rPr>
            </w:pPr>
            <w:r>
              <w:rPr>
                <w:b/>
              </w:rPr>
              <w:t>Супруга</w:t>
            </w:r>
          </w:p>
        </w:tc>
        <w:tc>
          <w:tcPr>
            <w:tcW w:w="30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A42198" w:rsidRDefault="0030252D" w:rsidP="000B7159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182 660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269E2" w:rsidRDefault="0030252D" w:rsidP="00A93CBC">
            <w:pPr>
              <w:rPr>
                <w:b/>
              </w:rPr>
            </w:pPr>
            <w:r w:rsidRPr="007269E2">
              <w:rPr>
                <w:b/>
              </w:rPr>
              <w:t>квартира</w:t>
            </w:r>
          </w:p>
          <w:p w:rsidR="0030252D" w:rsidRPr="007269E2" w:rsidRDefault="0030252D" w:rsidP="00A93CBC">
            <w:pPr>
              <w:rPr>
                <w:b/>
              </w:rPr>
            </w:pPr>
            <w:r w:rsidRPr="007269E2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Ситроен С 5</w:t>
            </w:r>
          </w:p>
          <w:p w:rsidR="0030252D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</w:tr>
      <w:tr w:rsidR="0030252D" w:rsidTr="000051F9">
        <w:trPr>
          <w:gridBefore w:val="1"/>
          <w:wBefore w:w="6" w:type="dxa"/>
          <w:trHeight w:val="561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Сын</w:t>
            </w:r>
          </w:p>
        </w:tc>
        <w:tc>
          <w:tcPr>
            <w:tcW w:w="3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42198" w:rsidRDefault="0030252D" w:rsidP="000B7159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269E2" w:rsidRDefault="0030252D" w:rsidP="00A93CBC">
            <w:pPr>
              <w:rPr>
                <w:b/>
              </w:rPr>
            </w:pPr>
            <w:r w:rsidRPr="007269E2">
              <w:rPr>
                <w:b/>
              </w:rPr>
              <w:t>квартира</w:t>
            </w:r>
          </w:p>
          <w:p w:rsidR="0030252D" w:rsidRPr="007269E2" w:rsidRDefault="0030252D" w:rsidP="00A93CBC">
            <w:pPr>
              <w:rPr>
                <w:b/>
              </w:rPr>
            </w:pPr>
            <w:r w:rsidRPr="007269E2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A93CBC">
            <w:pPr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A93CBC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1442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F7C54" w:rsidRDefault="0030252D">
            <w:pPr>
              <w:rPr>
                <w:b/>
              </w:rPr>
            </w:pPr>
            <w:r w:rsidRPr="006F7C54">
              <w:rPr>
                <w:b/>
              </w:rPr>
              <w:t>Руднев А.М.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F7C54" w:rsidRDefault="0030252D">
            <w:pPr>
              <w:rPr>
                <w:b/>
              </w:rPr>
            </w:pPr>
            <w:r w:rsidRPr="006F7C54">
              <w:rPr>
                <w:b/>
              </w:rPr>
              <w:t>Начальник Управления Минюста России по Калужской области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F7C54" w:rsidRDefault="0030252D">
            <w:pPr>
              <w:jc w:val="center"/>
              <w:rPr>
                <w:b/>
              </w:rPr>
            </w:pPr>
            <w:r w:rsidRPr="006F7C54">
              <w:rPr>
                <w:b/>
              </w:rPr>
              <w:t>8</w:t>
            </w:r>
            <w:r>
              <w:rPr>
                <w:b/>
              </w:rPr>
              <w:t>64 678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  <w:p w:rsidR="0030252D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  <w:p w:rsidR="0030252D" w:rsidRDefault="0030252D">
            <w:pPr>
              <w:rPr>
                <w:b/>
              </w:rPr>
            </w:pPr>
          </w:p>
          <w:p w:rsidR="0030252D" w:rsidRPr="006F7C54" w:rsidRDefault="0030252D">
            <w:pPr>
              <w:rPr>
                <w:b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800</w:t>
            </w:r>
          </w:p>
          <w:p w:rsidR="0030252D" w:rsidRDefault="0030252D">
            <w:pPr>
              <w:rPr>
                <w:b/>
              </w:rPr>
            </w:pPr>
          </w:p>
          <w:p w:rsidR="0030252D" w:rsidRPr="006F7C54" w:rsidRDefault="0030252D">
            <w:pPr>
              <w:rPr>
                <w:b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F7C54" w:rsidRDefault="0030252D">
            <w:pPr>
              <w:rPr>
                <w:b/>
              </w:rPr>
            </w:pPr>
            <w:r w:rsidRPr="006F7C54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F7C54" w:rsidRDefault="0030252D">
            <w:pPr>
              <w:rPr>
                <w:b/>
              </w:rPr>
            </w:pPr>
            <w:r w:rsidRPr="006F7C54">
              <w:rPr>
                <w:b/>
              </w:rPr>
              <w:t>а/м ВАЗ 2102</w:t>
            </w:r>
          </w:p>
          <w:p w:rsidR="0030252D" w:rsidRPr="006F7C54" w:rsidRDefault="0030252D">
            <w:pPr>
              <w:rPr>
                <w:b/>
              </w:rPr>
            </w:pPr>
            <w:r w:rsidRPr="006F7C54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6F7C54">
              <w:rPr>
                <w:b/>
              </w:rPr>
              <w:t>)</w:t>
            </w:r>
          </w:p>
          <w:p w:rsidR="0030252D" w:rsidRPr="006F7C54" w:rsidRDefault="0030252D">
            <w:pPr>
              <w:rPr>
                <w:b/>
              </w:rPr>
            </w:pPr>
            <w:r w:rsidRPr="006F7C54">
              <w:rPr>
                <w:b/>
              </w:rPr>
              <w:t xml:space="preserve">а/м Фольксваген Туарег </w:t>
            </w:r>
          </w:p>
          <w:p w:rsidR="0030252D" w:rsidRPr="006F7C54" w:rsidRDefault="0030252D">
            <w:pPr>
              <w:rPr>
                <w:b/>
              </w:rPr>
            </w:pPr>
            <w:r w:rsidRPr="006F7C54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6F7C54">
              <w:rPr>
                <w:b/>
              </w:rPr>
              <w:t>)</w:t>
            </w:r>
          </w:p>
          <w:p w:rsidR="0030252D" w:rsidRPr="006F7C54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690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F7C54" w:rsidRDefault="0030252D">
            <w:pPr>
              <w:rPr>
                <w:b/>
              </w:rPr>
            </w:pPr>
            <w:r w:rsidRPr="006F7C54">
              <w:rPr>
                <w:b/>
              </w:rPr>
              <w:t>Супруга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6F7C54" w:rsidRDefault="0030252D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F7C54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6F7C54">
              <w:rPr>
                <w:b/>
              </w:rPr>
              <w:t>земельный участок</w:t>
            </w:r>
          </w:p>
          <w:p w:rsidR="0030252D" w:rsidRPr="006F7C54" w:rsidRDefault="0030252D">
            <w:pPr>
              <w:rPr>
                <w:b/>
              </w:rPr>
            </w:pPr>
            <w:r w:rsidRPr="006F7C54">
              <w:rPr>
                <w:b/>
              </w:rPr>
              <w:t xml:space="preserve">под </w:t>
            </w:r>
            <w:r>
              <w:rPr>
                <w:b/>
              </w:rPr>
              <w:t>ИЖС</w:t>
            </w:r>
          </w:p>
          <w:p w:rsidR="0030252D" w:rsidRPr="006F7C54" w:rsidRDefault="0030252D">
            <w:pPr>
              <w:rPr>
                <w:b/>
              </w:rPr>
            </w:pPr>
            <w:r w:rsidRPr="006F7C54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6F7C54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6F7C54" w:rsidRDefault="0030252D">
            <w:pPr>
              <w:rPr>
                <w:b/>
              </w:rPr>
            </w:pPr>
            <w:r w:rsidRPr="006F7C54">
              <w:rPr>
                <w:b/>
              </w:rPr>
              <w:t>1800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6F7C54" w:rsidRDefault="0030252D">
            <w:pPr>
              <w:rPr>
                <w:b/>
              </w:rPr>
            </w:pPr>
            <w:r w:rsidRPr="006F7C54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F7C54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690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6F7C54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6F7C54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6F7C54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F7C54" w:rsidRDefault="0030252D">
            <w:pPr>
              <w:rPr>
                <w:b/>
              </w:rPr>
            </w:pPr>
            <w:r w:rsidRPr="006F7C54">
              <w:rPr>
                <w:b/>
              </w:rPr>
              <w:t>квартира</w:t>
            </w:r>
          </w:p>
          <w:p w:rsidR="0030252D" w:rsidRPr="006F7C54" w:rsidRDefault="0030252D">
            <w:pPr>
              <w:rPr>
                <w:b/>
              </w:rPr>
            </w:pPr>
            <w:r w:rsidRPr="006F7C54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6F7C54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F7C54" w:rsidRDefault="0030252D">
            <w:pPr>
              <w:rPr>
                <w:b/>
              </w:rPr>
            </w:pPr>
            <w:r w:rsidRPr="006F7C54">
              <w:rPr>
                <w:b/>
              </w:rPr>
              <w:t>79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F7C54" w:rsidRDefault="0030252D">
            <w:pPr>
              <w:rPr>
                <w:b/>
              </w:rPr>
            </w:pPr>
            <w:r w:rsidRPr="006F7C54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6F7C54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1417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F7C54" w:rsidRDefault="0030252D">
            <w:pPr>
              <w:rPr>
                <w:b/>
              </w:rPr>
            </w:pPr>
            <w:r w:rsidRPr="006F7C54">
              <w:rPr>
                <w:b/>
              </w:rPr>
              <w:t>Прохорова Л.А.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F7C54" w:rsidRDefault="0030252D">
            <w:pPr>
              <w:rPr>
                <w:b/>
              </w:rPr>
            </w:pPr>
            <w:r w:rsidRPr="006F7C54">
              <w:rPr>
                <w:b/>
              </w:rPr>
              <w:t>Заместитель начальника Управления Минюста России по Калужской области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F7C54" w:rsidRDefault="0030252D">
            <w:pPr>
              <w:jc w:val="center"/>
              <w:rPr>
                <w:b/>
              </w:rPr>
            </w:pPr>
            <w:r w:rsidRPr="006F7C54">
              <w:rPr>
                <w:b/>
              </w:rPr>
              <w:t>3</w:t>
            </w:r>
            <w:r>
              <w:rPr>
                <w:b/>
              </w:rPr>
              <w:t>77</w:t>
            </w:r>
            <w:r w:rsidRPr="006F7C54">
              <w:rPr>
                <w:b/>
              </w:rPr>
              <w:t xml:space="preserve"> 3</w:t>
            </w:r>
            <w:r>
              <w:rPr>
                <w:b/>
              </w:rPr>
              <w:t>09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F7C54" w:rsidRDefault="0030252D">
            <w:pPr>
              <w:rPr>
                <w:b/>
              </w:rPr>
            </w:pPr>
            <w:r w:rsidRPr="006F7C54">
              <w:rPr>
                <w:b/>
              </w:rPr>
              <w:t xml:space="preserve">квартира </w:t>
            </w:r>
          </w:p>
          <w:p w:rsidR="0030252D" w:rsidRPr="006F7C54" w:rsidRDefault="0030252D">
            <w:pPr>
              <w:rPr>
                <w:b/>
              </w:rPr>
            </w:pPr>
            <w:r w:rsidRPr="006F7C54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6F7C54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F7C54" w:rsidRDefault="0030252D">
            <w:pPr>
              <w:rPr>
                <w:b/>
              </w:rPr>
            </w:pPr>
            <w:r w:rsidRPr="006F7C54">
              <w:rPr>
                <w:b/>
              </w:rPr>
              <w:t>55,5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F7C54" w:rsidRDefault="0030252D">
            <w:pPr>
              <w:rPr>
                <w:b/>
              </w:rPr>
            </w:pPr>
            <w:r w:rsidRPr="006F7C54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F7C54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825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30B75" w:rsidRDefault="0030252D">
            <w:pPr>
              <w:rPr>
                <w:b/>
              </w:rPr>
            </w:pPr>
            <w:r w:rsidRPr="00630B75">
              <w:rPr>
                <w:b/>
              </w:rPr>
              <w:t>Надбитов А.У.</w:t>
            </w:r>
          </w:p>
          <w:p w:rsidR="0030252D" w:rsidRPr="00630B75" w:rsidRDefault="0030252D">
            <w:pPr>
              <w:rPr>
                <w:b/>
              </w:rPr>
            </w:pP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30B75" w:rsidRDefault="0030252D">
            <w:pPr>
              <w:rPr>
                <w:b/>
              </w:rPr>
            </w:pPr>
            <w:r w:rsidRPr="00630B75">
              <w:rPr>
                <w:b/>
              </w:rPr>
              <w:t xml:space="preserve">Начальник </w:t>
            </w:r>
          </w:p>
          <w:p w:rsidR="0030252D" w:rsidRPr="00630B75" w:rsidRDefault="0030252D">
            <w:pPr>
              <w:rPr>
                <w:b/>
              </w:rPr>
            </w:pPr>
            <w:r w:rsidRPr="00630B75">
              <w:rPr>
                <w:b/>
              </w:rPr>
              <w:t>Управления Минюста России по Республике Калмыкия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30B75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854</w:t>
            </w:r>
            <w:r w:rsidRPr="00630B75">
              <w:rPr>
                <w:b/>
              </w:rPr>
              <w:t xml:space="preserve"> </w:t>
            </w:r>
            <w:r>
              <w:rPr>
                <w:b/>
              </w:rPr>
              <w:t>865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30B75" w:rsidRDefault="0030252D">
            <w:pPr>
              <w:rPr>
                <w:b/>
              </w:rPr>
            </w:pPr>
            <w:r w:rsidRPr="00630B75">
              <w:rPr>
                <w:b/>
              </w:rPr>
              <w:t>квартира</w:t>
            </w:r>
          </w:p>
          <w:p w:rsidR="0030252D" w:rsidRPr="00630B75" w:rsidRDefault="0030252D">
            <w:pPr>
              <w:rPr>
                <w:b/>
              </w:rPr>
            </w:pPr>
            <w:r w:rsidRPr="00630B75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30B75" w:rsidRDefault="0030252D">
            <w:pPr>
              <w:rPr>
                <w:b/>
              </w:rPr>
            </w:pPr>
            <w:r w:rsidRPr="00630B75">
              <w:rPr>
                <w:b/>
              </w:rPr>
              <w:t>86,69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30B75" w:rsidRDefault="0030252D">
            <w:pPr>
              <w:rPr>
                <w:b/>
              </w:rPr>
            </w:pPr>
            <w:r w:rsidRPr="00630B75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tabs>
                <w:tab w:val="left" w:pos="1020"/>
                <w:tab w:val="center" w:pos="1110"/>
              </w:tabs>
              <w:rPr>
                <w:b/>
              </w:rPr>
            </w:pPr>
            <w:r>
              <w:rPr>
                <w:b/>
                <w:lang w:val="en-US"/>
              </w:rPr>
              <w:t>TOYOTA RAF 4</w:t>
            </w:r>
          </w:p>
          <w:p w:rsidR="0030252D" w:rsidRPr="009C32A7" w:rsidRDefault="0030252D">
            <w:pPr>
              <w:tabs>
                <w:tab w:val="left" w:pos="1020"/>
                <w:tab w:val="center" w:pos="1110"/>
              </w:tabs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</w:tr>
      <w:tr w:rsidR="0030252D" w:rsidTr="000051F9">
        <w:trPr>
          <w:gridBefore w:val="1"/>
          <w:wBefore w:w="6" w:type="dxa"/>
          <w:trHeight w:val="597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30B75" w:rsidRDefault="0030252D">
            <w:pPr>
              <w:rPr>
                <w:b/>
              </w:rPr>
            </w:pPr>
            <w:r w:rsidRPr="00630B75">
              <w:rPr>
                <w:b/>
              </w:rPr>
              <w:t>Супруга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630B75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30B75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Pr="00630B75">
              <w:rPr>
                <w:b/>
              </w:rPr>
              <w:t xml:space="preserve">57 </w:t>
            </w:r>
            <w:r>
              <w:rPr>
                <w:b/>
              </w:rPr>
              <w:t>983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30B75" w:rsidRDefault="0030252D">
            <w:pPr>
              <w:rPr>
                <w:b/>
              </w:rPr>
            </w:pPr>
            <w:r w:rsidRPr="00630B75">
              <w:rPr>
                <w:b/>
              </w:rPr>
              <w:t>квартира</w:t>
            </w:r>
          </w:p>
          <w:p w:rsidR="0030252D" w:rsidRPr="00630B75" w:rsidRDefault="0030252D">
            <w:pPr>
              <w:rPr>
                <w:b/>
              </w:rPr>
            </w:pPr>
            <w:r w:rsidRPr="00630B75">
              <w:rPr>
                <w:b/>
              </w:rPr>
              <w:t>(</w:t>
            </w:r>
            <w:r>
              <w:rPr>
                <w:b/>
              </w:rPr>
              <w:t>индивидуальная)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30B75" w:rsidRDefault="0030252D">
            <w:pPr>
              <w:rPr>
                <w:b/>
              </w:rPr>
            </w:pPr>
            <w:r w:rsidRPr="00630B75">
              <w:rPr>
                <w:b/>
              </w:rPr>
              <w:t>86,69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30B75" w:rsidRDefault="0030252D">
            <w:pPr>
              <w:rPr>
                <w:b/>
              </w:rPr>
            </w:pPr>
            <w:r w:rsidRPr="00630B75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30B75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159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30B75" w:rsidRDefault="0030252D">
            <w:pPr>
              <w:rPr>
                <w:b/>
              </w:rPr>
            </w:pPr>
            <w:r w:rsidRPr="00630B75">
              <w:rPr>
                <w:b/>
              </w:rPr>
              <w:t xml:space="preserve">Дочь </w:t>
            </w:r>
          </w:p>
        </w:tc>
        <w:tc>
          <w:tcPr>
            <w:tcW w:w="3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30B75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66042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30B75" w:rsidRDefault="0030252D">
            <w:pPr>
              <w:rPr>
                <w:b/>
              </w:rPr>
            </w:pPr>
            <w:r w:rsidRPr="00630B75">
              <w:rPr>
                <w:b/>
              </w:rPr>
              <w:t>квартира</w:t>
            </w:r>
          </w:p>
          <w:p w:rsidR="0030252D" w:rsidRPr="00630B75" w:rsidRDefault="0030252D">
            <w:pPr>
              <w:rPr>
                <w:b/>
              </w:rPr>
            </w:pPr>
            <w:r w:rsidRPr="00630B75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30B75" w:rsidRDefault="0030252D">
            <w:pPr>
              <w:rPr>
                <w:b/>
              </w:rPr>
            </w:pPr>
            <w:r w:rsidRPr="00630B75">
              <w:rPr>
                <w:b/>
              </w:rPr>
              <w:t>86,69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30B75" w:rsidRDefault="0030252D">
            <w:pPr>
              <w:rPr>
                <w:b/>
              </w:rPr>
            </w:pPr>
            <w:r w:rsidRPr="00630B75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30B75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507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30B75" w:rsidRDefault="0030252D">
            <w:pPr>
              <w:rPr>
                <w:b/>
              </w:rPr>
            </w:pPr>
            <w:r w:rsidRPr="00630B75">
              <w:rPr>
                <w:b/>
              </w:rPr>
              <w:t>Амхаев В.Б.</w:t>
            </w:r>
          </w:p>
          <w:p w:rsidR="0030252D" w:rsidRPr="00630B75" w:rsidRDefault="0030252D">
            <w:pPr>
              <w:rPr>
                <w:b/>
              </w:rPr>
            </w:pP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630B75" w:rsidRDefault="0030252D">
            <w:pPr>
              <w:rPr>
                <w:b/>
              </w:rPr>
            </w:pPr>
            <w:r w:rsidRPr="00630B75">
              <w:rPr>
                <w:b/>
              </w:rPr>
              <w:t xml:space="preserve">Заместитель начальника </w:t>
            </w:r>
          </w:p>
          <w:p w:rsidR="0030252D" w:rsidRDefault="0030252D">
            <w:pPr>
              <w:rPr>
                <w:b/>
              </w:rPr>
            </w:pPr>
            <w:r w:rsidRPr="00630B75">
              <w:rPr>
                <w:b/>
              </w:rPr>
              <w:t>Управления Минюста России по Республике Калмыкия</w:t>
            </w:r>
          </w:p>
          <w:p w:rsidR="0030252D" w:rsidRDefault="0030252D">
            <w:pPr>
              <w:rPr>
                <w:b/>
              </w:rPr>
            </w:pPr>
          </w:p>
          <w:p w:rsidR="0030252D" w:rsidRDefault="0030252D">
            <w:pPr>
              <w:rPr>
                <w:b/>
              </w:rPr>
            </w:pPr>
          </w:p>
          <w:p w:rsidR="0030252D" w:rsidRPr="00630B75" w:rsidRDefault="0030252D" w:rsidP="001C2906">
            <w:pPr>
              <w:jc w:val="center"/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  <w:p w:rsidR="0030252D" w:rsidRPr="00630B75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1 970 148</w:t>
            </w:r>
          </w:p>
        </w:tc>
        <w:tc>
          <w:tcPr>
            <w:tcW w:w="341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0252D" w:rsidRPr="00630B75" w:rsidRDefault="0030252D" w:rsidP="00A93CBC">
            <w:pPr>
              <w:rPr>
                <w:b/>
              </w:rPr>
            </w:pPr>
            <w:r w:rsidRPr="00630B75">
              <w:rPr>
                <w:b/>
              </w:rPr>
              <w:t>жилой дом</w:t>
            </w:r>
          </w:p>
          <w:p w:rsidR="0030252D" w:rsidRPr="00630B75" w:rsidRDefault="0030252D" w:rsidP="00A93CBC">
            <w:pPr>
              <w:rPr>
                <w:b/>
              </w:rPr>
            </w:pPr>
            <w:r w:rsidRPr="00630B75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0252D" w:rsidRPr="00630B75" w:rsidRDefault="0030252D" w:rsidP="00A93CBC">
            <w:pPr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0252D" w:rsidRPr="00630B75" w:rsidRDefault="0030252D" w:rsidP="00A93CBC">
            <w:pPr>
              <w:rPr>
                <w:b/>
              </w:rPr>
            </w:pPr>
            <w:r w:rsidRPr="00630B75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30B75" w:rsidRDefault="0030252D">
            <w:pPr>
              <w:tabs>
                <w:tab w:val="left" w:pos="1020"/>
                <w:tab w:val="center" w:pos="1110"/>
              </w:tabs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128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630B75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630B75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630B75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30B75" w:rsidRDefault="0030252D">
            <w:pPr>
              <w:rPr>
                <w:b/>
              </w:rPr>
            </w:pPr>
          </w:p>
        </w:tc>
        <w:tc>
          <w:tcPr>
            <w:tcW w:w="16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30B75" w:rsidRDefault="0030252D">
            <w:pPr>
              <w:rPr>
                <w:b/>
              </w:rPr>
            </w:pP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30B75" w:rsidRDefault="0030252D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630B75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597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30B75" w:rsidRDefault="0030252D">
            <w:pPr>
              <w:rPr>
                <w:b/>
              </w:rPr>
            </w:pPr>
            <w:r w:rsidRPr="00630B75">
              <w:rPr>
                <w:b/>
              </w:rPr>
              <w:t>Супруга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630B75" w:rsidRDefault="0030252D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30B75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630B75" w:rsidRDefault="0030252D">
            <w:pPr>
              <w:rPr>
                <w:b/>
              </w:rPr>
            </w:pPr>
            <w:r w:rsidRPr="00630B75">
              <w:rPr>
                <w:b/>
              </w:rPr>
              <w:t>земельный участок</w:t>
            </w:r>
          </w:p>
          <w:p w:rsidR="0030252D" w:rsidRPr="00630B75" w:rsidRDefault="0030252D">
            <w:pPr>
              <w:rPr>
                <w:b/>
              </w:rPr>
            </w:pPr>
            <w:r w:rsidRPr="00630B75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630B75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630B75" w:rsidRDefault="0030252D">
            <w:pPr>
              <w:rPr>
                <w:b/>
              </w:rPr>
            </w:pPr>
            <w:r w:rsidRPr="00630B75">
              <w:rPr>
                <w:b/>
              </w:rPr>
              <w:t>579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630B75" w:rsidRDefault="0030252D">
            <w:pPr>
              <w:rPr>
                <w:b/>
              </w:rPr>
            </w:pPr>
            <w:r w:rsidRPr="00630B75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30B75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597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630B75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630B75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630B75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30B75" w:rsidRDefault="0030252D">
            <w:pPr>
              <w:rPr>
                <w:b/>
              </w:rPr>
            </w:pPr>
            <w:r w:rsidRPr="00630B75">
              <w:rPr>
                <w:b/>
              </w:rPr>
              <w:t>жилой дом</w:t>
            </w:r>
          </w:p>
          <w:p w:rsidR="0030252D" w:rsidRPr="00630B75" w:rsidRDefault="0030252D">
            <w:pPr>
              <w:rPr>
                <w:b/>
              </w:rPr>
            </w:pPr>
            <w:r w:rsidRPr="00630B75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630B75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30B75" w:rsidRDefault="0030252D">
            <w:pPr>
              <w:rPr>
                <w:b/>
              </w:rPr>
            </w:pPr>
            <w:r w:rsidRPr="00630B75">
              <w:rPr>
                <w:b/>
              </w:rPr>
              <w:t>100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30B75" w:rsidRDefault="0030252D">
            <w:pPr>
              <w:rPr>
                <w:b/>
              </w:rPr>
            </w:pPr>
            <w:r w:rsidRPr="00630B75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630B75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159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30B75" w:rsidRDefault="0030252D">
            <w:pPr>
              <w:rPr>
                <w:b/>
              </w:rPr>
            </w:pPr>
            <w:r w:rsidRPr="00630B75">
              <w:rPr>
                <w:b/>
              </w:rPr>
              <w:t xml:space="preserve">Сын 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630B75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5E3728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630B75" w:rsidRDefault="0030252D">
            <w:pPr>
              <w:rPr>
                <w:b/>
              </w:rPr>
            </w:pPr>
            <w:r w:rsidRPr="00630B75">
              <w:rPr>
                <w:b/>
              </w:rPr>
              <w:t>жилой дом</w:t>
            </w:r>
          </w:p>
          <w:p w:rsidR="0030252D" w:rsidRPr="00630B75" w:rsidRDefault="0030252D">
            <w:pPr>
              <w:rPr>
                <w:b/>
              </w:rPr>
            </w:pPr>
            <w:r w:rsidRPr="00630B75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30B75" w:rsidRDefault="0030252D">
            <w:pPr>
              <w:rPr>
                <w:b/>
              </w:rPr>
            </w:pPr>
            <w:r w:rsidRPr="00630B75">
              <w:rPr>
                <w:b/>
              </w:rPr>
              <w:t>100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30B75" w:rsidRDefault="0030252D">
            <w:pPr>
              <w:rPr>
                <w:b/>
              </w:rPr>
            </w:pPr>
            <w:r w:rsidRPr="00630B75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30B75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465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630B75" w:rsidRDefault="0030252D">
            <w:pPr>
              <w:rPr>
                <w:b/>
              </w:rPr>
            </w:pPr>
            <w:r>
              <w:rPr>
                <w:b/>
              </w:rPr>
              <w:t>Супруга</w:t>
            </w:r>
          </w:p>
        </w:tc>
        <w:tc>
          <w:tcPr>
            <w:tcW w:w="30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630B75" w:rsidRDefault="0030252D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630B75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630B75" w:rsidRDefault="0030252D" w:rsidP="00BB1BCC">
            <w:pPr>
              <w:rPr>
                <w:b/>
              </w:rPr>
            </w:pPr>
            <w:r>
              <w:rPr>
                <w:b/>
              </w:rPr>
              <w:t>земельный участок (индивидуальная)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579</w:t>
            </w:r>
          </w:p>
          <w:p w:rsidR="0030252D" w:rsidRPr="00630B75" w:rsidRDefault="0030252D">
            <w:pPr>
              <w:rPr>
                <w:b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  <w:p w:rsidR="0030252D" w:rsidRPr="00630B75" w:rsidRDefault="0030252D">
            <w:pPr>
              <w:rPr>
                <w:b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630B75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630"/>
        </w:trPr>
        <w:tc>
          <w:tcPr>
            <w:tcW w:w="2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630B75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BB1BCC">
            <w:pPr>
              <w:rPr>
                <w:b/>
              </w:rPr>
            </w:pPr>
            <w:r>
              <w:rPr>
                <w:b/>
              </w:rPr>
              <w:t>жилой дом 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BB1BCC">
            <w:pPr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BB1BCC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159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Сын</w:t>
            </w:r>
          </w:p>
        </w:tc>
        <w:tc>
          <w:tcPr>
            <w:tcW w:w="3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630B75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 xml:space="preserve">жилой дом </w:t>
            </w:r>
          </w:p>
          <w:p w:rsidR="0030252D" w:rsidRDefault="0030252D">
            <w:pPr>
              <w:rPr>
                <w:b/>
              </w:rPr>
            </w:pPr>
            <w:r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550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957CF" w:rsidRDefault="0030252D">
            <w:pPr>
              <w:rPr>
                <w:b/>
                <w:color w:val="000000"/>
              </w:rPr>
            </w:pPr>
            <w:r w:rsidRPr="006957CF">
              <w:rPr>
                <w:b/>
                <w:color w:val="000000"/>
              </w:rPr>
              <w:t>Крапивина Л.Д.</w:t>
            </w:r>
          </w:p>
          <w:p w:rsidR="0030252D" w:rsidRPr="006957CF" w:rsidRDefault="0030252D">
            <w:pPr>
              <w:rPr>
                <w:b/>
                <w:color w:val="000000"/>
              </w:rPr>
            </w:pP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957CF" w:rsidRDefault="0030252D">
            <w:pPr>
              <w:rPr>
                <w:b/>
                <w:color w:val="000000"/>
              </w:rPr>
            </w:pPr>
            <w:r w:rsidRPr="006957CF">
              <w:rPr>
                <w:b/>
                <w:color w:val="000000"/>
              </w:rPr>
              <w:t>Начальник Управления Минюста России по Камчатскому краю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957CF" w:rsidRDefault="003025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  <w:r w:rsidRPr="006957CF">
              <w:rPr>
                <w:b/>
                <w:color w:val="000000"/>
              </w:rPr>
              <w:t> 8</w:t>
            </w:r>
            <w:r>
              <w:rPr>
                <w:b/>
                <w:color w:val="000000"/>
              </w:rPr>
              <w:t>91 481,90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957CF" w:rsidRDefault="0030252D">
            <w:pPr>
              <w:rPr>
                <w:b/>
                <w:color w:val="000000"/>
              </w:rPr>
            </w:pPr>
            <w:r w:rsidRPr="006957CF">
              <w:rPr>
                <w:b/>
                <w:color w:val="000000"/>
              </w:rPr>
              <w:t xml:space="preserve">квартира </w:t>
            </w:r>
          </w:p>
          <w:p w:rsidR="0030252D" w:rsidRPr="006957CF" w:rsidRDefault="0030252D">
            <w:pPr>
              <w:rPr>
                <w:b/>
                <w:color w:val="000000"/>
              </w:rPr>
            </w:pPr>
            <w:r w:rsidRPr="006957CF">
              <w:rPr>
                <w:b/>
                <w:color w:val="000000"/>
              </w:rPr>
              <w:t>(</w:t>
            </w:r>
            <w:r>
              <w:rPr>
                <w:b/>
                <w:color w:val="000000"/>
              </w:rPr>
              <w:t>индивидуальная)</w:t>
            </w:r>
            <w:r w:rsidRPr="006957CF">
              <w:rPr>
                <w:b/>
                <w:color w:val="000000"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957CF" w:rsidRDefault="0030252D">
            <w:pPr>
              <w:rPr>
                <w:b/>
                <w:color w:val="000000"/>
              </w:rPr>
            </w:pPr>
            <w:r w:rsidRPr="006957CF">
              <w:rPr>
                <w:b/>
                <w:color w:val="000000"/>
              </w:rPr>
              <w:t>55,3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957CF" w:rsidRDefault="0030252D">
            <w:pPr>
              <w:rPr>
                <w:b/>
                <w:color w:val="000000"/>
              </w:rPr>
            </w:pPr>
            <w:r w:rsidRPr="006957CF">
              <w:rPr>
                <w:b/>
                <w:color w:val="000000"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510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632466" w:rsidRDefault="0030252D">
            <w:pPr>
              <w:rPr>
                <w:b/>
                <w:color w:val="000000"/>
              </w:rPr>
            </w:pPr>
            <w:r w:rsidRPr="00632466">
              <w:rPr>
                <w:b/>
                <w:color w:val="000000"/>
              </w:rPr>
              <w:t>Собко Е.В.</w:t>
            </w:r>
          </w:p>
          <w:p w:rsidR="0030252D" w:rsidRPr="00632466" w:rsidRDefault="0030252D">
            <w:pPr>
              <w:rPr>
                <w:b/>
                <w:color w:val="000000"/>
              </w:rPr>
            </w:pP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32466" w:rsidRDefault="0030252D">
            <w:pPr>
              <w:rPr>
                <w:b/>
                <w:color w:val="000000"/>
                <w:highlight w:val="red"/>
              </w:rPr>
            </w:pPr>
            <w:r w:rsidRPr="00632466">
              <w:rPr>
                <w:b/>
                <w:color w:val="000000"/>
              </w:rPr>
              <w:t>Заместитель начальника Управления Минюста России по Камчатскому краю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632466" w:rsidRDefault="003025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1 477</w:t>
            </w:r>
            <w:r w:rsidRPr="00632466">
              <w:rPr>
                <w:b/>
                <w:color w:val="000000"/>
              </w:rPr>
              <w:t> </w:t>
            </w:r>
            <w:r>
              <w:rPr>
                <w:b/>
                <w:color w:val="000000"/>
              </w:rPr>
              <w:t>595</w:t>
            </w:r>
            <w:r w:rsidRPr="00632466">
              <w:rPr>
                <w:b/>
                <w:color w:val="000000"/>
              </w:rPr>
              <w:t>,</w:t>
            </w:r>
            <w:r>
              <w:rPr>
                <w:b/>
                <w:color w:val="000000"/>
              </w:rPr>
              <w:t>1</w:t>
            </w:r>
            <w:r w:rsidRPr="00632466">
              <w:rPr>
                <w:b/>
                <w:color w:val="000000"/>
              </w:rPr>
              <w:t>7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632466" w:rsidRDefault="0030252D" w:rsidP="003E42E4">
            <w:pPr>
              <w:rPr>
                <w:b/>
                <w:color w:val="000000"/>
              </w:rPr>
            </w:pPr>
            <w:r w:rsidRPr="00632466">
              <w:rPr>
                <w:b/>
                <w:color w:val="000000"/>
              </w:rPr>
              <w:t>комната (</w:t>
            </w:r>
            <w:r>
              <w:rPr>
                <w:b/>
                <w:color w:val="000000"/>
              </w:rPr>
              <w:t>индивидуальная</w:t>
            </w:r>
            <w:r w:rsidRPr="00632466">
              <w:rPr>
                <w:b/>
                <w:color w:val="000000"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  <w:color w:val="000000"/>
              </w:rPr>
            </w:pPr>
            <w:r w:rsidRPr="00632466">
              <w:rPr>
                <w:b/>
                <w:color w:val="000000"/>
              </w:rPr>
              <w:t>12,8</w:t>
            </w:r>
          </w:p>
          <w:p w:rsidR="0030252D" w:rsidRPr="00632466" w:rsidRDefault="0030252D">
            <w:pPr>
              <w:rPr>
                <w:b/>
                <w:color w:val="00000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  <w:color w:val="000000"/>
              </w:rPr>
            </w:pPr>
            <w:r w:rsidRPr="00632466">
              <w:rPr>
                <w:b/>
                <w:color w:val="000000"/>
              </w:rPr>
              <w:t>Россия</w:t>
            </w:r>
          </w:p>
          <w:p w:rsidR="0030252D" w:rsidRPr="00632466" w:rsidRDefault="0030252D">
            <w:pPr>
              <w:rPr>
                <w:b/>
                <w:color w:val="000000"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632466" w:rsidRDefault="0030252D">
            <w:pPr>
              <w:rPr>
                <w:b/>
                <w:color w:val="000000"/>
              </w:rPr>
            </w:pPr>
            <w:r w:rsidRPr="00632466">
              <w:rPr>
                <w:b/>
                <w:color w:val="000000"/>
              </w:rPr>
              <w:t>а/м Сузуки Эскудо</w:t>
            </w:r>
          </w:p>
          <w:p w:rsidR="0030252D" w:rsidRPr="00632466" w:rsidRDefault="0030252D">
            <w:pPr>
              <w:rPr>
                <w:b/>
                <w:color w:val="000000"/>
              </w:rPr>
            </w:pPr>
            <w:r w:rsidRPr="00632466">
              <w:rPr>
                <w:b/>
                <w:color w:val="000000"/>
              </w:rPr>
              <w:t>(</w:t>
            </w:r>
            <w:r>
              <w:rPr>
                <w:b/>
                <w:color w:val="000000"/>
              </w:rPr>
              <w:t>индивидуальная</w:t>
            </w:r>
            <w:r w:rsidRPr="00632466">
              <w:rPr>
                <w:b/>
                <w:color w:val="000000"/>
              </w:rPr>
              <w:t>)</w:t>
            </w:r>
          </w:p>
        </w:tc>
      </w:tr>
      <w:tr w:rsidR="0030252D" w:rsidTr="000051F9">
        <w:trPr>
          <w:gridBefore w:val="1"/>
          <w:wBefore w:w="6" w:type="dxa"/>
          <w:trHeight w:val="585"/>
        </w:trPr>
        <w:tc>
          <w:tcPr>
            <w:tcW w:w="2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32466" w:rsidRDefault="0030252D">
            <w:pPr>
              <w:rPr>
                <w:b/>
                <w:color w:val="000000"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32466" w:rsidRDefault="0030252D">
            <w:pPr>
              <w:rPr>
                <w:b/>
                <w:color w:val="000000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квартира </w:t>
            </w:r>
          </w:p>
          <w:p w:rsidR="0030252D" w:rsidRPr="00632466" w:rsidRDefault="0030252D" w:rsidP="003E42E4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(общая совместная)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32466" w:rsidRDefault="0030252D" w:rsidP="003E42E4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57,7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32466" w:rsidRDefault="0030252D" w:rsidP="003E42E4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32466" w:rsidRDefault="0030252D">
            <w:pPr>
              <w:rPr>
                <w:b/>
                <w:color w:val="000000"/>
              </w:rPr>
            </w:pPr>
          </w:p>
        </w:tc>
      </w:tr>
      <w:tr w:rsidR="0030252D" w:rsidTr="000051F9">
        <w:trPr>
          <w:gridBefore w:val="1"/>
          <w:wBefore w:w="6" w:type="dxa"/>
          <w:trHeight w:val="816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32466" w:rsidRDefault="0030252D">
            <w:pPr>
              <w:rPr>
                <w:b/>
                <w:color w:val="000000"/>
              </w:rPr>
            </w:pPr>
            <w:r w:rsidRPr="00632466">
              <w:rPr>
                <w:b/>
                <w:color w:val="000000"/>
              </w:rPr>
              <w:t>Супруг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632466" w:rsidRDefault="0030252D">
            <w:pPr>
              <w:rPr>
                <w:b/>
                <w:color w:val="000000"/>
                <w:highlight w:val="red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32466" w:rsidRDefault="003025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2 895 563</w:t>
            </w:r>
            <w:r w:rsidRPr="00632466">
              <w:rPr>
                <w:b/>
                <w:color w:val="000000"/>
              </w:rPr>
              <w:t>,2</w:t>
            </w:r>
            <w:r>
              <w:rPr>
                <w:b/>
                <w:color w:val="000000"/>
              </w:rPr>
              <w:t>7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32466" w:rsidRDefault="0030252D">
            <w:pPr>
              <w:rPr>
                <w:b/>
                <w:color w:val="000000"/>
              </w:rPr>
            </w:pPr>
            <w:r w:rsidRPr="00632466">
              <w:rPr>
                <w:b/>
                <w:color w:val="000000"/>
              </w:rPr>
              <w:t>квартира</w:t>
            </w:r>
          </w:p>
          <w:p w:rsidR="0030252D" w:rsidRPr="00632466" w:rsidRDefault="0030252D">
            <w:pPr>
              <w:rPr>
                <w:b/>
                <w:color w:val="000000"/>
              </w:rPr>
            </w:pPr>
            <w:r w:rsidRPr="00632466">
              <w:rPr>
                <w:b/>
                <w:color w:val="000000"/>
              </w:rPr>
              <w:t>(</w:t>
            </w:r>
            <w:r>
              <w:rPr>
                <w:b/>
                <w:color w:val="000000"/>
              </w:rPr>
              <w:t>совместная с</w:t>
            </w:r>
            <w:r w:rsidRPr="00632466">
              <w:rPr>
                <w:b/>
                <w:color w:val="000000"/>
              </w:rPr>
              <w:t>обственность)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32466" w:rsidRDefault="003025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57,7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32466" w:rsidRDefault="0030252D">
            <w:pPr>
              <w:rPr>
                <w:b/>
                <w:color w:val="000000"/>
              </w:rPr>
            </w:pPr>
            <w:r w:rsidRPr="00632466">
              <w:rPr>
                <w:b/>
                <w:color w:val="000000"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32466" w:rsidRDefault="0030252D">
            <w:pPr>
              <w:rPr>
                <w:b/>
                <w:color w:val="000000"/>
              </w:rPr>
            </w:pPr>
            <w:r w:rsidRPr="00632466">
              <w:rPr>
                <w:b/>
                <w:color w:val="000000"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530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5C08D8" w:rsidRDefault="0030252D">
            <w:pPr>
              <w:rPr>
                <w:b/>
              </w:rPr>
            </w:pPr>
            <w:r w:rsidRPr="005C08D8">
              <w:rPr>
                <w:b/>
              </w:rPr>
              <w:t>Калашникова Т.П.</w:t>
            </w:r>
          </w:p>
          <w:p w:rsidR="0030252D" w:rsidRPr="005C08D8" w:rsidRDefault="0030252D">
            <w:pPr>
              <w:rPr>
                <w:b/>
              </w:rPr>
            </w:pP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5C08D8" w:rsidRDefault="0030252D">
            <w:pPr>
              <w:rPr>
                <w:b/>
              </w:rPr>
            </w:pPr>
            <w:r w:rsidRPr="005C08D8">
              <w:rPr>
                <w:b/>
              </w:rPr>
              <w:t>Заместитель начальника Управления Минюста России по Карачаево-Черкесской Республике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5C08D8" w:rsidRDefault="0030252D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525</w:t>
            </w:r>
            <w:r w:rsidRPr="005C08D8">
              <w:rPr>
                <w:b/>
              </w:rPr>
              <w:t> </w:t>
            </w:r>
            <w:r>
              <w:rPr>
                <w:b/>
              </w:rPr>
              <w:t>761</w:t>
            </w:r>
            <w:r w:rsidRPr="005C08D8">
              <w:rPr>
                <w:b/>
              </w:rPr>
              <w:t>,5</w:t>
            </w:r>
            <w:r>
              <w:rPr>
                <w:b/>
              </w:rPr>
              <w:t>8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5C08D8" w:rsidRDefault="0030252D">
            <w:pPr>
              <w:rPr>
                <w:b/>
              </w:rPr>
            </w:pPr>
            <w:r w:rsidRPr="005C08D8">
              <w:rPr>
                <w:b/>
              </w:rPr>
              <w:t>жилой дом</w:t>
            </w:r>
          </w:p>
          <w:p w:rsidR="0030252D" w:rsidRPr="005C08D8" w:rsidRDefault="0030252D">
            <w:pPr>
              <w:rPr>
                <w:b/>
              </w:rPr>
            </w:pPr>
            <w:r w:rsidRPr="005C08D8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5C08D8" w:rsidRDefault="0030252D">
            <w:pPr>
              <w:rPr>
                <w:b/>
              </w:rPr>
            </w:pPr>
            <w:r w:rsidRPr="005C08D8">
              <w:rPr>
                <w:b/>
              </w:rPr>
              <w:t>48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5C08D8" w:rsidRDefault="0030252D">
            <w:pPr>
              <w:rPr>
                <w:b/>
              </w:rPr>
            </w:pPr>
            <w:r w:rsidRPr="005C08D8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5C08D8">
              <w:rPr>
                <w:b/>
              </w:rPr>
              <w:t>а/м Лада Калина</w:t>
            </w:r>
          </w:p>
          <w:p w:rsidR="0030252D" w:rsidRPr="005C08D8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</w:tr>
      <w:tr w:rsidR="0030252D" w:rsidTr="000051F9">
        <w:trPr>
          <w:gridBefore w:val="1"/>
          <w:wBefore w:w="6" w:type="dxa"/>
          <w:trHeight w:val="776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9021B6" w:rsidRDefault="0030252D"/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5C08D8" w:rsidRDefault="0030252D">
            <w:pPr>
              <w:rPr>
                <w:b/>
              </w:rPr>
            </w:pPr>
            <w:r w:rsidRPr="005C08D8">
              <w:rPr>
                <w:b/>
              </w:rPr>
              <w:t>земельный участок</w:t>
            </w:r>
          </w:p>
          <w:p w:rsidR="0030252D" w:rsidRPr="005C08D8" w:rsidRDefault="0030252D">
            <w:pPr>
              <w:rPr>
                <w:b/>
              </w:rPr>
            </w:pPr>
            <w:r w:rsidRPr="005C08D8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5C08D8" w:rsidRDefault="0030252D">
            <w:pPr>
              <w:rPr>
                <w:b/>
              </w:rPr>
            </w:pPr>
            <w:r w:rsidRPr="005C08D8">
              <w:rPr>
                <w:b/>
              </w:rPr>
              <w:t>646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5C08D8" w:rsidRDefault="0030252D">
            <w:pPr>
              <w:rPr>
                <w:b/>
              </w:rPr>
            </w:pPr>
            <w:r w:rsidRPr="005C08D8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351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5C08D8" w:rsidRDefault="0030252D">
            <w:pPr>
              <w:rPr>
                <w:b/>
              </w:rPr>
            </w:pPr>
            <w:r w:rsidRPr="005C08D8">
              <w:rPr>
                <w:b/>
              </w:rPr>
              <w:t>Миронова С.В.</w:t>
            </w:r>
          </w:p>
          <w:p w:rsidR="0030252D" w:rsidRPr="005C08D8" w:rsidRDefault="0030252D">
            <w:pPr>
              <w:rPr>
                <w:b/>
              </w:rPr>
            </w:pPr>
          </w:p>
          <w:p w:rsidR="0030252D" w:rsidRPr="005C08D8" w:rsidRDefault="0030252D">
            <w:pPr>
              <w:rPr>
                <w:b/>
              </w:rPr>
            </w:pPr>
          </w:p>
          <w:p w:rsidR="0030252D" w:rsidRPr="005C08D8" w:rsidRDefault="0030252D">
            <w:pPr>
              <w:rPr>
                <w:b/>
              </w:rPr>
            </w:pPr>
          </w:p>
          <w:p w:rsidR="0030252D" w:rsidRPr="005C08D8" w:rsidRDefault="0030252D">
            <w:pPr>
              <w:rPr>
                <w:b/>
              </w:rPr>
            </w:pPr>
          </w:p>
          <w:p w:rsidR="0030252D" w:rsidRPr="005C08D8" w:rsidRDefault="0030252D">
            <w:pPr>
              <w:rPr>
                <w:b/>
              </w:rPr>
            </w:pP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5C08D8" w:rsidRDefault="0030252D">
            <w:pPr>
              <w:rPr>
                <w:b/>
              </w:rPr>
            </w:pPr>
            <w:r w:rsidRPr="005C08D8">
              <w:rPr>
                <w:b/>
              </w:rPr>
              <w:t>Заместитель начальника Управления</w:t>
            </w:r>
          </w:p>
          <w:p w:rsidR="0030252D" w:rsidRPr="005C08D8" w:rsidRDefault="0030252D">
            <w:pPr>
              <w:rPr>
                <w:b/>
                <w:highlight w:val="red"/>
              </w:rPr>
            </w:pPr>
            <w:r w:rsidRPr="005C08D8">
              <w:rPr>
                <w:b/>
              </w:rPr>
              <w:t>Минюста России по Республике Карелия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5C08D8" w:rsidRDefault="0030252D">
            <w:pPr>
              <w:jc w:val="center"/>
              <w:rPr>
                <w:b/>
              </w:rPr>
            </w:pPr>
            <w:r w:rsidRPr="005C08D8">
              <w:rPr>
                <w:b/>
              </w:rPr>
              <w:t>6</w:t>
            </w:r>
            <w:r>
              <w:rPr>
                <w:b/>
              </w:rPr>
              <w:t>89</w:t>
            </w:r>
            <w:r w:rsidRPr="005C08D8">
              <w:rPr>
                <w:b/>
              </w:rPr>
              <w:t> 0</w:t>
            </w:r>
            <w:r>
              <w:rPr>
                <w:b/>
              </w:rPr>
              <w:t>23</w:t>
            </w:r>
            <w:r w:rsidRPr="005C08D8">
              <w:rPr>
                <w:b/>
              </w:rPr>
              <w:t>,</w:t>
            </w:r>
            <w:r>
              <w:rPr>
                <w:b/>
              </w:rPr>
              <w:t>89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5C08D8" w:rsidRDefault="0030252D">
            <w:pPr>
              <w:rPr>
                <w:b/>
              </w:rPr>
            </w:pPr>
            <w:r w:rsidRPr="005C08D8">
              <w:rPr>
                <w:b/>
              </w:rPr>
              <w:t>квартира</w:t>
            </w:r>
          </w:p>
          <w:p w:rsidR="0030252D" w:rsidRPr="005C08D8" w:rsidRDefault="0030252D">
            <w:pPr>
              <w:rPr>
                <w:b/>
              </w:rPr>
            </w:pPr>
            <w:r w:rsidRPr="005C08D8">
              <w:rPr>
                <w:b/>
              </w:rPr>
              <w:t>(собственность долевая, 1/4)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5C08D8" w:rsidRDefault="0030252D">
            <w:pPr>
              <w:rPr>
                <w:b/>
              </w:rPr>
            </w:pPr>
            <w:r w:rsidRPr="005C08D8">
              <w:rPr>
                <w:b/>
              </w:rPr>
              <w:t>53,4 – общая</w:t>
            </w:r>
            <w:r w:rsidRPr="005C08D8">
              <w:rPr>
                <w:b/>
              </w:rPr>
              <w:br/>
              <w:t>13,5 – доля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5C08D8" w:rsidRDefault="0030252D">
            <w:pPr>
              <w:rPr>
                <w:b/>
              </w:rPr>
            </w:pPr>
            <w:r w:rsidRPr="005C08D8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  <w:p w:rsidR="0030252D" w:rsidRDefault="0030252D">
            <w:pPr>
              <w:rPr>
                <w:b/>
              </w:rPr>
            </w:pPr>
          </w:p>
          <w:p w:rsidR="0030252D" w:rsidRPr="005C08D8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347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5C08D8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5C08D8" w:rsidRDefault="0030252D">
            <w:pPr>
              <w:rPr>
                <w:b/>
                <w:highlight w:val="red"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5C08D8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5C08D8" w:rsidRDefault="0030252D">
            <w:pPr>
              <w:rPr>
                <w:b/>
              </w:rPr>
            </w:pPr>
            <w:r w:rsidRPr="005C08D8">
              <w:rPr>
                <w:b/>
              </w:rPr>
              <w:t>квартира</w:t>
            </w:r>
          </w:p>
          <w:p w:rsidR="0030252D" w:rsidRPr="005C08D8" w:rsidRDefault="0030252D">
            <w:pPr>
              <w:rPr>
                <w:b/>
              </w:rPr>
            </w:pPr>
            <w:r w:rsidRPr="005C08D8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5C08D8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5C08D8" w:rsidRDefault="0030252D">
            <w:pPr>
              <w:rPr>
                <w:b/>
              </w:rPr>
            </w:pPr>
            <w:r w:rsidRPr="005C08D8">
              <w:rPr>
                <w:b/>
              </w:rPr>
              <w:t>35,8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5C08D8" w:rsidRDefault="0030252D">
            <w:pPr>
              <w:rPr>
                <w:b/>
              </w:rPr>
            </w:pPr>
            <w:r w:rsidRPr="005C08D8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5C08D8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347"/>
        </w:trPr>
        <w:tc>
          <w:tcPr>
            <w:tcW w:w="21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5C08D8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5C08D8" w:rsidRDefault="0030252D">
            <w:pPr>
              <w:rPr>
                <w:b/>
                <w:highlight w:val="red"/>
              </w:rPr>
            </w:pPr>
          </w:p>
        </w:tc>
        <w:tc>
          <w:tcPr>
            <w:tcW w:w="18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5C08D8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5C08D8" w:rsidRDefault="0030252D">
            <w:pPr>
              <w:rPr>
                <w:b/>
              </w:rPr>
            </w:pPr>
            <w:r>
              <w:rPr>
                <w:b/>
              </w:rPr>
              <w:t>земельный участок 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5C08D8" w:rsidRDefault="0030252D">
            <w:pPr>
              <w:rPr>
                <w:b/>
              </w:rPr>
            </w:pPr>
            <w:r>
              <w:rPr>
                <w:b/>
              </w:rPr>
              <w:t>1375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5C08D8" w:rsidRDefault="0030252D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5C08D8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347"/>
        </w:trPr>
        <w:tc>
          <w:tcPr>
            <w:tcW w:w="21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5C08D8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5C08D8" w:rsidRDefault="0030252D">
            <w:pPr>
              <w:rPr>
                <w:b/>
                <w:highlight w:val="red"/>
              </w:rPr>
            </w:pPr>
          </w:p>
        </w:tc>
        <w:tc>
          <w:tcPr>
            <w:tcW w:w="1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5C08D8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жилой дом</w:t>
            </w:r>
          </w:p>
          <w:p w:rsidR="0030252D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162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5C08D8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351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5C08D8" w:rsidRDefault="0030252D">
            <w:pPr>
              <w:rPr>
                <w:b/>
              </w:rPr>
            </w:pPr>
            <w:r w:rsidRPr="005C08D8">
              <w:rPr>
                <w:b/>
              </w:rPr>
              <w:t>Супруг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5C08D8" w:rsidRDefault="0030252D">
            <w:pPr>
              <w:rPr>
                <w:b/>
                <w:highlight w:val="red"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5C08D8" w:rsidRDefault="0030252D">
            <w:pPr>
              <w:jc w:val="center"/>
              <w:rPr>
                <w:b/>
              </w:rPr>
            </w:pPr>
            <w:r w:rsidRPr="005C08D8">
              <w:rPr>
                <w:b/>
              </w:rPr>
              <w:t>3</w:t>
            </w:r>
            <w:r>
              <w:rPr>
                <w:b/>
              </w:rPr>
              <w:t>85</w:t>
            </w:r>
            <w:r w:rsidRPr="005C08D8">
              <w:rPr>
                <w:b/>
              </w:rPr>
              <w:t> </w:t>
            </w:r>
            <w:r>
              <w:rPr>
                <w:b/>
              </w:rPr>
              <w:t>405</w:t>
            </w:r>
            <w:r w:rsidRPr="005C08D8">
              <w:rPr>
                <w:b/>
              </w:rPr>
              <w:t>,</w:t>
            </w:r>
            <w:r>
              <w:rPr>
                <w:b/>
              </w:rPr>
              <w:t>85</w:t>
            </w:r>
          </w:p>
        </w:tc>
        <w:tc>
          <w:tcPr>
            <w:tcW w:w="3416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5C08D8" w:rsidRDefault="0030252D">
            <w:pPr>
              <w:rPr>
                <w:b/>
              </w:rPr>
            </w:pPr>
            <w:r w:rsidRPr="005C08D8">
              <w:rPr>
                <w:b/>
              </w:rPr>
              <w:t>подсобное хозяйство</w:t>
            </w:r>
          </w:p>
          <w:p w:rsidR="0030252D" w:rsidRPr="005C08D8" w:rsidRDefault="0030252D">
            <w:pPr>
              <w:rPr>
                <w:b/>
              </w:rPr>
            </w:pPr>
            <w:r w:rsidRPr="005C08D8">
              <w:rPr>
                <w:b/>
              </w:rPr>
              <w:t>(собственность долевая, 1/2)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5C08D8" w:rsidRDefault="0030252D">
            <w:pPr>
              <w:rPr>
                <w:b/>
              </w:rPr>
            </w:pPr>
            <w:r w:rsidRPr="005C08D8">
              <w:rPr>
                <w:b/>
              </w:rPr>
              <w:t>2750 – общая</w:t>
            </w:r>
            <w:r w:rsidRPr="005C08D8">
              <w:rPr>
                <w:b/>
              </w:rPr>
              <w:br/>
              <w:t>1375 – доля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5C08D8" w:rsidRDefault="0030252D">
            <w:pPr>
              <w:rPr>
                <w:b/>
              </w:rPr>
            </w:pPr>
            <w:r w:rsidRPr="005C08D8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5C08D8" w:rsidRDefault="0030252D">
            <w:pPr>
              <w:rPr>
                <w:b/>
              </w:rPr>
            </w:pPr>
            <w:r w:rsidRPr="005C08D8">
              <w:rPr>
                <w:b/>
              </w:rPr>
              <w:t>а/м ВАЗ 21043</w:t>
            </w:r>
          </w:p>
          <w:p w:rsidR="0030252D" w:rsidRPr="005C08D8" w:rsidRDefault="0030252D">
            <w:pPr>
              <w:rPr>
                <w:b/>
              </w:rPr>
            </w:pPr>
            <w:r w:rsidRPr="005C08D8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5C08D8">
              <w:rPr>
                <w:b/>
              </w:rPr>
              <w:t>)</w:t>
            </w:r>
          </w:p>
          <w:p w:rsidR="0030252D" w:rsidRPr="005C08D8" w:rsidRDefault="0030252D">
            <w:pPr>
              <w:rPr>
                <w:b/>
              </w:rPr>
            </w:pPr>
          </w:p>
          <w:p w:rsidR="0030252D" w:rsidRPr="005C08D8" w:rsidRDefault="0030252D">
            <w:pPr>
              <w:rPr>
                <w:b/>
              </w:rPr>
            </w:pPr>
            <w:r w:rsidRPr="005C08D8">
              <w:rPr>
                <w:b/>
              </w:rPr>
              <w:t>а/м Шкода Фабия</w:t>
            </w:r>
          </w:p>
          <w:p w:rsidR="0030252D" w:rsidRPr="005C08D8" w:rsidRDefault="0030252D">
            <w:pPr>
              <w:rPr>
                <w:b/>
              </w:rPr>
            </w:pPr>
            <w:r w:rsidRPr="005C08D8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5C08D8">
              <w:rPr>
                <w:b/>
              </w:rPr>
              <w:t>)</w:t>
            </w:r>
          </w:p>
        </w:tc>
      </w:tr>
      <w:tr w:rsidR="0030252D" w:rsidTr="000051F9">
        <w:trPr>
          <w:gridBefore w:val="1"/>
          <w:wBefore w:w="6" w:type="dxa"/>
          <w:trHeight w:val="347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>
            <w:pPr>
              <w:rPr>
                <w:highlight w:val="red"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5C08D8" w:rsidRDefault="0030252D">
            <w:pPr>
              <w:rPr>
                <w:b/>
              </w:rPr>
            </w:pPr>
            <w:r w:rsidRPr="005C08D8">
              <w:rPr>
                <w:b/>
              </w:rPr>
              <w:t>жилой дом</w:t>
            </w:r>
          </w:p>
          <w:p w:rsidR="0030252D" w:rsidRPr="005C08D8" w:rsidRDefault="0030252D">
            <w:pPr>
              <w:rPr>
                <w:b/>
              </w:rPr>
            </w:pPr>
            <w:r w:rsidRPr="005C08D8">
              <w:rPr>
                <w:b/>
              </w:rPr>
              <w:t>(долевая 1/2)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5C08D8" w:rsidRDefault="0030252D">
            <w:pPr>
              <w:rPr>
                <w:b/>
              </w:rPr>
            </w:pPr>
            <w:r w:rsidRPr="005C08D8">
              <w:rPr>
                <w:b/>
              </w:rPr>
              <w:t>162 – общая</w:t>
            </w:r>
            <w:r w:rsidRPr="005C08D8">
              <w:rPr>
                <w:b/>
              </w:rPr>
              <w:br/>
              <w:t>81 – доля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5C08D8" w:rsidRDefault="0030252D">
            <w:pPr>
              <w:rPr>
                <w:b/>
              </w:rPr>
            </w:pPr>
            <w:r w:rsidRPr="005C08D8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278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>
            <w:pPr>
              <w:rPr>
                <w:highlight w:val="red"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5C08D8" w:rsidRDefault="0030252D">
            <w:pPr>
              <w:rPr>
                <w:b/>
              </w:rPr>
            </w:pPr>
            <w:r w:rsidRPr="005C08D8">
              <w:rPr>
                <w:b/>
              </w:rPr>
              <w:t>квартира</w:t>
            </w:r>
          </w:p>
          <w:p w:rsidR="0030252D" w:rsidRPr="005C08D8" w:rsidRDefault="0030252D">
            <w:pPr>
              <w:rPr>
                <w:b/>
              </w:rPr>
            </w:pPr>
            <w:r w:rsidRPr="005C08D8">
              <w:rPr>
                <w:b/>
              </w:rPr>
              <w:t>(долевая 1/4)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5C08D8" w:rsidRDefault="0030252D">
            <w:pPr>
              <w:rPr>
                <w:b/>
              </w:rPr>
            </w:pPr>
            <w:r w:rsidRPr="005C08D8">
              <w:rPr>
                <w:b/>
              </w:rPr>
              <w:t>53,4 – общая</w:t>
            </w:r>
            <w:r w:rsidRPr="005C08D8">
              <w:rPr>
                <w:b/>
              </w:rPr>
              <w:br/>
              <w:t>13,35 – доля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5C08D8" w:rsidRDefault="0030252D">
            <w:pPr>
              <w:rPr>
                <w:b/>
              </w:rPr>
            </w:pPr>
            <w:r w:rsidRPr="005C08D8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84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A0B46" w:rsidRDefault="0030252D">
            <w:pPr>
              <w:rPr>
                <w:b/>
              </w:rPr>
            </w:pPr>
            <w:r w:rsidRPr="003A0B46">
              <w:rPr>
                <w:b/>
              </w:rPr>
              <w:t>Свинкина М.Л.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A0B46" w:rsidRDefault="0030252D">
            <w:pPr>
              <w:rPr>
                <w:b/>
              </w:rPr>
            </w:pPr>
            <w:r w:rsidRPr="003A0B46">
              <w:rPr>
                <w:b/>
              </w:rPr>
              <w:t>Начальник Управления</w:t>
            </w:r>
          </w:p>
          <w:p w:rsidR="0030252D" w:rsidRPr="003A0B46" w:rsidRDefault="0030252D">
            <w:pPr>
              <w:rPr>
                <w:b/>
              </w:rPr>
            </w:pPr>
            <w:r w:rsidRPr="003A0B46">
              <w:rPr>
                <w:b/>
              </w:rPr>
              <w:t>Минюста России по Республике Карелия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A0B46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806</w:t>
            </w:r>
            <w:r w:rsidRPr="003A0B46">
              <w:rPr>
                <w:b/>
              </w:rPr>
              <w:t> </w:t>
            </w:r>
            <w:r>
              <w:rPr>
                <w:b/>
              </w:rPr>
              <w:t>944</w:t>
            </w:r>
            <w:r w:rsidRPr="003A0B46">
              <w:rPr>
                <w:b/>
              </w:rPr>
              <w:t>,</w:t>
            </w:r>
            <w:r>
              <w:rPr>
                <w:b/>
              </w:rPr>
              <w:t>35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A0B46" w:rsidRDefault="0030252D">
            <w:pPr>
              <w:rPr>
                <w:b/>
              </w:rPr>
            </w:pPr>
            <w:r w:rsidRPr="003A0B46">
              <w:rPr>
                <w:b/>
              </w:rPr>
              <w:t>квартира</w:t>
            </w:r>
          </w:p>
          <w:p w:rsidR="0030252D" w:rsidRPr="003A0B46" w:rsidRDefault="0030252D">
            <w:pPr>
              <w:rPr>
                <w:b/>
              </w:rPr>
            </w:pPr>
            <w:r w:rsidRPr="003A0B46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3A0B46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A0B46" w:rsidRDefault="0030252D">
            <w:pPr>
              <w:rPr>
                <w:b/>
              </w:rPr>
            </w:pPr>
            <w:r w:rsidRPr="003A0B46">
              <w:rPr>
                <w:b/>
              </w:rPr>
              <w:t>70,3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A0B46" w:rsidRDefault="0030252D">
            <w:pPr>
              <w:rPr>
                <w:b/>
              </w:rPr>
            </w:pPr>
            <w:r w:rsidRPr="003A0B46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gridBefore w:val="1"/>
          <w:wBefore w:w="6" w:type="dxa"/>
          <w:trHeight w:val="780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3A0B46" w:rsidRDefault="0030252D">
            <w:pPr>
              <w:rPr>
                <w:b/>
              </w:rPr>
            </w:pPr>
            <w:r>
              <w:rPr>
                <w:b/>
              </w:rPr>
              <w:t>Горшков Д.В.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5C08D8" w:rsidRDefault="0030252D" w:rsidP="003A0B46">
            <w:pPr>
              <w:rPr>
                <w:b/>
              </w:rPr>
            </w:pPr>
            <w:r w:rsidRPr="005C08D8">
              <w:rPr>
                <w:b/>
              </w:rPr>
              <w:t>Заместитель начальника Управления</w:t>
            </w:r>
          </w:p>
          <w:p w:rsidR="0030252D" w:rsidRPr="003A0B46" w:rsidRDefault="0030252D" w:rsidP="003A0B46">
            <w:pPr>
              <w:rPr>
                <w:b/>
              </w:rPr>
            </w:pPr>
            <w:r w:rsidRPr="005C08D8">
              <w:rPr>
                <w:b/>
              </w:rPr>
              <w:t>Минюста России по Республике Карелия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762 075,48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3A0B46" w:rsidRDefault="0030252D" w:rsidP="00EA0F09">
            <w:pPr>
              <w:rPr>
                <w:b/>
              </w:rPr>
            </w:pPr>
            <w:r w:rsidRPr="003A0B46">
              <w:rPr>
                <w:b/>
              </w:rPr>
              <w:t>квартира</w:t>
            </w:r>
          </w:p>
          <w:p w:rsidR="0030252D" w:rsidRDefault="0030252D" w:rsidP="00EA0F09">
            <w:pPr>
              <w:rPr>
                <w:b/>
              </w:rPr>
            </w:pPr>
            <w:r w:rsidRPr="003A0B46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3A0B46">
              <w:rPr>
                <w:b/>
              </w:rPr>
              <w:t>)</w:t>
            </w:r>
          </w:p>
          <w:p w:rsidR="0030252D" w:rsidRPr="003A0B46" w:rsidRDefault="0030252D" w:rsidP="00EA0F09">
            <w:pPr>
              <w:rPr>
                <w:b/>
              </w:rPr>
            </w:pPr>
            <w:r>
              <w:rPr>
                <w:b/>
              </w:rPr>
              <w:t xml:space="preserve">нежилое помещение 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53,6</w:t>
            </w:r>
          </w:p>
          <w:p w:rsidR="0030252D" w:rsidRDefault="0030252D">
            <w:pPr>
              <w:rPr>
                <w:b/>
              </w:rPr>
            </w:pPr>
          </w:p>
          <w:p w:rsidR="0030252D" w:rsidRPr="003A0B46" w:rsidRDefault="0030252D">
            <w:pPr>
              <w:rPr>
                <w:b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  <w:p w:rsidR="0030252D" w:rsidRDefault="0030252D">
            <w:pPr>
              <w:rPr>
                <w:b/>
              </w:rPr>
            </w:pPr>
          </w:p>
          <w:p w:rsidR="0030252D" w:rsidRPr="003A0B46" w:rsidRDefault="0030252D">
            <w:pPr>
              <w:rPr>
                <w:b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gridBefore w:val="1"/>
          <w:wBefore w:w="6" w:type="dxa"/>
          <w:trHeight w:val="585"/>
        </w:trPr>
        <w:tc>
          <w:tcPr>
            <w:tcW w:w="2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Pr="005C08D8" w:rsidRDefault="0030252D" w:rsidP="003A0B46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A0B46" w:rsidRDefault="0030252D" w:rsidP="00EA0F09">
            <w:pPr>
              <w:rPr>
                <w:b/>
              </w:rPr>
            </w:pPr>
            <w:r>
              <w:rPr>
                <w:b/>
              </w:rPr>
              <w:t>(долевая собственность 1/6)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445EFD">
            <w:pPr>
              <w:rPr>
                <w:b/>
              </w:rPr>
            </w:pPr>
            <w:r>
              <w:rPr>
                <w:b/>
              </w:rPr>
              <w:t>36,65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445EFD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84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Супруга</w:t>
            </w:r>
          </w:p>
        </w:tc>
        <w:tc>
          <w:tcPr>
            <w:tcW w:w="3059" w:type="dxa"/>
            <w:tcBorders>
              <w:left w:val="single" w:sz="4" w:space="0" w:color="auto"/>
              <w:right w:val="single" w:sz="4" w:space="0" w:color="auto"/>
            </w:tcBorders>
          </w:tcPr>
          <w:p w:rsidR="0030252D" w:rsidRPr="005C08D8" w:rsidRDefault="0030252D" w:rsidP="003A0B46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58 800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EA0F09">
            <w:pPr>
              <w:rPr>
                <w:b/>
              </w:rPr>
            </w:pPr>
            <w:r>
              <w:rPr>
                <w:b/>
              </w:rPr>
              <w:t>квартира</w:t>
            </w:r>
          </w:p>
          <w:p w:rsidR="0030252D" w:rsidRPr="003A0B46" w:rsidRDefault="0030252D" w:rsidP="00EA0F09">
            <w:pPr>
              <w:rPr>
                <w:b/>
              </w:rPr>
            </w:pPr>
            <w:r>
              <w:rPr>
                <w:b/>
              </w:rPr>
              <w:t xml:space="preserve"> 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53,6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gridBefore w:val="1"/>
          <w:wBefore w:w="6" w:type="dxa"/>
          <w:trHeight w:val="84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Дочь</w:t>
            </w:r>
          </w:p>
        </w:tc>
        <w:tc>
          <w:tcPr>
            <w:tcW w:w="3059" w:type="dxa"/>
            <w:tcBorders>
              <w:left w:val="single" w:sz="4" w:space="0" w:color="auto"/>
              <w:right w:val="single" w:sz="4" w:space="0" w:color="auto"/>
            </w:tcBorders>
          </w:tcPr>
          <w:p w:rsidR="0030252D" w:rsidRPr="005C08D8" w:rsidRDefault="0030252D" w:rsidP="003A0B46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EA0F09">
            <w:pPr>
              <w:rPr>
                <w:b/>
              </w:rPr>
            </w:pPr>
            <w:r>
              <w:rPr>
                <w:b/>
              </w:rPr>
              <w:t>квартира</w:t>
            </w:r>
          </w:p>
          <w:p w:rsidR="0030252D" w:rsidRPr="003A0B46" w:rsidRDefault="0030252D" w:rsidP="00EA0F09">
            <w:pPr>
              <w:rPr>
                <w:b/>
              </w:rPr>
            </w:pPr>
            <w:r>
              <w:rPr>
                <w:b/>
              </w:rPr>
              <w:t xml:space="preserve"> 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EA0F09">
            <w:pPr>
              <w:rPr>
                <w:b/>
              </w:rPr>
            </w:pPr>
            <w:r>
              <w:rPr>
                <w:b/>
              </w:rPr>
              <w:t>53,6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EA0F09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gridBefore w:val="1"/>
          <w:wBefore w:w="6" w:type="dxa"/>
          <w:trHeight w:val="84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EA0F09">
            <w:pPr>
              <w:rPr>
                <w:b/>
              </w:rPr>
            </w:pPr>
            <w:r>
              <w:rPr>
                <w:b/>
              </w:rPr>
              <w:t>Дочь</w:t>
            </w:r>
          </w:p>
        </w:tc>
        <w:tc>
          <w:tcPr>
            <w:tcW w:w="3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5C08D8" w:rsidRDefault="0030252D" w:rsidP="00EA0F09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EA0F09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EA0F09">
            <w:pPr>
              <w:rPr>
                <w:b/>
              </w:rPr>
            </w:pPr>
            <w:r>
              <w:rPr>
                <w:b/>
              </w:rPr>
              <w:t xml:space="preserve">квартира </w:t>
            </w:r>
          </w:p>
          <w:p w:rsidR="0030252D" w:rsidRPr="003A0B46" w:rsidRDefault="0030252D" w:rsidP="00EA0F09">
            <w:pPr>
              <w:rPr>
                <w:b/>
              </w:rPr>
            </w:pPr>
            <w:r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EA0F09">
            <w:pPr>
              <w:rPr>
                <w:b/>
              </w:rPr>
            </w:pPr>
            <w:r>
              <w:rPr>
                <w:b/>
              </w:rPr>
              <w:t>53,6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EA0F09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EA0F09">
            <w:r>
              <w:t>–</w:t>
            </w:r>
          </w:p>
        </w:tc>
      </w:tr>
      <w:tr w:rsidR="0030252D" w:rsidTr="000051F9">
        <w:trPr>
          <w:gridBefore w:val="1"/>
          <w:wBefore w:w="6" w:type="dxa"/>
          <w:trHeight w:val="525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93CBC" w:rsidRDefault="0030252D">
            <w:pPr>
              <w:rPr>
                <w:b/>
              </w:rPr>
            </w:pPr>
            <w:r w:rsidRPr="00A93CBC">
              <w:rPr>
                <w:b/>
              </w:rPr>
              <w:t>Кондукова Т.В.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93CBC" w:rsidRDefault="0030252D">
            <w:pPr>
              <w:rPr>
                <w:b/>
              </w:rPr>
            </w:pPr>
            <w:r w:rsidRPr="00A93CBC">
              <w:rPr>
                <w:b/>
              </w:rPr>
              <w:t>Начальник</w:t>
            </w:r>
          </w:p>
          <w:p w:rsidR="0030252D" w:rsidRPr="00A93CBC" w:rsidRDefault="0030252D">
            <w:pPr>
              <w:rPr>
                <w:b/>
              </w:rPr>
            </w:pPr>
            <w:r w:rsidRPr="00A93CBC">
              <w:rPr>
                <w:b/>
              </w:rPr>
              <w:t>Управления Минюста России по Кемеровской области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93CBC" w:rsidRDefault="0030252D">
            <w:pPr>
              <w:jc w:val="center"/>
              <w:rPr>
                <w:b/>
              </w:rPr>
            </w:pPr>
            <w:r w:rsidRPr="00A93CBC">
              <w:rPr>
                <w:b/>
              </w:rPr>
              <w:t>1 </w:t>
            </w:r>
            <w:r>
              <w:rPr>
                <w:b/>
              </w:rPr>
              <w:t>158</w:t>
            </w:r>
            <w:r w:rsidRPr="00A93CBC">
              <w:rPr>
                <w:b/>
              </w:rPr>
              <w:t xml:space="preserve"> </w:t>
            </w:r>
            <w:r>
              <w:rPr>
                <w:b/>
              </w:rPr>
              <w:t>453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93CBC" w:rsidRDefault="0030252D">
            <w:pPr>
              <w:rPr>
                <w:b/>
              </w:rPr>
            </w:pPr>
            <w:r w:rsidRPr="00A93CBC">
              <w:rPr>
                <w:b/>
              </w:rPr>
              <w:t>земельный участок</w:t>
            </w:r>
          </w:p>
          <w:p w:rsidR="0030252D" w:rsidRPr="00A93CBC" w:rsidRDefault="0030252D">
            <w:pPr>
              <w:rPr>
                <w:b/>
              </w:rPr>
            </w:pPr>
            <w:r w:rsidRPr="00A93CBC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A93CBC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93CBC" w:rsidRDefault="0030252D">
            <w:pPr>
              <w:rPr>
                <w:b/>
              </w:rPr>
            </w:pPr>
            <w:r w:rsidRPr="00A93CBC">
              <w:rPr>
                <w:b/>
              </w:rPr>
              <w:t>126 000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93CBC" w:rsidRDefault="0030252D">
            <w:pPr>
              <w:rPr>
                <w:b/>
              </w:rPr>
            </w:pPr>
            <w:r w:rsidRPr="00A93CBC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93CBC" w:rsidRDefault="0030252D">
            <w:pPr>
              <w:tabs>
                <w:tab w:val="left" w:pos="1020"/>
                <w:tab w:val="center" w:pos="1110"/>
              </w:tabs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413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93CBC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93CBC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93CBC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93CBC" w:rsidRDefault="0030252D">
            <w:pPr>
              <w:rPr>
                <w:b/>
              </w:rPr>
            </w:pPr>
            <w:r w:rsidRPr="00A93CBC">
              <w:rPr>
                <w:b/>
              </w:rPr>
              <w:t>земельный участок</w:t>
            </w:r>
          </w:p>
          <w:p w:rsidR="0030252D" w:rsidRPr="00A93CBC" w:rsidRDefault="0030252D">
            <w:pPr>
              <w:rPr>
                <w:b/>
              </w:rPr>
            </w:pPr>
            <w:r w:rsidRPr="00A93CBC">
              <w:rPr>
                <w:b/>
              </w:rPr>
              <w:t>(долевая собственность)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93CBC" w:rsidRDefault="0030252D">
            <w:pPr>
              <w:rPr>
                <w:b/>
              </w:rPr>
            </w:pPr>
            <w:r w:rsidRPr="00A93CBC">
              <w:rPr>
                <w:b/>
              </w:rPr>
              <w:t>126 000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93CBC" w:rsidRDefault="0030252D">
            <w:pPr>
              <w:rPr>
                <w:b/>
              </w:rPr>
            </w:pPr>
            <w:r w:rsidRPr="00A93CBC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93CBC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413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93CBC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93CBC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93CBC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93CBC" w:rsidRDefault="0030252D">
            <w:pPr>
              <w:rPr>
                <w:b/>
              </w:rPr>
            </w:pPr>
            <w:r w:rsidRPr="00A93CBC">
              <w:rPr>
                <w:b/>
              </w:rPr>
              <w:t>квартира</w:t>
            </w:r>
          </w:p>
          <w:p w:rsidR="0030252D" w:rsidRPr="00A93CBC" w:rsidRDefault="0030252D">
            <w:pPr>
              <w:rPr>
                <w:b/>
              </w:rPr>
            </w:pPr>
            <w:r w:rsidRPr="00A93CBC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A93CBC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93CBC" w:rsidRDefault="0030252D">
            <w:pPr>
              <w:rPr>
                <w:b/>
              </w:rPr>
            </w:pPr>
            <w:r w:rsidRPr="00A93CBC">
              <w:rPr>
                <w:b/>
              </w:rPr>
              <w:t>34,7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93CBC" w:rsidRDefault="0030252D">
            <w:pPr>
              <w:rPr>
                <w:b/>
              </w:rPr>
            </w:pPr>
            <w:r w:rsidRPr="00A93CBC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93CBC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412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93CBC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93CBC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93CBC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93CBC" w:rsidRDefault="0030252D">
            <w:pPr>
              <w:rPr>
                <w:b/>
              </w:rPr>
            </w:pPr>
            <w:r w:rsidRPr="00A93CBC">
              <w:rPr>
                <w:b/>
              </w:rPr>
              <w:t>квартира</w:t>
            </w:r>
          </w:p>
          <w:p w:rsidR="0030252D" w:rsidRPr="00A93CBC" w:rsidRDefault="0030252D">
            <w:pPr>
              <w:rPr>
                <w:b/>
              </w:rPr>
            </w:pPr>
            <w:r w:rsidRPr="00A93CBC">
              <w:rPr>
                <w:b/>
              </w:rPr>
              <w:t>(собственность долевая, 1/2)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93CBC" w:rsidRDefault="0030252D">
            <w:pPr>
              <w:rPr>
                <w:b/>
              </w:rPr>
            </w:pPr>
            <w:r w:rsidRPr="00A93CBC">
              <w:rPr>
                <w:b/>
              </w:rPr>
              <w:t>50,8 – общая</w:t>
            </w:r>
          </w:p>
          <w:p w:rsidR="0030252D" w:rsidRPr="00A93CBC" w:rsidRDefault="0030252D">
            <w:pPr>
              <w:rPr>
                <w:b/>
              </w:rPr>
            </w:pPr>
            <w:r w:rsidRPr="00A93CBC">
              <w:rPr>
                <w:b/>
              </w:rPr>
              <w:t>25,4 – доля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93CBC" w:rsidRDefault="0030252D">
            <w:pPr>
              <w:rPr>
                <w:b/>
              </w:rPr>
            </w:pPr>
            <w:r w:rsidRPr="00A93CBC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93CBC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597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93CBC" w:rsidRDefault="0030252D">
            <w:pPr>
              <w:rPr>
                <w:b/>
              </w:rPr>
            </w:pPr>
            <w:r w:rsidRPr="00A93CBC">
              <w:rPr>
                <w:b/>
              </w:rPr>
              <w:t>Супруг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93CBC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93CBC" w:rsidRDefault="0030252D">
            <w:pPr>
              <w:jc w:val="center"/>
              <w:rPr>
                <w:b/>
              </w:rPr>
            </w:pPr>
            <w:r w:rsidRPr="00A93CBC">
              <w:rPr>
                <w:b/>
              </w:rPr>
              <w:t>12</w:t>
            </w:r>
            <w:r>
              <w:rPr>
                <w:b/>
              </w:rPr>
              <w:t>9</w:t>
            </w:r>
            <w:r w:rsidRPr="00A93CBC">
              <w:rPr>
                <w:b/>
              </w:rPr>
              <w:t xml:space="preserve"> </w:t>
            </w:r>
            <w:r>
              <w:rPr>
                <w:b/>
              </w:rPr>
              <w:t>8</w:t>
            </w:r>
            <w:r w:rsidRPr="00A93CBC">
              <w:rPr>
                <w:b/>
              </w:rPr>
              <w:t>00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93CBC" w:rsidRDefault="0030252D">
            <w:pPr>
              <w:rPr>
                <w:b/>
              </w:rPr>
            </w:pPr>
            <w:r w:rsidRPr="00A93CBC">
              <w:rPr>
                <w:b/>
              </w:rPr>
              <w:t>квартира</w:t>
            </w:r>
          </w:p>
          <w:p w:rsidR="0030252D" w:rsidRPr="00A93CBC" w:rsidRDefault="0030252D">
            <w:pPr>
              <w:rPr>
                <w:b/>
              </w:rPr>
            </w:pPr>
            <w:r w:rsidRPr="00A93CBC">
              <w:rPr>
                <w:b/>
              </w:rPr>
              <w:t>(собственность долевая, 1/2)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93CBC" w:rsidRDefault="0030252D">
            <w:pPr>
              <w:rPr>
                <w:b/>
              </w:rPr>
            </w:pPr>
            <w:r w:rsidRPr="00A93CBC">
              <w:rPr>
                <w:b/>
              </w:rPr>
              <w:t>50,8 – общая</w:t>
            </w:r>
          </w:p>
          <w:p w:rsidR="0030252D" w:rsidRPr="00A93CBC" w:rsidRDefault="0030252D">
            <w:pPr>
              <w:rPr>
                <w:b/>
              </w:rPr>
            </w:pPr>
            <w:r w:rsidRPr="00A93CBC">
              <w:rPr>
                <w:b/>
              </w:rPr>
              <w:t>25,4 – доля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93CBC" w:rsidRDefault="0030252D">
            <w:pPr>
              <w:rPr>
                <w:b/>
              </w:rPr>
            </w:pPr>
            <w:r w:rsidRPr="00A93CBC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93CBC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825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93CBC" w:rsidRDefault="0030252D">
            <w:pPr>
              <w:rPr>
                <w:b/>
              </w:rPr>
            </w:pPr>
            <w:r w:rsidRPr="00A93CBC">
              <w:rPr>
                <w:b/>
              </w:rPr>
              <w:t>Кошелева М.Ю.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93CBC" w:rsidRDefault="0030252D">
            <w:pPr>
              <w:rPr>
                <w:b/>
              </w:rPr>
            </w:pPr>
            <w:r w:rsidRPr="00A93CBC">
              <w:rPr>
                <w:b/>
              </w:rPr>
              <w:t>Заместитель начальника</w:t>
            </w:r>
          </w:p>
          <w:p w:rsidR="0030252D" w:rsidRPr="00A93CBC" w:rsidRDefault="0030252D">
            <w:pPr>
              <w:rPr>
                <w:b/>
              </w:rPr>
            </w:pPr>
            <w:r w:rsidRPr="00A93CBC">
              <w:rPr>
                <w:b/>
              </w:rPr>
              <w:t>Управления Минюста России по Кемеровской области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93CBC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2 731</w:t>
            </w:r>
            <w:r w:rsidRPr="00A93CBC">
              <w:rPr>
                <w:b/>
              </w:rPr>
              <w:t xml:space="preserve"> </w:t>
            </w:r>
            <w:r>
              <w:rPr>
                <w:b/>
              </w:rPr>
              <w:t>009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93CBC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93CBC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93CBC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tabs>
                <w:tab w:val="left" w:pos="1020"/>
                <w:tab w:val="center" w:pos="1110"/>
              </w:tabs>
            </w:pPr>
            <w:r>
              <w:t>–</w:t>
            </w:r>
          </w:p>
        </w:tc>
      </w:tr>
      <w:tr w:rsidR="0030252D" w:rsidTr="000051F9">
        <w:trPr>
          <w:gridBefore w:val="1"/>
          <w:wBefore w:w="6" w:type="dxa"/>
          <w:trHeight w:val="597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93CBC" w:rsidRDefault="0030252D">
            <w:pPr>
              <w:rPr>
                <w:b/>
              </w:rPr>
            </w:pPr>
            <w:r w:rsidRPr="00A93CBC">
              <w:rPr>
                <w:b/>
              </w:rPr>
              <w:t>Супруг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93CBC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93CBC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  <w:r w:rsidRPr="00A93CBC">
              <w:rPr>
                <w:b/>
              </w:rPr>
              <w:t> </w:t>
            </w:r>
            <w:r>
              <w:rPr>
                <w:b/>
              </w:rPr>
              <w:t>995</w:t>
            </w:r>
            <w:r w:rsidRPr="00A93CBC">
              <w:rPr>
                <w:b/>
              </w:rPr>
              <w:t xml:space="preserve"> </w:t>
            </w:r>
            <w:r>
              <w:rPr>
                <w:b/>
              </w:rPr>
              <w:t>867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93CBC" w:rsidRDefault="0030252D">
            <w:pPr>
              <w:rPr>
                <w:b/>
              </w:rPr>
            </w:pPr>
            <w:r w:rsidRPr="00A93CBC">
              <w:rPr>
                <w:b/>
              </w:rPr>
              <w:t>квартира</w:t>
            </w:r>
          </w:p>
          <w:p w:rsidR="0030252D" w:rsidRPr="00A93CBC" w:rsidRDefault="0030252D">
            <w:pPr>
              <w:rPr>
                <w:b/>
              </w:rPr>
            </w:pPr>
            <w:r w:rsidRPr="00A93CBC">
              <w:rPr>
                <w:b/>
              </w:rPr>
              <w:t>(собственность долевая, 4/6)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93CBC" w:rsidRDefault="0030252D">
            <w:pPr>
              <w:rPr>
                <w:b/>
              </w:rPr>
            </w:pPr>
            <w:r w:rsidRPr="00A93CBC">
              <w:rPr>
                <w:b/>
              </w:rPr>
              <w:t>92,8 – общая</w:t>
            </w:r>
          </w:p>
          <w:p w:rsidR="0030252D" w:rsidRPr="00A93CBC" w:rsidRDefault="0030252D">
            <w:pPr>
              <w:rPr>
                <w:b/>
              </w:rPr>
            </w:pPr>
            <w:r w:rsidRPr="00A93CBC">
              <w:rPr>
                <w:b/>
              </w:rPr>
              <w:t>61,4 – доля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93CBC" w:rsidRDefault="0030252D">
            <w:pPr>
              <w:rPr>
                <w:b/>
              </w:rPr>
            </w:pPr>
            <w:r w:rsidRPr="00A93CBC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B3662" w:rsidRDefault="0030252D">
            <w:pPr>
              <w:rPr>
                <w:b/>
              </w:rPr>
            </w:pPr>
            <w:r w:rsidRPr="00BB3662">
              <w:rPr>
                <w:b/>
              </w:rPr>
              <w:t>а/м КИА Спектра</w:t>
            </w:r>
          </w:p>
          <w:p w:rsidR="0030252D" w:rsidRPr="00BB3662" w:rsidRDefault="0030252D">
            <w:pPr>
              <w:rPr>
                <w:b/>
              </w:rPr>
            </w:pPr>
            <w:r w:rsidRPr="00BB3662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BB3662">
              <w:rPr>
                <w:b/>
              </w:rPr>
              <w:t>)</w:t>
            </w:r>
          </w:p>
        </w:tc>
      </w:tr>
      <w:tr w:rsidR="0030252D" w:rsidTr="000051F9">
        <w:trPr>
          <w:gridBefore w:val="1"/>
          <w:wBefore w:w="6" w:type="dxa"/>
          <w:trHeight w:val="668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93CBC" w:rsidRDefault="0030252D">
            <w:pPr>
              <w:rPr>
                <w:b/>
              </w:rPr>
            </w:pPr>
            <w:r w:rsidRPr="00A93CBC">
              <w:rPr>
                <w:b/>
              </w:rPr>
              <w:t>Серебренникова Л.И.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93CBC" w:rsidRDefault="0030252D">
            <w:pPr>
              <w:rPr>
                <w:b/>
              </w:rPr>
            </w:pPr>
            <w:r w:rsidRPr="00A93CBC">
              <w:rPr>
                <w:b/>
              </w:rPr>
              <w:t>Заместитель начальника</w:t>
            </w:r>
          </w:p>
          <w:p w:rsidR="0030252D" w:rsidRPr="00A93CBC" w:rsidRDefault="0030252D">
            <w:pPr>
              <w:rPr>
                <w:b/>
              </w:rPr>
            </w:pPr>
            <w:r w:rsidRPr="00A93CBC">
              <w:rPr>
                <w:b/>
              </w:rPr>
              <w:t>Управления Минюста России по Кемеровской области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93CBC" w:rsidRDefault="0030252D">
            <w:pPr>
              <w:jc w:val="center"/>
              <w:rPr>
                <w:b/>
              </w:rPr>
            </w:pPr>
            <w:r w:rsidRPr="00A93CBC">
              <w:rPr>
                <w:b/>
              </w:rPr>
              <w:t>5</w:t>
            </w:r>
            <w:r>
              <w:rPr>
                <w:b/>
              </w:rPr>
              <w:t>64</w:t>
            </w:r>
            <w:r w:rsidRPr="00A93CBC">
              <w:rPr>
                <w:b/>
              </w:rPr>
              <w:t xml:space="preserve"> </w:t>
            </w:r>
            <w:r>
              <w:rPr>
                <w:b/>
              </w:rPr>
              <w:t>305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93CBC" w:rsidRDefault="0030252D" w:rsidP="00760FB4">
            <w:pPr>
              <w:rPr>
                <w:b/>
              </w:rPr>
            </w:pPr>
            <w:r w:rsidRPr="00A93CBC">
              <w:rPr>
                <w:b/>
              </w:rPr>
              <w:t>квартира</w:t>
            </w:r>
          </w:p>
          <w:p w:rsidR="0030252D" w:rsidRPr="00A93CBC" w:rsidRDefault="0030252D" w:rsidP="00760FB4">
            <w:pPr>
              <w:rPr>
                <w:b/>
              </w:rPr>
            </w:pPr>
            <w:r w:rsidRPr="00A93CBC">
              <w:rPr>
                <w:b/>
              </w:rPr>
              <w:t>(</w:t>
            </w:r>
            <w:r>
              <w:rPr>
                <w:b/>
              </w:rPr>
              <w:t>совместна</w:t>
            </w:r>
            <w:r w:rsidRPr="00A93CBC">
              <w:rPr>
                <w:b/>
              </w:rPr>
              <w:t>я собственность)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93CBC" w:rsidRDefault="0030252D" w:rsidP="00760FB4">
            <w:pPr>
              <w:rPr>
                <w:b/>
              </w:rPr>
            </w:pPr>
            <w:r w:rsidRPr="00A93CBC">
              <w:rPr>
                <w:b/>
              </w:rPr>
              <w:t>45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93CBC" w:rsidRDefault="0030252D" w:rsidP="00760FB4">
            <w:pPr>
              <w:rPr>
                <w:b/>
              </w:rPr>
            </w:pPr>
            <w:r w:rsidRPr="00A93CBC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B3662" w:rsidRDefault="0030252D">
            <w:pPr>
              <w:tabs>
                <w:tab w:val="left" w:pos="1020"/>
                <w:tab w:val="center" w:pos="1110"/>
              </w:tabs>
              <w:rPr>
                <w:b/>
              </w:rPr>
            </w:pPr>
            <w:r w:rsidRPr="00BB3662">
              <w:rPr>
                <w:b/>
              </w:rPr>
              <w:t>а/м ВАЗ 21093</w:t>
            </w:r>
          </w:p>
          <w:p w:rsidR="0030252D" w:rsidRDefault="0030252D">
            <w:pPr>
              <w:tabs>
                <w:tab w:val="left" w:pos="1020"/>
                <w:tab w:val="center" w:pos="1110"/>
              </w:tabs>
              <w:rPr>
                <w:color w:val="FF0000"/>
              </w:rPr>
            </w:pPr>
            <w:r w:rsidRPr="00BB3662">
              <w:rPr>
                <w:b/>
              </w:rPr>
              <w:t>(долевая 3/4)</w:t>
            </w:r>
          </w:p>
        </w:tc>
      </w:tr>
      <w:tr w:rsidR="0030252D" w:rsidTr="000051F9">
        <w:trPr>
          <w:gridBefore w:val="1"/>
          <w:wBefore w:w="6" w:type="dxa"/>
          <w:trHeight w:val="563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93CBC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93CBC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93CBC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93CBC" w:rsidRDefault="0030252D">
            <w:pPr>
              <w:rPr>
                <w:b/>
              </w:rPr>
            </w:pPr>
            <w:r>
              <w:rPr>
                <w:b/>
              </w:rPr>
              <w:t>квартира 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93CBC" w:rsidRDefault="0030252D">
            <w:pPr>
              <w:rPr>
                <w:b/>
              </w:rPr>
            </w:pPr>
            <w:r>
              <w:rPr>
                <w:b/>
              </w:rPr>
              <w:t>58,8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93CBC" w:rsidRDefault="0030252D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>
            <w:pPr>
              <w:rPr>
                <w:color w:val="FF0000"/>
              </w:rPr>
            </w:pPr>
          </w:p>
        </w:tc>
      </w:tr>
      <w:tr w:rsidR="0030252D" w:rsidTr="000051F9">
        <w:trPr>
          <w:gridBefore w:val="1"/>
          <w:wBefore w:w="6" w:type="dxa"/>
          <w:trHeight w:val="555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A0F09" w:rsidRDefault="0030252D">
            <w:pPr>
              <w:rPr>
                <w:b/>
              </w:rPr>
            </w:pPr>
            <w:r w:rsidRPr="00EA0F09">
              <w:rPr>
                <w:b/>
              </w:rPr>
              <w:t>Туев В. И.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A0F09" w:rsidRDefault="0030252D">
            <w:pPr>
              <w:rPr>
                <w:b/>
              </w:rPr>
            </w:pPr>
            <w:r w:rsidRPr="00EA0F09">
              <w:rPr>
                <w:b/>
              </w:rPr>
              <w:t>Начальник Управления Минюста России по Кировской области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A0F09" w:rsidRDefault="0030252D">
            <w:pPr>
              <w:jc w:val="center"/>
              <w:rPr>
                <w:b/>
              </w:rPr>
            </w:pPr>
            <w:r w:rsidRPr="00EA0F09">
              <w:rPr>
                <w:b/>
              </w:rPr>
              <w:t>1 1</w:t>
            </w:r>
            <w:r>
              <w:rPr>
                <w:b/>
              </w:rPr>
              <w:t>64</w:t>
            </w:r>
            <w:r w:rsidRPr="00EA0F09">
              <w:rPr>
                <w:b/>
              </w:rPr>
              <w:t xml:space="preserve"> </w:t>
            </w:r>
            <w:r>
              <w:rPr>
                <w:b/>
              </w:rPr>
              <w:t>516</w:t>
            </w:r>
          </w:p>
        </w:tc>
        <w:tc>
          <w:tcPr>
            <w:tcW w:w="3416" w:type="dxa"/>
            <w:tcBorders>
              <w:top w:val="single" w:sz="8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EA0F09" w:rsidRDefault="0030252D">
            <w:pPr>
              <w:rPr>
                <w:b/>
              </w:rPr>
            </w:pPr>
            <w:r w:rsidRPr="00EA0F09">
              <w:rPr>
                <w:b/>
              </w:rPr>
              <w:t>квартира</w:t>
            </w:r>
            <w:r w:rsidRPr="00EA0F09">
              <w:rPr>
                <w:b/>
              </w:rPr>
              <w:br/>
              <w:t>(собственность долевая, 1/2)</w:t>
            </w:r>
          </w:p>
        </w:tc>
        <w:tc>
          <w:tcPr>
            <w:tcW w:w="1619" w:type="dxa"/>
            <w:tcBorders>
              <w:top w:val="single" w:sz="8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EA0F09" w:rsidRDefault="0030252D">
            <w:pPr>
              <w:rPr>
                <w:b/>
              </w:rPr>
            </w:pPr>
            <w:r w:rsidRPr="00EA0F09">
              <w:rPr>
                <w:b/>
              </w:rPr>
              <w:t>78,8 – общая</w:t>
            </w:r>
            <w:r w:rsidRPr="00EA0F09">
              <w:rPr>
                <w:b/>
              </w:rPr>
              <w:br/>
              <w:t>39,4 – доля</w:t>
            </w:r>
          </w:p>
        </w:tc>
        <w:tc>
          <w:tcPr>
            <w:tcW w:w="1046" w:type="dxa"/>
            <w:tcBorders>
              <w:top w:val="single" w:sz="8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EA0F09" w:rsidRDefault="0030252D">
            <w:pPr>
              <w:rPr>
                <w:b/>
              </w:rPr>
            </w:pPr>
            <w:r w:rsidRPr="00EA0F09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441FF2">
              <w:rPr>
                <w:b/>
              </w:rPr>
              <w:t>а/м ВАЗ 21214</w:t>
            </w:r>
          </w:p>
          <w:p w:rsidR="0030252D" w:rsidRPr="00441FF2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  <w:p w:rsidR="0030252D" w:rsidRDefault="0030252D">
            <w:pPr>
              <w:rPr>
                <w:b/>
              </w:rPr>
            </w:pPr>
            <w:r w:rsidRPr="00441FF2">
              <w:rPr>
                <w:b/>
              </w:rPr>
              <w:t>а/м Хёндай Туксон</w:t>
            </w:r>
          </w:p>
          <w:p w:rsidR="0030252D" w:rsidRDefault="0030252D">
            <w:r>
              <w:rPr>
                <w:b/>
              </w:rPr>
              <w:t>(индивидуальная)</w:t>
            </w:r>
          </w:p>
        </w:tc>
      </w:tr>
      <w:tr w:rsidR="0030252D" w:rsidTr="000051F9">
        <w:trPr>
          <w:gridBefore w:val="1"/>
          <w:wBefore w:w="6" w:type="dxa"/>
          <w:trHeight w:val="555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A0F09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A0F09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A0F09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EA0F09" w:rsidRDefault="0030252D">
            <w:pPr>
              <w:rPr>
                <w:b/>
              </w:rPr>
            </w:pPr>
            <w:r w:rsidRPr="00EA0F09">
              <w:rPr>
                <w:b/>
              </w:rPr>
              <w:t>квартира</w:t>
            </w:r>
            <w:r w:rsidRPr="00EA0F09">
              <w:rPr>
                <w:b/>
              </w:rPr>
              <w:br/>
              <w:t>(собственность)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EA0F09" w:rsidRDefault="0030252D">
            <w:pPr>
              <w:rPr>
                <w:b/>
              </w:rPr>
            </w:pPr>
            <w:r w:rsidRPr="00EA0F09">
              <w:rPr>
                <w:b/>
              </w:rPr>
              <w:t>43,5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EA0F09" w:rsidRDefault="0030252D">
            <w:pPr>
              <w:rPr>
                <w:b/>
              </w:rPr>
            </w:pPr>
            <w:r w:rsidRPr="00EA0F09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555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A0F09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A0F09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A0F09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EA0F09" w:rsidRDefault="0030252D">
            <w:pPr>
              <w:rPr>
                <w:b/>
              </w:rPr>
            </w:pPr>
            <w:r w:rsidRPr="00EA0F09">
              <w:rPr>
                <w:b/>
              </w:rPr>
              <w:t>земельный участок</w:t>
            </w:r>
          </w:p>
          <w:p w:rsidR="0030252D" w:rsidRPr="00EA0F09" w:rsidRDefault="0030252D">
            <w:pPr>
              <w:rPr>
                <w:b/>
              </w:rPr>
            </w:pPr>
            <w:r w:rsidRPr="00EA0F09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EA0F09" w:rsidRDefault="0030252D">
            <w:pPr>
              <w:rPr>
                <w:b/>
              </w:rPr>
            </w:pPr>
            <w:r w:rsidRPr="00EA0F09">
              <w:rPr>
                <w:b/>
              </w:rPr>
              <w:t>1300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EA0F09" w:rsidRDefault="0030252D">
            <w:pPr>
              <w:rPr>
                <w:b/>
              </w:rPr>
            </w:pPr>
            <w:r w:rsidRPr="00EA0F09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555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A0F09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A0F09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A0F09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EA0F09" w:rsidRDefault="0030252D">
            <w:pPr>
              <w:rPr>
                <w:b/>
              </w:rPr>
            </w:pPr>
            <w:r w:rsidRPr="00EA0F09">
              <w:rPr>
                <w:b/>
              </w:rPr>
              <w:t>квартира</w:t>
            </w:r>
          </w:p>
          <w:p w:rsidR="0030252D" w:rsidRPr="00EA0F09" w:rsidRDefault="0030252D">
            <w:pPr>
              <w:rPr>
                <w:b/>
              </w:rPr>
            </w:pPr>
            <w:r w:rsidRPr="00EA0F09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EA0F09" w:rsidRDefault="0030252D">
            <w:pPr>
              <w:rPr>
                <w:b/>
              </w:rPr>
            </w:pPr>
            <w:r w:rsidRPr="00EA0F09">
              <w:rPr>
                <w:b/>
              </w:rPr>
              <w:t>53,1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EA0F09" w:rsidRDefault="0030252D">
            <w:pPr>
              <w:rPr>
                <w:b/>
              </w:rPr>
            </w:pPr>
            <w:r w:rsidRPr="00EA0F09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277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A0F09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A0F09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A0F09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A0F09" w:rsidRDefault="0030252D">
            <w:pPr>
              <w:rPr>
                <w:b/>
              </w:rPr>
            </w:pPr>
            <w:r w:rsidRPr="00EA0F09">
              <w:rPr>
                <w:b/>
              </w:rPr>
              <w:t>гараж</w:t>
            </w:r>
          </w:p>
          <w:p w:rsidR="0030252D" w:rsidRPr="00EA0F09" w:rsidRDefault="0030252D">
            <w:pPr>
              <w:rPr>
                <w:b/>
              </w:rPr>
            </w:pPr>
            <w:r w:rsidRPr="00EA0F09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EA0F09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A0F09" w:rsidRDefault="0030252D">
            <w:pPr>
              <w:rPr>
                <w:b/>
              </w:rPr>
            </w:pPr>
            <w:r w:rsidRPr="00EA0F09">
              <w:rPr>
                <w:b/>
              </w:rPr>
              <w:t>22,4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A0F09" w:rsidRDefault="0030252D">
            <w:pPr>
              <w:rPr>
                <w:b/>
              </w:rPr>
            </w:pPr>
            <w:r w:rsidRPr="00EA0F09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152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A0F09" w:rsidRDefault="0030252D">
            <w:pPr>
              <w:rPr>
                <w:b/>
              </w:rPr>
            </w:pPr>
            <w:r w:rsidRPr="00EA0F09">
              <w:rPr>
                <w:b/>
              </w:rPr>
              <w:t>Супруга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A0F09" w:rsidRDefault="0030252D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A0F09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112</w:t>
            </w:r>
            <w:r w:rsidRPr="00EA0F09">
              <w:rPr>
                <w:b/>
              </w:rPr>
              <w:t xml:space="preserve"> </w:t>
            </w:r>
            <w:r>
              <w:rPr>
                <w:b/>
              </w:rPr>
              <w:t>130</w:t>
            </w:r>
          </w:p>
        </w:tc>
        <w:tc>
          <w:tcPr>
            <w:tcW w:w="3416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EA0F09" w:rsidRDefault="0030252D">
            <w:pPr>
              <w:rPr>
                <w:b/>
              </w:rPr>
            </w:pPr>
            <w:r w:rsidRPr="00EA0F09">
              <w:rPr>
                <w:b/>
              </w:rPr>
              <w:t>приусадебный участок</w:t>
            </w:r>
            <w:r w:rsidRPr="00EA0F09">
              <w:rPr>
                <w:b/>
              </w:rPr>
              <w:br/>
              <w:t>(</w:t>
            </w:r>
            <w:r>
              <w:rPr>
                <w:b/>
              </w:rPr>
              <w:t>индивидуальная)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EA0F09" w:rsidRDefault="0030252D">
            <w:pPr>
              <w:rPr>
                <w:b/>
              </w:rPr>
            </w:pPr>
            <w:r w:rsidRPr="00EA0F09">
              <w:rPr>
                <w:b/>
              </w:rPr>
              <w:t>1300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EA0F09" w:rsidRDefault="0030252D">
            <w:pPr>
              <w:rPr>
                <w:b/>
              </w:rPr>
            </w:pPr>
            <w:r w:rsidRPr="00EA0F09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gridBefore w:val="1"/>
          <w:wBefore w:w="6" w:type="dxa"/>
          <w:trHeight w:val="152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A0F09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A0F09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A0F09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EA0F09" w:rsidRDefault="0030252D">
            <w:pPr>
              <w:rPr>
                <w:b/>
              </w:rPr>
            </w:pPr>
            <w:r w:rsidRPr="00EA0F09">
              <w:rPr>
                <w:b/>
              </w:rPr>
              <w:t>квартира</w:t>
            </w:r>
          </w:p>
          <w:p w:rsidR="0030252D" w:rsidRPr="00EA0F09" w:rsidRDefault="0030252D">
            <w:pPr>
              <w:rPr>
                <w:b/>
              </w:rPr>
            </w:pPr>
            <w:r w:rsidRPr="00EA0F09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EA0F09" w:rsidRDefault="0030252D">
            <w:pPr>
              <w:rPr>
                <w:b/>
              </w:rPr>
            </w:pPr>
            <w:r w:rsidRPr="00EA0F09">
              <w:rPr>
                <w:b/>
              </w:rPr>
              <w:t>78,8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EA0F09" w:rsidRDefault="0030252D">
            <w:pPr>
              <w:rPr>
                <w:b/>
              </w:rPr>
            </w:pPr>
            <w:r w:rsidRPr="00EA0F09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152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A0F09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A0F09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A0F09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EA0F09" w:rsidRDefault="0030252D">
            <w:pPr>
              <w:rPr>
                <w:b/>
              </w:rPr>
            </w:pPr>
            <w:r w:rsidRPr="00EA0F09">
              <w:rPr>
                <w:b/>
              </w:rPr>
              <w:t>квартира</w:t>
            </w:r>
            <w:r w:rsidRPr="00EA0F09">
              <w:rPr>
                <w:b/>
              </w:rPr>
              <w:br/>
              <w:t>(</w:t>
            </w:r>
            <w:r>
              <w:rPr>
                <w:b/>
              </w:rPr>
              <w:t>индивидуальная</w:t>
            </w:r>
            <w:r w:rsidRPr="00EA0F09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EA0F09" w:rsidRDefault="0030252D">
            <w:pPr>
              <w:rPr>
                <w:b/>
              </w:rPr>
            </w:pPr>
            <w:r w:rsidRPr="00EA0F09">
              <w:rPr>
                <w:b/>
              </w:rPr>
              <w:t>53,1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EA0F09" w:rsidRDefault="0030252D">
            <w:pPr>
              <w:rPr>
                <w:b/>
              </w:rPr>
            </w:pPr>
            <w:r w:rsidRPr="00EA0F09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152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A0F09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A0F09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A0F09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A0F09" w:rsidRDefault="0030252D">
            <w:pPr>
              <w:rPr>
                <w:b/>
              </w:rPr>
            </w:pPr>
            <w:r w:rsidRPr="00EA0F09">
              <w:rPr>
                <w:b/>
              </w:rPr>
              <w:t>квартира</w:t>
            </w:r>
            <w:r w:rsidRPr="00EA0F09">
              <w:rPr>
                <w:b/>
              </w:rPr>
              <w:br/>
              <w:t>(</w:t>
            </w:r>
            <w:r>
              <w:rPr>
                <w:b/>
              </w:rPr>
              <w:t>индивидуальная)</w:t>
            </w:r>
            <w:r w:rsidRPr="00EA0F09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A0F09" w:rsidRDefault="0030252D">
            <w:pPr>
              <w:rPr>
                <w:b/>
              </w:rPr>
            </w:pPr>
            <w:r w:rsidRPr="00EA0F09">
              <w:rPr>
                <w:b/>
              </w:rPr>
              <w:t>78,1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A0F09" w:rsidRDefault="0030252D">
            <w:pPr>
              <w:rPr>
                <w:b/>
              </w:rPr>
            </w:pPr>
            <w:r w:rsidRPr="00EA0F09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555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311AA" w:rsidRDefault="0030252D">
            <w:pPr>
              <w:rPr>
                <w:b/>
              </w:rPr>
            </w:pPr>
            <w:r w:rsidRPr="00A311AA">
              <w:rPr>
                <w:b/>
              </w:rPr>
              <w:t>Бычкова О.В.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311AA" w:rsidRDefault="0030252D">
            <w:pPr>
              <w:rPr>
                <w:b/>
              </w:rPr>
            </w:pPr>
            <w:r w:rsidRPr="00A311AA">
              <w:rPr>
                <w:b/>
              </w:rPr>
              <w:t>Заместитель начальник Управления Минюста России по Кировской области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311AA" w:rsidRDefault="0030252D">
            <w:pPr>
              <w:jc w:val="center"/>
              <w:rPr>
                <w:b/>
              </w:rPr>
            </w:pPr>
            <w:r w:rsidRPr="00A311AA">
              <w:rPr>
                <w:b/>
              </w:rPr>
              <w:t>4</w:t>
            </w:r>
            <w:r>
              <w:rPr>
                <w:b/>
              </w:rPr>
              <w:t>45</w:t>
            </w:r>
            <w:r w:rsidRPr="00A311AA">
              <w:rPr>
                <w:b/>
              </w:rPr>
              <w:t> </w:t>
            </w:r>
            <w:r>
              <w:rPr>
                <w:b/>
              </w:rPr>
              <w:t>825</w:t>
            </w:r>
            <w:r w:rsidRPr="00A311AA">
              <w:rPr>
                <w:b/>
              </w:rPr>
              <w:t>,</w:t>
            </w:r>
            <w:r>
              <w:rPr>
                <w:b/>
              </w:rPr>
              <w:t>37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311AA" w:rsidRDefault="0030252D">
            <w:pPr>
              <w:rPr>
                <w:b/>
              </w:rPr>
            </w:pPr>
            <w:r w:rsidRPr="00A311AA">
              <w:rPr>
                <w:b/>
              </w:rPr>
              <w:t>квартира</w:t>
            </w:r>
            <w:r w:rsidRPr="00A311AA">
              <w:rPr>
                <w:b/>
              </w:rPr>
              <w:br/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311AA" w:rsidRDefault="0030252D">
            <w:pPr>
              <w:rPr>
                <w:b/>
              </w:rPr>
            </w:pPr>
            <w:r w:rsidRPr="00A311AA">
              <w:rPr>
                <w:b/>
              </w:rPr>
              <w:t>58,4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311AA" w:rsidRDefault="0030252D">
            <w:pPr>
              <w:rPr>
                <w:b/>
              </w:rPr>
            </w:pPr>
            <w:r w:rsidRPr="00A311AA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gridBefore w:val="1"/>
          <w:wBefore w:w="6" w:type="dxa"/>
          <w:trHeight w:val="555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311AA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311AA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311AA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311AA" w:rsidRDefault="0030252D">
            <w:pPr>
              <w:rPr>
                <w:b/>
              </w:rPr>
            </w:pPr>
            <w:r w:rsidRPr="00A311AA">
              <w:rPr>
                <w:b/>
              </w:rPr>
              <w:t>квартира</w:t>
            </w:r>
            <w:r w:rsidRPr="00A311AA">
              <w:rPr>
                <w:b/>
              </w:rPr>
              <w:br/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311AA" w:rsidRDefault="0030252D">
            <w:pPr>
              <w:rPr>
                <w:b/>
              </w:rPr>
            </w:pPr>
            <w:r w:rsidRPr="00A311AA">
              <w:rPr>
                <w:b/>
              </w:rPr>
              <w:t>46,1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311AA" w:rsidRDefault="0030252D">
            <w:pPr>
              <w:rPr>
                <w:b/>
              </w:rPr>
            </w:pPr>
            <w:r w:rsidRPr="00A311AA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555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311AA" w:rsidRDefault="0030252D">
            <w:pPr>
              <w:rPr>
                <w:b/>
              </w:rPr>
            </w:pPr>
            <w:r w:rsidRPr="00A311AA">
              <w:rPr>
                <w:b/>
              </w:rPr>
              <w:t>Супруг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311AA" w:rsidRDefault="0030252D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311AA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1 206</w:t>
            </w:r>
            <w:r w:rsidRPr="00A311AA">
              <w:rPr>
                <w:b/>
              </w:rPr>
              <w:t> </w:t>
            </w:r>
            <w:r>
              <w:rPr>
                <w:b/>
              </w:rPr>
              <w:t>000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311AA" w:rsidRDefault="0030252D">
            <w:pPr>
              <w:rPr>
                <w:b/>
              </w:rPr>
            </w:pPr>
            <w:r w:rsidRPr="00A311AA">
              <w:rPr>
                <w:b/>
              </w:rPr>
              <w:t>гараж</w:t>
            </w:r>
          </w:p>
          <w:p w:rsidR="0030252D" w:rsidRPr="00A311AA" w:rsidRDefault="0030252D">
            <w:pPr>
              <w:rPr>
                <w:b/>
              </w:rPr>
            </w:pPr>
            <w:r w:rsidRPr="00A311AA">
              <w:rPr>
                <w:b/>
              </w:rPr>
              <w:t>(собственность)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311AA" w:rsidRDefault="0030252D">
            <w:pPr>
              <w:rPr>
                <w:b/>
              </w:rPr>
            </w:pPr>
            <w:r w:rsidRPr="00A311AA">
              <w:rPr>
                <w:b/>
              </w:rPr>
              <w:t>31,7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311AA" w:rsidRDefault="0030252D">
            <w:pPr>
              <w:rPr>
                <w:b/>
              </w:rPr>
            </w:pPr>
            <w:r w:rsidRPr="00A311AA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7358EF">
              <w:rPr>
                <w:b/>
              </w:rPr>
              <w:t>а/м Фольксваген Тигуан</w:t>
            </w:r>
          </w:p>
          <w:p w:rsidR="0030252D" w:rsidRPr="007358EF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</w:tr>
      <w:tr w:rsidR="0030252D" w:rsidTr="000051F9">
        <w:trPr>
          <w:gridBefore w:val="1"/>
          <w:wBefore w:w="6" w:type="dxa"/>
          <w:trHeight w:val="555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311AA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311AA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311AA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311AA" w:rsidRDefault="0030252D">
            <w:pPr>
              <w:rPr>
                <w:b/>
              </w:rPr>
            </w:pPr>
            <w:r w:rsidRPr="00A311AA">
              <w:rPr>
                <w:b/>
              </w:rPr>
              <w:t>земельный участок под гаражом 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311AA" w:rsidRDefault="0030252D">
            <w:pPr>
              <w:rPr>
                <w:b/>
              </w:rPr>
            </w:pPr>
            <w:r w:rsidRPr="00A311AA">
              <w:rPr>
                <w:b/>
              </w:rPr>
              <w:t>31,7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311AA" w:rsidRDefault="0030252D">
            <w:pPr>
              <w:rPr>
                <w:b/>
              </w:rPr>
            </w:pPr>
            <w:r w:rsidRPr="00A311AA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555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311AA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311AA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311AA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311AA" w:rsidRDefault="0030252D">
            <w:pPr>
              <w:rPr>
                <w:b/>
              </w:rPr>
            </w:pPr>
            <w:r w:rsidRPr="00A311AA">
              <w:rPr>
                <w:b/>
              </w:rPr>
              <w:t>квартира</w:t>
            </w:r>
            <w:r w:rsidRPr="00A311AA">
              <w:rPr>
                <w:b/>
              </w:rPr>
              <w:br/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311AA" w:rsidRDefault="0030252D">
            <w:pPr>
              <w:rPr>
                <w:b/>
              </w:rPr>
            </w:pPr>
            <w:r w:rsidRPr="00A311AA">
              <w:rPr>
                <w:b/>
              </w:rPr>
              <w:t>58,4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311AA" w:rsidRDefault="0030252D">
            <w:pPr>
              <w:rPr>
                <w:b/>
              </w:rPr>
            </w:pPr>
            <w:r w:rsidRPr="00A311AA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555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311AA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311AA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311AA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311AA" w:rsidRDefault="0030252D">
            <w:pPr>
              <w:rPr>
                <w:b/>
              </w:rPr>
            </w:pPr>
            <w:r w:rsidRPr="00A311AA">
              <w:rPr>
                <w:b/>
              </w:rPr>
              <w:t>квартира</w:t>
            </w:r>
            <w:r w:rsidRPr="00A311AA">
              <w:rPr>
                <w:b/>
              </w:rPr>
              <w:br/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311AA" w:rsidRDefault="0030252D">
            <w:pPr>
              <w:rPr>
                <w:b/>
              </w:rPr>
            </w:pPr>
            <w:r w:rsidRPr="00A311AA">
              <w:rPr>
                <w:b/>
              </w:rPr>
              <w:t>54,2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311AA" w:rsidRDefault="0030252D">
            <w:pPr>
              <w:rPr>
                <w:b/>
              </w:rPr>
            </w:pPr>
            <w:r w:rsidRPr="00A311AA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555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311AA" w:rsidRDefault="0030252D">
            <w:pPr>
              <w:rPr>
                <w:b/>
              </w:rPr>
            </w:pPr>
            <w:r w:rsidRPr="00A311AA">
              <w:rPr>
                <w:b/>
              </w:rPr>
              <w:t>Сын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311AA" w:rsidRDefault="0030252D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311AA" w:rsidRDefault="0030252D">
            <w:pPr>
              <w:jc w:val="center"/>
              <w:rPr>
                <w:b/>
              </w:rPr>
            </w:pPr>
            <w:r w:rsidRPr="00A311AA">
              <w:rPr>
                <w:b/>
              </w:rPr>
              <w:t>-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311AA" w:rsidRDefault="0030252D">
            <w:pPr>
              <w:rPr>
                <w:b/>
              </w:rPr>
            </w:pPr>
            <w:r w:rsidRPr="00A311AA">
              <w:rPr>
                <w:b/>
              </w:rPr>
              <w:t>квартира</w:t>
            </w:r>
            <w:r w:rsidRPr="00A311AA">
              <w:rPr>
                <w:b/>
              </w:rPr>
              <w:br/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311AA" w:rsidRDefault="0030252D">
            <w:pPr>
              <w:rPr>
                <w:b/>
              </w:rPr>
            </w:pPr>
            <w:r w:rsidRPr="00A311AA">
              <w:rPr>
                <w:b/>
              </w:rPr>
              <w:t>58,4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311AA" w:rsidRDefault="0030252D">
            <w:pPr>
              <w:rPr>
                <w:b/>
              </w:rPr>
            </w:pPr>
            <w:r w:rsidRPr="00A311AA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gridBefore w:val="1"/>
          <w:wBefore w:w="6" w:type="dxa"/>
          <w:trHeight w:val="555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311AA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311AA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311AA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311AA" w:rsidRDefault="0030252D">
            <w:pPr>
              <w:rPr>
                <w:b/>
              </w:rPr>
            </w:pPr>
            <w:r w:rsidRPr="00A311AA">
              <w:rPr>
                <w:b/>
              </w:rPr>
              <w:t>квартира</w:t>
            </w:r>
            <w:r w:rsidRPr="00A311AA">
              <w:rPr>
                <w:b/>
              </w:rPr>
              <w:br/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311AA" w:rsidRDefault="0030252D">
            <w:pPr>
              <w:rPr>
                <w:b/>
              </w:rPr>
            </w:pPr>
            <w:r w:rsidRPr="00A311AA">
              <w:rPr>
                <w:b/>
              </w:rPr>
              <w:t>46,1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311AA" w:rsidRDefault="0030252D">
            <w:pPr>
              <w:rPr>
                <w:b/>
              </w:rPr>
            </w:pPr>
            <w:r w:rsidRPr="00A311AA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370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32466" w:rsidRDefault="0030252D">
            <w:pPr>
              <w:rPr>
                <w:b/>
              </w:rPr>
            </w:pPr>
            <w:r w:rsidRPr="00632466">
              <w:rPr>
                <w:b/>
              </w:rPr>
              <w:t>Толстов Д.С.</w:t>
            </w:r>
          </w:p>
          <w:p w:rsidR="0030252D" w:rsidRPr="00632466" w:rsidRDefault="0030252D">
            <w:pPr>
              <w:rPr>
                <w:b/>
              </w:rPr>
            </w:pPr>
          </w:p>
          <w:p w:rsidR="0030252D" w:rsidRPr="00632466" w:rsidRDefault="0030252D">
            <w:pPr>
              <w:rPr>
                <w:b/>
              </w:rPr>
            </w:pPr>
          </w:p>
          <w:p w:rsidR="0030252D" w:rsidRPr="00632466" w:rsidRDefault="0030252D">
            <w:pPr>
              <w:rPr>
                <w:b/>
              </w:rPr>
            </w:pP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32466" w:rsidRDefault="0030252D">
            <w:pPr>
              <w:rPr>
                <w:b/>
              </w:rPr>
            </w:pPr>
            <w:r w:rsidRPr="00632466">
              <w:rPr>
                <w:b/>
              </w:rPr>
              <w:t>Начальник Управления Минюста России по Республике Коми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32466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Pr="00632466">
              <w:rPr>
                <w:b/>
              </w:rPr>
              <w:t> </w:t>
            </w:r>
            <w:r>
              <w:rPr>
                <w:b/>
              </w:rPr>
              <w:t>280</w:t>
            </w:r>
            <w:r w:rsidRPr="00632466">
              <w:rPr>
                <w:b/>
              </w:rPr>
              <w:t> 3</w:t>
            </w:r>
            <w:r>
              <w:rPr>
                <w:b/>
              </w:rPr>
              <w:t>08</w:t>
            </w:r>
            <w:r w:rsidRPr="00632466">
              <w:rPr>
                <w:b/>
              </w:rPr>
              <w:t>,</w:t>
            </w:r>
            <w:r>
              <w:rPr>
                <w:b/>
              </w:rPr>
              <w:t>96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32466" w:rsidRDefault="0030252D">
            <w:pPr>
              <w:rPr>
                <w:b/>
              </w:rPr>
            </w:pPr>
            <w:r w:rsidRPr="00632466">
              <w:rPr>
                <w:b/>
              </w:rPr>
              <w:t xml:space="preserve">квартира </w:t>
            </w:r>
          </w:p>
          <w:p w:rsidR="0030252D" w:rsidRPr="00632466" w:rsidRDefault="0030252D">
            <w:pPr>
              <w:rPr>
                <w:b/>
              </w:rPr>
            </w:pPr>
            <w:r w:rsidRPr="00632466">
              <w:rPr>
                <w:b/>
              </w:rPr>
              <w:t xml:space="preserve">(собственность долевая, </w:t>
            </w:r>
            <w:r>
              <w:rPr>
                <w:b/>
              </w:rPr>
              <w:t>5</w:t>
            </w:r>
            <w:r w:rsidRPr="00632466">
              <w:rPr>
                <w:b/>
              </w:rPr>
              <w:t>/</w:t>
            </w:r>
            <w:r>
              <w:rPr>
                <w:b/>
              </w:rPr>
              <w:t>12</w:t>
            </w:r>
            <w:r w:rsidRPr="00632466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32466" w:rsidRDefault="0030252D">
            <w:pPr>
              <w:rPr>
                <w:b/>
              </w:rPr>
            </w:pPr>
            <w:r>
              <w:rPr>
                <w:b/>
              </w:rPr>
              <w:t>96</w:t>
            </w:r>
            <w:r w:rsidRPr="00632466">
              <w:rPr>
                <w:b/>
              </w:rPr>
              <w:t>,</w:t>
            </w:r>
            <w:r>
              <w:rPr>
                <w:b/>
              </w:rPr>
              <w:t>6</w:t>
            </w:r>
            <w:r w:rsidRPr="00632466">
              <w:rPr>
                <w:b/>
              </w:rPr>
              <w:t xml:space="preserve"> – общая</w:t>
            </w:r>
            <w:r w:rsidRPr="00632466">
              <w:rPr>
                <w:b/>
              </w:rPr>
              <w:br/>
              <w:t>4</w:t>
            </w:r>
            <w:r>
              <w:rPr>
                <w:b/>
              </w:rPr>
              <w:t>0</w:t>
            </w:r>
            <w:r w:rsidRPr="00632466">
              <w:rPr>
                <w:b/>
              </w:rPr>
              <w:t>,</w:t>
            </w:r>
            <w:r>
              <w:rPr>
                <w:b/>
              </w:rPr>
              <w:t>25</w:t>
            </w:r>
            <w:r w:rsidRPr="00632466">
              <w:rPr>
                <w:b/>
              </w:rPr>
              <w:t xml:space="preserve"> – доля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32466" w:rsidRDefault="0030252D">
            <w:pPr>
              <w:rPr>
                <w:b/>
              </w:rPr>
            </w:pPr>
            <w:r w:rsidRPr="00632466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431BC0">
              <w:rPr>
                <w:b/>
              </w:rPr>
              <w:t>а/м Х</w:t>
            </w:r>
            <w:r>
              <w:rPr>
                <w:b/>
              </w:rPr>
              <w:t>е</w:t>
            </w:r>
            <w:r w:rsidRPr="00431BC0">
              <w:rPr>
                <w:b/>
              </w:rPr>
              <w:t>ндай Соната</w:t>
            </w:r>
          </w:p>
          <w:p w:rsidR="0030252D" w:rsidRPr="00431BC0" w:rsidRDefault="0030252D">
            <w:pPr>
              <w:rPr>
                <w:b/>
              </w:rPr>
            </w:pPr>
            <w:r>
              <w:rPr>
                <w:b/>
              </w:rPr>
              <w:t>(совместная)</w:t>
            </w:r>
          </w:p>
        </w:tc>
      </w:tr>
      <w:tr w:rsidR="0030252D" w:rsidTr="000051F9">
        <w:trPr>
          <w:gridBefore w:val="1"/>
          <w:wBefore w:w="6" w:type="dxa"/>
          <w:trHeight w:val="223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32466" w:rsidRDefault="0030252D">
            <w:pPr>
              <w:rPr>
                <w:b/>
              </w:rPr>
            </w:pPr>
            <w:r w:rsidRPr="00632466">
              <w:rPr>
                <w:b/>
              </w:rPr>
              <w:t xml:space="preserve">Супруга 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632466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32466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207</w:t>
            </w:r>
            <w:r w:rsidRPr="00632466">
              <w:rPr>
                <w:b/>
              </w:rPr>
              <w:t> </w:t>
            </w:r>
            <w:r>
              <w:rPr>
                <w:b/>
              </w:rPr>
              <w:t>693</w:t>
            </w:r>
            <w:r w:rsidRPr="00632466">
              <w:rPr>
                <w:b/>
              </w:rPr>
              <w:t>,</w:t>
            </w:r>
            <w:r>
              <w:rPr>
                <w:b/>
              </w:rPr>
              <w:t>07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32466" w:rsidRDefault="0030252D" w:rsidP="0048226E">
            <w:pPr>
              <w:rPr>
                <w:b/>
              </w:rPr>
            </w:pPr>
            <w:r w:rsidRPr="00632466">
              <w:rPr>
                <w:b/>
              </w:rPr>
              <w:t xml:space="preserve">квартира </w:t>
            </w:r>
          </w:p>
          <w:p w:rsidR="0030252D" w:rsidRPr="00632466" w:rsidRDefault="0030252D" w:rsidP="0048226E">
            <w:pPr>
              <w:rPr>
                <w:b/>
              </w:rPr>
            </w:pPr>
            <w:r w:rsidRPr="00632466">
              <w:rPr>
                <w:b/>
              </w:rPr>
              <w:t xml:space="preserve">(собственность долевая, </w:t>
            </w:r>
            <w:r>
              <w:rPr>
                <w:b/>
              </w:rPr>
              <w:t>5</w:t>
            </w:r>
            <w:r w:rsidRPr="00632466">
              <w:rPr>
                <w:b/>
              </w:rPr>
              <w:t>/</w:t>
            </w:r>
            <w:r>
              <w:rPr>
                <w:b/>
              </w:rPr>
              <w:t>12</w:t>
            </w:r>
            <w:r w:rsidRPr="00632466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32466" w:rsidRDefault="0030252D" w:rsidP="0048226E">
            <w:pPr>
              <w:rPr>
                <w:b/>
              </w:rPr>
            </w:pPr>
            <w:r>
              <w:rPr>
                <w:b/>
              </w:rPr>
              <w:t>96</w:t>
            </w:r>
            <w:r w:rsidRPr="00632466">
              <w:rPr>
                <w:b/>
              </w:rPr>
              <w:t>,</w:t>
            </w:r>
            <w:r>
              <w:rPr>
                <w:b/>
              </w:rPr>
              <w:t>6</w:t>
            </w:r>
            <w:r w:rsidRPr="00632466">
              <w:rPr>
                <w:b/>
              </w:rPr>
              <w:t xml:space="preserve"> – общая</w:t>
            </w:r>
            <w:r w:rsidRPr="00632466">
              <w:rPr>
                <w:b/>
              </w:rPr>
              <w:br/>
              <w:t>4</w:t>
            </w:r>
            <w:r>
              <w:rPr>
                <w:b/>
              </w:rPr>
              <w:t>0</w:t>
            </w:r>
            <w:r w:rsidRPr="00632466">
              <w:rPr>
                <w:b/>
              </w:rPr>
              <w:t>,</w:t>
            </w:r>
            <w:r>
              <w:rPr>
                <w:b/>
              </w:rPr>
              <w:t>25</w:t>
            </w:r>
            <w:r w:rsidRPr="00632466">
              <w:rPr>
                <w:b/>
              </w:rPr>
              <w:t xml:space="preserve"> – доля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32466" w:rsidRDefault="0030252D">
            <w:pPr>
              <w:rPr>
                <w:b/>
              </w:rPr>
            </w:pPr>
            <w:r w:rsidRPr="00632466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31BC0" w:rsidRDefault="0030252D">
            <w:pPr>
              <w:rPr>
                <w:b/>
              </w:rPr>
            </w:pPr>
            <w:r w:rsidRPr="00431BC0">
              <w:rPr>
                <w:b/>
              </w:rPr>
              <w:t>а/м Хёндай Соната</w:t>
            </w:r>
          </w:p>
          <w:p w:rsidR="0030252D" w:rsidRDefault="0030252D">
            <w:r w:rsidRPr="00431BC0">
              <w:rPr>
                <w:b/>
              </w:rPr>
              <w:t>(совместная)</w:t>
            </w:r>
          </w:p>
        </w:tc>
      </w:tr>
      <w:tr w:rsidR="0030252D" w:rsidTr="000051F9">
        <w:trPr>
          <w:gridBefore w:val="1"/>
          <w:wBefore w:w="6" w:type="dxa"/>
          <w:trHeight w:val="84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32466" w:rsidRDefault="0030252D">
            <w:pPr>
              <w:rPr>
                <w:b/>
              </w:rPr>
            </w:pPr>
            <w:r w:rsidRPr="00632466">
              <w:rPr>
                <w:b/>
              </w:rPr>
              <w:t xml:space="preserve">Сын 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632466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32466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32466" w:rsidRDefault="0030252D">
            <w:pPr>
              <w:rPr>
                <w:b/>
              </w:rPr>
            </w:pPr>
            <w:r w:rsidRPr="00632466">
              <w:rPr>
                <w:b/>
              </w:rPr>
              <w:t xml:space="preserve">квартира </w:t>
            </w:r>
          </w:p>
          <w:p w:rsidR="0030252D" w:rsidRPr="00632466" w:rsidRDefault="0030252D">
            <w:pPr>
              <w:rPr>
                <w:b/>
              </w:rPr>
            </w:pPr>
            <w:r w:rsidRPr="00632466">
              <w:rPr>
                <w:b/>
              </w:rPr>
              <w:t>(собственность долевая, 1/</w:t>
            </w:r>
            <w:r>
              <w:rPr>
                <w:b/>
              </w:rPr>
              <w:t>6</w:t>
            </w:r>
            <w:r w:rsidRPr="00632466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32466" w:rsidRDefault="0030252D">
            <w:pPr>
              <w:rPr>
                <w:b/>
              </w:rPr>
            </w:pPr>
            <w:r>
              <w:rPr>
                <w:b/>
              </w:rPr>
              <w:t>96</w:t>
            </w:r>
            <w:r w:rsidRPr="00632466">
              <w:rPr>
                <w:b/>
              </w:rPr>
              <w:t>,</w:t>
            </w:r>
            <w:r>
              <w:rPr>
                <w:b/>
              </w:rPr>
              <w:t>6</w:t>
            </w:r>
            <w:r w:rsidRPr="00632466">
              <w:rPr>
                <w:b/>
              </w:rPr>
              <w:t xml:space="preserve"> – общая</w:t>
            </w:r>
            <w:r w:rsidRPr="00632466">
              <w:rPr>
                <w:b/>
              </w:rPr>
              <w:br/>
              <w:t>1</w:t>
            </w:r>
            <w:r>
              <w:rPr>
                <w:b/>
              </w:rPr>
              <w:t>6</w:t>
            </w:r>
            <w:r w:rsidRPr="00632466">
              <w:rPr>
                <w:b/>
              </w:rPr>
              <w:t>,</w:t>
            </w:r>
            <w:r>
              <w:rPr>
                <w:b/>
              </w:rPr>
              <w:t>1</w:t>
            </w:r>
            <w:r w:rsidRPr="00632466">
              <w:rPr>
                <w:b/>
              </w:rPr>
              <w:t xml:space="preserve"> – доля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32466" w:rsidRDefault="0030252D">
            <w:pPr>
              <w:rPr>
                <w:b/>
              </w:rPr>
            </w:pPr>
            <w:r w:rsidRPr="00632466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gridBefore w:val="1"/>
          <w:wBefore w:w="6" w:type="dxa"/>
          <w:trHeight w:val="84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32466" w:rsidRDefault="0030252D">
            <w:pPr>
              <w:rPr>
                <w:b/>
              </w:rPr>
            </w:pPr>
            <w:r w:rsidRPr="00632466">
              <w:rPr>
                <w:b/>
              </w:rPr>
              <w:t xml:space="preserve">Дочь 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632466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32466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32466" w:rsidRDefault="0030252D">
            <w:pPr>
              <w:rPr>
                <w:b/>
              </w:rPr>
            </w:pPr>
            <w:r w:rsidRPr="00632466">
              <w:rPr>
                <w:b/>
              </w:rPr>
              <w:t>квартира</w:t>
            </w:r>
          </w:p>
          <w:p w:rsidR="0030252D" w:rsidRPr="00632466" w:rsidRDefault="0030252D">
            <w:pPr>
              <w:rPr>
                <w:b/>
              </w:rPr>
            </w:pPr>
            <w:r w:rsidRPr="00632466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32466" w:rsidRDefault="0030252D">
            <w:pPr>
              <w:rPr>
                <w:b/>
              </w:rPr>
            </w:pPr>
            <w:r>
              <w:rPr>
                <w:b/>
              </w:rPr>
              <w:t>96</w:t>
            </w:r>
            <w:r w:rsidRPr="00632466">
              <w:rPr>
                <w:b/>
              </w:rPr>
              <w:t>,</w:t>
            </w:r>
            <w:r>
              <w:rPr>
                <w:b/>
              </w:rPr>
              <w:t>6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32466" w:rsidRDefault="0030252D">
            <w:pPr>
              <w:rPr>
                <w:b/>
              </w:rPr>
            </w:pPr>
            <w:r w:rsidRPr="00632466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gridBefore w:val="1"/>
          <w:wBefore w:w="6" w:type="dxa"/>
          <w:trHeight w:val="84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52683" w:rsidRDefault="0030252D">
            <w:pPr>
              <w:rPr>
                <w:b/>
              </w:rPr>
            </w:pPr>
            <w:r w:rsidRPr="00452683">
              <w:rPr>
                <w:b/>
              </w:rPr>
              <w:t>Курилов В.В.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52683" w:rsidRDefault="0030252D">
            <w:pPr>
              <w:rPr>
                <w:b/>
              </w:rPr>
            </w:pPr>
            <w:r w:rsidRPr="00452683">
              <w:rPr>
                <w:b/>
              </w:rPr>
              <w:t>Заместитель начальника Управления Минюста России по Республике Коми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52683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1 063 449,30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52683" w:rsidRDefault="0030252D">
            <w:pPr>
              <w:rPr>
                <w:b/>
              </w:rPr>
            </w:pPr>
            <w:r w:rsidRPr="00452683">
              <w:rPr>
                <w:b/>
              </w:rPr>
              <w:t>квартира</w:t>
            </w:r>
          </w:p>
          <w:p w:rsidR="0030252D" w:rsidRPr="00452683" w:rsidRDefault="0030252D">
            <w:pPr>
              <w:rPr>
                <w:b/>
              </w:rPr>
            </w:pPr>
            <w:r w:rsidRPr="00452683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52683" w:rsidRDefault="0030252D">
            <w:pPr>
              <w:rPr>
                <w:b/>
              </w:rPr>
            </w:pPr>
            <w:r w:rsidRPr="00452683">
              <w:rPr>
                <w:b/>
              </w:rPr>
              <w:t>40,4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52683" w:rsidRDefault="0030252D">
            <w:pPr>
              <w:rPr>
                <w:b/>
              </w:rPr>
            </w:pPr>
            <w:r w:rsidRPr="00452683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gridBefore w:val="1"/>
          <w:wBefore w:w="6" w:type="dxa"/>
          <w:trHeight w:val="84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52683" w:rsidRDefault="0030252D">
            <w:pPr>
              <w:rPr>
                <w:b/>
              </w:rPr>
            </w:pPr>
            <w:r w:rsidRPr="00452683">
              <w:rPr>
                <w:b/>
              </w:rPr>
              <w:t>Супруга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452683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52683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225</w:t>
            </w:r>
            <w:r w:rsidRPr="00452683">
              <w:rPr>
                <w:b/>
              </w:rPr>
              <w:t> </w:t>
            </w:r>
            <w:r>
              <w:rPr>
                <w:b/>
              </w:rPr>
              <w:t>15</w:t>
            </w:r>
            <w:r w:rsidRPr="00452683">
              <w:rPr>
                <w:b/>
              </w:rPr>
              <w:t>3,</w:t>
            </w:r>
            <w:r>
              <w:rPr>
                <w:b/>
              </w:rPr>
              <w:t>35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52683" w:rsidRDefault="0030252D">
            <w:pPr>
              <w:rPr>
                <w:b/>
              </w:rPr>
            </w:pPr>
            <w:r w:rsidRPr="00452683">
              <w:rPr>
                <w:b/>
              </w:rPr>
              <w:t>квартира</w:t>
            </w:r>
          </w:p>
          <w:p w:rsidR="0030252D" w:rsidRPr="00452683" w:rsidRDefault="0030252D">
            <w:pPr>
              <w:rPr>
                <w:b/>
              </w:rPr>
            </w:pPr>
            <w:r w:rsidRPr="00452683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52683" w:rsidRDefault="0030252D">
            <w:pPr>
              <w:rPr>
                <w:b/>
              </w:rPr>
            </w:pPr>
            <w:r w:rsidRPr="00452683">
              <w:rPr>
                <w:b/>
              </w:rPr>
              <w:t>40,4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52683" w:rsidRDefault="0030252D">
            <w:pPr>
              <w:rPr>
                <w:b/>
              </w:rPr>
            </w:pPr>
            <w:r w:rsidRPr="00452683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gridBefore w:val="1"/>
          <w:wBefore w:w="6" w:type="dxa"/>
          <w:trHeight w:val="84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52683" w:rsidRDefault="0030252D">
            <w:pPr>
              <w:rPr>
                <w:b/>
              </w:rPr>
            </w:pPr>
            <w:r w:rsidRPr="00452683">
              <w:rPr>
                <w:b/>
              </w:rPr>
              <w:t>Дочь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452683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52683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52683" w:rsidRDefault="0030252D">
            <w:pPr>
              <w:rPr>
                <w:b/>
              </w:rPr>
            </w:pPr>
            <w:r w:rsidRPr="00452683">
              <w:rPr>
                <w:b/>
              </w:rPr>
              <w:t>квартира</w:t>
            </w:r>
          </w:p>
          <w:p w:rsidR="0030252D" w:rsidRPr="00452683" w:rsidRDefault="0030252D">
            <w:pPr>
              <w:rPr>
                <w:b/>
              </w:rPr>
            </w:pPr>
            <w:r w:rsidRPr="00452683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52683" w:rsidRDefault="0030252D">
            <w:pPr>
              <w:rPr>
                <w:b/>
              </w:rPr>
            </w:pPr>
            <w:r w:rsidRPr="00452683">
              <w:rPr>
                <w:b/>
              </w:rPr>
              <w:t>40,4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52683" w:rsidRDefault="0030252D">
            <w:pPr>
              <w:rPr>
                <w:b/>
              </w:rPr>
            </w:pPr>
            <w:r w:rsidRPr="00452683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gridBefore w:val="1"/>
          <w:wBefore w:w="6" w:type="dxa"/>
          <w:trHeight w:val="84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52683" w:rsidRDefault="0030252D">
            <w:pPr>
              <w:rPr>
                <w:b/>
              </w:rPr>
            </w:pPr>
            <w:r w:rsidRPr="00452683">
              <w:rPr>
                <w:b/>
              </w:rPr>
              <w:t>Дочь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452683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52683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52683" w:rsidRDefault="0030252D">
            <w:pPr>
              <w:rPr>
                <w:b/>
              </w:rPr>
            </w:pPr>
            <w:r w:rsidRPr="00452683">
              <w:rPr>
                <w:b/>
              </w:rPr>
              <w:t>квартира</w:t>
            </w:r>
          </w:p>
          <w:p w:rsidR="0030252D" w:rsidRPr="00452683" w:rsidRDefault="0030252D">
            <w:pPr>
              <w:rPr>
                <w:b/>
              </w:rPr>
            </w:pPr>
            <w:r w:rsidRPr="00452683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52683" w:rsidRDefault="0030252D">
            <w:pPr>
              <w:rPr>
                <w:b/>
              </w:rPr>
            </w:pPr>
            <w:r w:rsidRPr="00452683">
              <w:rPr>
                <w:b/>
              </w:rPr>
              <w:t>40,4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52683" w:rsidRDefault="0030252D">
            <w:pPr>
              <w:rPr>
                <w:b/>
              </w:rPr>
            </w:pPr>
            <w:r w:rsidRPr="00452683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gridBefore w:val="1"/>
          <w:wBefore w:w="6" w:type="dxa"/>
          <w:trHeight w:val="603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65B63" w:rsidRDefault="0030252D">
            <w:pPr>
              <w:rPr>
                <w:b/>
              </w:rPr>
            </w:pPr>
            <w:r w:rsidRPr="00265B63">
              <w:rPr>
                <w:b/>
              </w:rPr>
              <w:t>Докторов Л.О.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65B63" w:rsidRDefault="0030252D">
            <w:pPr>
              <w:rPr>
                <w:b/>
              </w:rPr>
            </w:pPr>
            <w:r w:rsidRPr="00265B63">
              <w:rPr>
                <w:b/>
              </w:rPr>
              <w:t>Начальник</w:t>
            </w:r>
          </w:p>
          <w:p w:rsidR="0030252D" w:rsidRPr="00265B63" w:rsidRDefault="0030252D">
            <w:pPr>
              <w:rPr>
                <w:b/>
              </w:rPr>
            </w:pPr>
            <w:r w:rsidRPr="00265B63">
              <w:rPr>
                <w:b/>
              </w:rPr>
              <w:t>управления Минюста России по Костромской области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65B63" w:rsidRDefault="0030252D">
            <w:pPr>
              <w:jc w:val="center"/>
              <w:rPr>
                <w:b/>
              </w:rPr>
            </w:pPr>
            <w:r w:rsidRPr="00265B63">
              <w:rPr>
                <w:b/>
              </w:rPr>
              <w:t>48</w:t>
            </w:r>
            <w:r>
              <w:rPr>
                <w:b/>
              </w:rPr>
              <w:t>2</w:t>
            </w:r>
            <w:r w:rsidRPr="00265B63">
              <w:rPr>
                <w:b/>
              </w:rPr>
              <w:t> </w:t>
            </w:r>
            <w:r>
              <w:rPr>
                <w:b/>
              </w:rPr>
              <w:t>826</w:t>
            </w:r>
            <w:r w:rsidRPr="00265B63">
              <w:rPr>
                <w:b/>
              </w:rPr>
              <w:t>,</w:t>
            </w:r>
            <w:r>
              <w:rPr>
                <w:b/>
              </w:rPr>
              <w:t>95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65B63" w:rsidRDefault="0030252D">
            <w:pPr>
              <w:rPr>
                <w:b/>
              </w:rPr>
            </w:pPr>
            <w:r w:rsidRPr="00265B63">
              <w:rPr>
                <w:b/>
              </w:rPr>
              <w:t>квартира</w:t>
            </w:r>
          </w:p>
          <w:p w:rsidR="0030252D" w:rsidRPr="00265B63" w:rsidRDefault="0030252D">
            <w:pPr>
              <w:rPr>
                <w:b/>
              </w:rPr>
            </w:pPr>
            <w:r w:rsidRPr="00265B63">
              <w:rPr>
                <w:b/>
              </w:rPr>
              <w:t>(собственность долевая, 6/7)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65B63" w:rsidRDefault="0030252D">
            <w:pPr>
              <w:rPr>
                <w:b/>
              </w:rPr>
            </w:pPr>
            <w:r w:rsidRPr="00265B63">
              <w:rPr>
                <w:b/>
              </w:rPr>
              <w:t>54,8 – общая</w:t>
            </w:r>
          </w:p>
          <w:p w:rsidR="0030252D" w:rsidRPr="00265B63" w:rsidRDefault="0030252D">
            <w:pPr>
              <w:rPr>
                <w:b/>
              </w:rPr>
            </w:pPr>
            <w:r w:rsidRPr="00265B63">
              <w:rPr>
                <w:b/>
              </w:rPr>
              <w:t>47 – доля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65B63" w:rsidRDefault="0030252D">
            <w:pPr>
              <w:rPr>
                <w:b/>
              </w:rPr>
            </w:pPr>
            <w:r w:rsidRPr="00265B63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tabs>
                <w:tab w:val="left" w:pos="1020"/>
                <w:tab w:val="center" w:pos="1110"/>
              </w:tabs>
            </w:pPr>
            <w:r>
              <w:t>–</w:t>
            </w:r>
          </w:p>
        </w:tc>
      </w:tr>
      <w:tr w:rsidR="0030252D" w:rsidTr="000051F9">
        <w:trPr>
          <w:gridBefore w:val="1"/>
          <w:wBefore w:w="6" w:type="dxa"/>
          <w:trHeight w:val="597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65B63" w:rsidRDefault="0030252D">
            <w:pPr>
              <w:rPr>
                <w:b/>
              </w:rPr>
            </w:pPr>
            <w:r w:rsidRPr="00265B63">
              <w:rPr>
                <w:b/>
              </w:rPr>
              <w:t>Сын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65B63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65B63" w:rsidRDefault="0030252D">
            <w:pPr>
              <w:jc w:val="center"/>
              <w:rPr>
                <w:b/>
              </w:rPr>
            </w:pPr>
            <w:r w:rsidRPr="00265B63"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65B63" w:rsidRDefault="0030252D">
            <w:pPr>
              <w:rPr>
                <w:b/>
              </w:rPr>
            </w:pPr>
            <w:r w:rsidRPr="00265B63">
              <w:rPr>
                <w:b/>
              </w:rPr>
              <w:t>квартира</w:t>
            </w:r>
          </w:p>
          <w:p w:rsidR="0030252D" w:rsidRPr="00265B63" w:rsidRDefault="0030252D">
            <w:pPr>
              <w:rPr>
                <w:b/>
              </w:rPr>
            </w:pPr>
            <w:r w:rsidRPr="00265B63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65B63" w:rsidRDefault="0030252D">
            <w:pPr>
              <w:rPr>
                <w:b/>
              </w:rPr>
            </w:pPr>
            <w:r w:rsidRPr="00265B63">
              <w:rPr>
                <w:b/>
              </w:rPr>
              <w:t>54,8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65B63" w:rsidRDefault="0030252D">
            <w:pPr>
              <w:rPr>
                <w:b/>
              </w:rPr>
            </w:pPr>
            <w:r w:rsidRPr="00265B63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gridBefore w:val="1"/>
          <w:wBefore w:w="6" w:type="dxa"/>
          <w:trHeight w:val="186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48226E" w:rsidRDefault="0030252D">
            <w:pPr>
              <w:rPr>
                <w:b/>
              </w:rPr>
            </w:pPr>
            <w:r w:rsidRPr="0048226E">
              <w:rPr>
                <w:b/>
              </w:rPr>
              <w:t>Ковалева И.В.</w:t>
            </w:r>
          </w:p>
          <w:p w:rsidR="0030252D" w:rsidRPr="0048226E" w:rsidRDefault="0030252D">
            <w:pPr>
              <w:rPr>
                <w:b/>
              </w:rPr>
            </w:pP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8226E" w:rsidRDefault="0030252D">
            <w:pPr>
              <w:rPr>
                <w:b/>
              </w:rPr>
            </w:pPr>
            <w:r w:rsidRPr="0048226E">
              <w:rPr>
                <w:b/>
              </w:rPr>
              <w:t xml:space="preserve">Начальник </w:t>
            </w:r>
          </w:p>
          <w:p w:rsidR="0030252D" w:rsidRPr="0048226E" w:rsidRDefault="0030252D">
            <w:pPr>
              <w:rPr>
                <w:b/>
              </w:rPr>
            </w:pPr>
            <w:r w:rsidRPr="0048226E">
              <w:rPr>
                <w:b/>
              </w:rPr>
              <w:t>Управления Минюста России по Краснодарскому краю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48226E" w:rsidRDefault="0030252D">
            <w:pPr>
              <w:jc w:val="center"/>
              <w:rPr>
                <w:b/>
              </w:rPr>
            </w:pPr>
            <w:r w:rsidRPr="0048226E">
              <w:rPr>
                <w:b/>
              </w:rPr>
              <w:t>58</w:t>
            </w:r>
            <w:r>
              <w:rPr>
                <w:b/>
              </w:rPr>
              <w:t>9</w:t>
            </w:r>
            <w:r w:rsidRPr="0048226E">
              <w:rPr>
                <w:b/>
              </w:rPr>
              <w:t> </w:t>
            </w:r>
            <w:r>
              <w:rPr>
                <w:b/>
              </w:rPr>
              <w:t>325</w:t>
            </w:r>
            <w:r w:rsidRPr="0048226E">
              <w:rPr>
                <w:b/>
              </w:rPr>
              <w:t>,</w:t>
            </w:r>
            <w:r>
              <w:rPr>
                <w:b/>
              </w:rPr>
              <w:t>5</w:t>
            </w:r>
            <w:r w:rsidRPr="0048226E">
              <w:rPr>
                <w:b/>
              </w:rPr>
              <w:t>3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48226E" w:rsidRDefault="0030252D">
            <w:pPr>
              <w:rPr>
                <w:b/>
              </w:rPr>
            </w:pPr>
            <w:r w:rsidRPr="0048226E">
              <w:rPr>
                <w:b/>
              </w:rPr>
              <w:t>садовый земельный участок</w:t>
            </w:r>
          </w:p>
          <w:p w:rsidR="0030252D" w:rsidRPr="0048226E" w:rsidRDefault="0030252D">
            <w:pPr>
              <w:rPr>
                <w:b/>
              </w:rPr>
            </w:pPr>
            <w:r w:rsidRPr="0048226E">
              <w:rPr>
                <w:b/>
              </w:rPr>
              <w:t>(</w:t>
            </w:r>
            <w:r>
              <w:rPr>
                <w:b/>
              </w:rPr>
              <w:t xml:space="preserve">совместная </w:t>
            </w:r>
            <w:r w:rsidRPr="0048226E">
              <w:rPr>
                <w:b/>
              </w:rPr>
              <w:t>собственность)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48226E" w:rsidRDefault="0030252D">
            <w:pPr>
              <w:rPr>
                <w:b/>
              </w:rPr>
            </w:pPr>
            <w:r w:rsidRPr="0048226E">
              <w:rPr>
                <w:b/>
              </w:rPr>
              <w:t>412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48226E" w:rsidRDefault="0030252D">
            <w:pPr>
              <w:rPr>
                <w:b/>
              </w:rPr>
            </w:pPr>
            <w:r w:rsidRPr="0048226E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48226E" w:rsidRDefault="0030252D" w:rsidP="0048226E">
            <w:pPr>
              <w:tabs>
                <w:tab w:val="left" w:pos="1020"/>
                <w:tab w:val="center" w:pos="1110"/>
              </w:tabs>
              <w:rPr>
                <w:b/>
              </w:rPr>
            </w:pPr>
            <w:r w:rsidRPr="0048226E">
              <w:rPr>
                <w:b/>
              </w:rPr>
              <w:t>а/м Митсубиси Паджеро Спорт</w:t>
            </w:r>
          </w:p>
          <w:p w:rsidR="0030252D" w:rsidRPr="0048226E" w:rsidRDefault="0030252D" w:rsidP="0048226E">
            <w:pPr>
              <w:tabs>
                <w:tab w:val="left" w:pos="1020"/>
                <w:tab w:val="center" w:pos="1110"/>
              </w:tabs>
              <w:rPr>
                <w:b/>
              </w:rPr>
            </w:pPr>
            <w:r w:rsidRPr="0048226E">
              <w:rPr>
                <w:b/>
              </w:rPr>
              <w:t>(совместная собственность)</w:t>
            </w:r>
          </w:p>
        </w:tc>
      </w:tr>
      <w:tr w:rsidR="0030252D" w:rsidTr="000051F9">
        <w:trPr>
          <w:gridBefore w:val="1"/>
          <w:wBefore w:w="6" w:type="dxa"/>
          <w:trHeight w:val="183"/>
        </w:trPr>
        <w:tc>
          <w:tcPr>
            <w:tcW w:w="21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48226E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48226E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48226E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48226E" w:rsidRDefault="0030252D">
            <w:pPr>
              <w:rPr>
                <w:b/>
              </w:rPr>
            </w:pPr>
            <w:r w:rsidRPr="0048226E">
              <w:rPr>
                <w:b/>
              </w:rPr>
              <w:t>квартира</w:t>
            </w:r>
          </w:p>
          <w:p w:rsidR="0030252D" w:rsidRPr="0048226E" w:rsidRDefault="0030252D">
            <w:pPr>
              <w:rPr>
                <w:b/>
              </w:rPr>
            </w:pPr>
            <w:r w:rsidRPr="0048226E">
              <w:rPr>
                <w:b/>
              </w:rPr>
              <w:t>(</w:t>
            </w:r>
            <w:r>
              <w:rPr>
                <w:b/>
              </w:rPr>
              <w:t xml:space="preserve">совместная </w:t>
            </w:r>
            <w:r w:rsidRPr="0048226E">
              <w:rPr>
                <w:b/>
              </w:rPr>
              <w:t>собственность)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48226E" w:rsidRDefault="0030252D">
            <w:pPr>
              <w:rPr>
                <w:b/>
              </w:rPr>
            </w:pPr>
            <w:r w:rsidRPr="0048226E">
              <w:rPr>
                <w:b/>
              </w:rPr>
              <w:t>44,7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48226E" w:rsidRDefault="0030252D">
            <w:pPr>
              <w:rPr>
                <w:b/>
              </w:rPr>
            </w:pPr>
            <w:r w:rsidRPr="0048226E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465"/>
        </w:trPr>
        <w:tc>
          <w:tcPr>
            <w:tcW w:w="21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48226E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48226E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48226E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48226E" w:rsidRDefault="0030252D">
            <w:pPr>
              <w:rPr>
                <w:b/>
              </w:rPr>
            </w:pPr>
            <w:r w:rsidRPr="0048226E">
              <w:rPr>
                <w:b/>
              </w:rPr>
              <w:t>квартира</w:t>
            </w:r>
          </w:p>
          <w:p w:rsidR="0030252D" w:rsidRPr="0048226E" w:rsidRDefault="0030252D" w:rsidP="003E42E4">
            <w:pPr>
              <w:rPr>
                <w:b/>
              </w:rPr>
            </w:pPr>
            <w:r w:rsidRPr="0048226E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48226E">
              <w:rPr>
                <w:b/>
              </w:rPr>
              <w:t>76,5</w:t>
            </w:r>
          </w:p>
          <w:p w:rsidR="0030252D" w:rsidRPr="0048226E" w:rsidRDefault="0030252D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48226E">
              <w:rPr>
                <w:b/>
              </w:rPr>
              <w:t>Россия</w:t>
            </w:r>
          </w:p>
          <w:p w:rsidR="0030252D" w:rsidRPr="0048226E" w:rsidRDefault="0030252D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900"/>
        </w:trPr>
        <w:tc>
          <w:tcPr>
            <w:tcW w:w="2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48226E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48226E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48226E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 xml:space="preserve">гараж </w:t>
            </w:r>
          </w:p>
          <w:p w:rsidR="0030252D" w:rsidRPr="0048226E" w:rsidRDefault="0030252D" w:rsidP="003E42E4">
            <w:pPr>
              <w:rPr>
                <w:b/>
              </w:rPr>
            </w:pPr>
            <w:r>
              <w:rPr>
                <w:b/>
              </w:rPr>
              <w:t>(совместная собственность)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8226E" w:rsidRDefault="0030252D" w:rsidP="003E42E4">
            <w:pPr>
              <w:rPr>
                <w:b/>
              </w:rPr>
            </w:pPr>
            <w:r>
              <w:rPr>
                <w:b/>
              </w:rPr>
              <w:t>16,4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8226E" w:rsidRDefault="0030252D" w:rsidP="003E42E4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795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8226E" w:rsidRDefault="0030252D">
            <w:pPr>
              <w:rPr>
                <w:b/>
              </w:rPr>
            </w:pPr>
            <w:r w:rsidRPr="0048226E">
              <w:rPr>
                <w:b/>
              </w:rPr>
              <w:t>Супруг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48226E" w:rsidRDefault="0030252D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8226E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84 1</w:t>
            </w:r>
            <w:r w:rsidRPr="0048226E">
              <w:rPr>
                <w:b/>
              </w:rPr>
              <w:t>00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48226E" w:rsidRDefault="0030252D" w:rsidP="003E42E4">
            <w:pPr>
              <w:rPr>
                <w:b/>
              </w:rPr>
            </w:pPr>
            <w:r>
              <w:rPr>
                <w:b/>
              </w:rPr>
              <w:t>земельный участок (совместная собственность)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412</w:t>
            </w:r>
          </w:p>
          <w:p w:rsidR="0030252D" w:rsidRDefault="0030252D">
            <w:pPr>
              <w:rPr>
                <w:b/>
              </w:rPr>
            </w:pPr>
          </w:p>
          <w:p w:rsidR="0030252D" w:rsidRPr="0048226E" w:rsidRDefault="0030252D">
            <w:pPr>
              <w:rPr>
                <w:b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48226E">
              <w:rPr>
                <w:b/>
              </w:rPr>
              <w:t>Россия</w:t>
            </w:r>
          </w:p>
          <w:p w:rsidR="0030252D" w:rsidRDefault="0030252D">
            <w:pPr>
              <w:rPr>
                <w:b/>
              </w:rPr>
            </w:pPr>
          </w:p>
          <w:p w:rsidR="0030252D" w:rsidRPr="0048226E" w:rsidRDefault="0030252D">
            <w:pPr>
              <w:rPr>
                <w:b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8226E" w:rsidRDefault="0030252D">
            <w:pPr>
              <w:tabs>
                <w:tab w:val="left" w:pos="1020"/>
                <w:tab w:val="center" w:pos="1110"/>
              </w:tabs>
              <w:rPr>
                <w:b/>
              </w:rPr>
            </w:pPr>
            <w:r w:rsidRPr="0048226E">
              <w:rPr>
                <w:b/>
              </w:rPr>
              <w:t>а/м Митсубиси Паджеро Спорт</w:t>
            </w:r>
          </w:p>
          <w:p w:rsidR="0030252D" w:rsidRPr="0048226E" w:rsidRDefault="0030252D">
            <w:pPr>
              <w:tabs>
                <w:tab w:val="left" w:pos="1020"/>
                <w:tab w:val="center" w:pos="1110"/>
              </w:tabs>
              <w:rPr>
                <w:b/>
              </w:rPr>
            </w:pPr>
            <w:r w:rsidRPr="0048226E">
              <w:rPr>
                <w:b/>
              </w:rPr>
              <w:t>(совместная собственность)</w:t>
            </w:r>
          </w:p>
        </w:tc>
      </w:tr>
      <w:tr w:rsidR="0030252D" w:rsidTr="000051F9">
        <w:trPr>
          <w:gridBefore w:val="1"/>
          <w:wBefore w:w="6" w:type="dxa"/>
          <w:trHeight w:val="495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8226E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48226E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48226E" w:rsidRDefault="0030252D">
            <w:pPr>
              <w:rPr>
                <w:b/>
              </w:rPr>
            </w:pPr>
            <w:r w:rsidRPr="0048226E">
              <w:rPr>
                <w:b/>
              </w:rPr>
              <w:t>квартира</w:t>
            </w:r>
          </w:p>
          <w:p w:rsidR="0030252D" w:rsidRDefault="0030252D" w:rsidP="003E42E4">
            <w:pPr>
              <w:rPr>
                <w:b/>
              </w:rPr>
            </w:pPr>
            <w:r w:rsidRPr="0048226E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48226E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48226E">
              <w:rPr>
                <w:b/>
              </w:rPr>
              <w:t>76,5</w:t>
            </w:r>
          </w:p>
          <w:p w:rsidR="0030252D" w:rsidRDefault="0030252D" w:rsidP="003E42E4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  <w:p w:rsidR="0030252D" w:rsidRPr="0048226E" w:rsidRDefault="0030252D" w:rsidP="003E42E4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8226E" w:rsidRDefault="0030252D">
            <w:pPr>
              <w:tabs>
                <w:tab w:val="left" w:pos="1020"/>
                <w:tab w:val="center" w:pos="1110"/>
              </w:tabs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615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8226E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48226E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 xml:space="preserve">квартира </w:t>
            </w:r>
          </w:p>
          <w:p w:rsidR="0030252D" w:rsidRPr="0048226E" w:rsidRDefault="0030252D" w:rsidP="003E42E4">
            <w:pPr>
              <w:rPr>
                <w:b/>
              </w:rPr>
            </w:pPr>
            <w:r>
              <w:rPr>
                <w:b/>
              </w:rPr>
              <w:t>(совместная)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48226E" w:rsidRDefault="0030252D" w:rsidP="003E42E4">
            <w:pPr>
              <w:rPr>
                <w:b/>
              </w:rPr>
            </w:pPr>
            <w:r>
              <w:rPr>
                <w:b/>
              </w:rPr>
              <w:t>44,7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3E42E4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8226E" w:rsidRDefault="0030252D">
            <w:pPr>
              <w:tabs>
                <w:tab w:val="left" w:pos="1020"/>
                <w:tab w:val="center" w:pos="1110"/>
              </w:tabs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825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48226E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48226E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48226E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8226E" w:rsidRDefault="0030252D">
            <w:pPr>
              <w:rPr>
                <w:b/>
              </w:rPr>
            </w:pPr>
            <w:r w:rsidRPr="0048226E">
              <w:rPr>
                <w:b/>
              </w:rPr>
              <w:t>гараж</w:t>
            </w:r>
          </w:p>
          <w:p w:rsidR="0030252D" w:rsidRPr="0048226E" w:rsidRDefault="0030252D">
            <w:pPr>
              <w:rPr>
                <w:b/>
              </w:rPr>
            </w:pPr>
            <w:r w:rsidRPr="0048226E">
              <w:rPr>
                <w:b/>
              </w:rPr>
              <w:t>(</w:t>
            </w:r>
            <w:r>
              <w:rPr>
                <w:b/>
              </w:rPr>
              <w:t xml:space="preserve">совместная </w:t>
            </w:r>
            <w:r w:rsidRPr="0048226E">
              <w:rPr>
                <w:b/>
              </w:rPr>
              <w:t>собственность)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8226E" w:rsidRDefault="0030252D">
            <w:pPr>
              <w:rPr>
                <w:b/>
              </w:rPr>
            </w:pPr>
            <w:r w:rsidRPr="0048226E">
              <w:rPr>
                <w:b/>
              </w:rPr>
              <w:t>16,4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8226E" w:rsidRDefault="0030252D">
            <w:pPr>
              <w:rPr>
                <w:b/>
              </w:rPr>
            </w:pPr>
            <w:r w:rsidRPr="0048226E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825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073D0F" w:rsidRDefault="0030252D">
            <w:pPr>
              <w:rPr>
                <w:b/>
              </w:rPr>
            </w:pPr>
            <w:r w:rsidRPr="00073D0F">
              <w:rPr>
                <w:b/>
              </w:rPr>
              <w:t>Прудников Н.В.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B17F9" w:rsidRDefault="0030252D" w:rsidP="008B40AB">
            <w:pPr>
              <w:rPr>
                <w:b/>
              </w:rPr>
            </w:pPr>
            <w:r w:rsidRPr="001B17F9">
              <w:rPr>
                <w:b/>
              </w:rPr>
              <w:t xml:space="preserve">Заместитель Начальника </w:t>
            </w:r>
          </w:p>
          <w:p w:rsidR="0030252D" w:rsidRPr="001B17F9" w:rsidRDefault="0030252D" w:rsidP="008B40AB">
            <w:pPr>
              <w:rPr>
                <w:b/>
              </w:rPr>
            </w:pPr>
            <w:r w:rsidRPr="001B17F9">
              <w:rPr>
                <w:b/>
              </w:rPr>
              <w:t>Управления Минюста России по Краснодарскому краю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B17F9" w:rsidRDefault="0030252D" w:rsidP="001B17F9">
            <w:pPr>
              <w:jc w:val="center"/>
              <w:rPr>
                <w:b/>
              </w:rPr>
            </w:pPr>
            <w:r>
              <w:rPr>
                <w:b/>
              </w:rPr>
              <w:t>461 641</w:t>
            </w: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квартира</w:t>
            </w:r>
          </w:p>
          <w:p w:rsidR="0030252D" w:rsidRPr="001B17F9" w:rsidRDefault="0030252D">
            <w:pPr>
              <w:rPr>
                <w:b/>
              </w:rPr>
            </w:pPr>
            <w:r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B17F9" w:rsidRDefault="0030252D">
            <w:pPr>
              <w:rPr>
                <w:b/>
              </w:rPr>
            </w:pPr>
            <w:r>
              <w:rPr>
                <w:b/>
              </w:rPr>
              <w:t>61,7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B17F9" w:rsidRDefault="0030252D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B17F9" w:rsidRDefault="0030252D">
            <w:pPr>
              <w:rPr>
                <w:b/>
              </w:rPr>
            </w:pPr>
            <w:r w:rsidRPr="001B17F9"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186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A1ADE" w:rsidRDefault="0030252D">
            <w:pPr>
              <w:rPr>
                <w:b/>
              </w:rPr>
            </w:pPr>
            <w:r w:rsidRPr="009A1ADE">
              <w:rPr>
                <w:b/>
              </w:rPr>
              <w:t>Астанина И.В.</w:t>
            </w:r>
          </w:p>
          <w:p w:rsidR="0030252D" w:rsidRPr="009A1ADE" w:rsidRDefault="0030252D">
            <w:pPr>
              <w:rPr>
                <w:b/>
              </w:rPr>
            </w:pPr>
          </w:p>
          <w:p w:rsidR="0030252D" w:rsidRPr="009A1ADE" w:rsidRDefault="0030252D">
            <w:pPr>
              <w:rPr>
                <w:b/>
              </w:rPr>
            </w:pPr>
          </w:p>
          <w:p w:rsidR="0030252D" w:rsidRPr="009A1ADE" w:rsidRDefault="0030252D">
            <w:pPr>
              <w:rPr>
                <w:b/>
              </w:rPr>
            </w:pPr>
          </w:p>
          <w:p w:rsidR="0030252D" w:rsidRPr="009A1ADE" w:rsidRDefault="0030252D">
            <w:pPr>
              <w:rPr>
                <w:b/>
              </w:rPr>
            </w:pP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A1ADE" w:rsidRDefault="0030252D">
            <w:pPr>
              <w:rPr>
                <w:b/>
              </w:rPr>
            </w:pPr>
            <w:r w:rsidRPr="009A1ADE">
              <w:rPr>
                <w:b/>
              </w:rPr>
              <w:t xml:space="preserve">Начальник </w:t>
            </w:r>
          </w:p>
          <w:p w:rsidR="0030252D" w:rsidRPr="009A1ADE" w:rsidRDefault="0030252D">
            <w:pPr>
              <w:rPr>
                <w:b/>
              </w:rPr>
            </w:pPr>
            <w:r w:rsidRPr="009A1ADE">
              <w:rPr>
                <w:b/>
              </w:rPr>
              <w:t>Управления Минюста России по Красноярскому краю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A1ADE" w:rsidRDefault="0030252D">
            <w:pPr>
              <w:jc w:val="center"/>
              <w:rPr>
                <w:b/>
              </w:rPr>
            </w:pPr>
            <w:r w:rsidRPr="009A1ADE">
              <w:rPr>
                <w:b/>
              </w:rPr>
              <w:t>2 </w:t>
            </w:r>
            <w:r>
              <w:rPr>
                <w:b/>
              </w:rPr>
              <w:t>12</w:t>
            </w:r>
            <w:r w:rsidRPr="009A1ADE">
              <w:rPr>
                <w:b/>
              </w:rPr>
              <w:t>3 </w:t>
            </w:r>
            <w:r>
              <w:rPr>
                <w:b/>
              </w:rPr>
              <w:t>992</w:t>
            </w:r>
            <w:r w:rsidRPr="009A1ADE">
              <w:rPr>
                <w:b/>
              </w:rPr>
              <w:t>,</w:t>
            </w:r>
            <w:r>
              <w:rPr>
                <w:b/>
              </w:rPr>
              <w:t>69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9A1ADE" w:rsidRDefault="0030252D">
            <w:pPr>
              <w:rPr>
                <w:b/>
              </w:rPr>
            </w:pPr>
            <w:r w:rsidRPr="009A1ADE">
              <w:rPr>
                <w:b/>
              </w:rPr>
              <w:t>земельный участок</w:t>
            </w:r>
          </w:p>
          <w:p w:rsidR="0030252D" w:rsidRPr="009A1ADE" w:rsidRDefault="0030252D">
            <w:pPr>
              <w:rPr>
                <w:b/>
              </w:rPr>
            </w:pPr>
            <w:r w:rsidRPr="009A1ADE">
              <w:rPr>
                <w:b/>
              </w:rPr>
              <w:t>(общая собственность)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9A1ADE" w:rsidRDefault="0030252D">
            <w:pPr>
              <w:rPr>
                <w:b/>
              </w:rPr>
            </w:pPr>
            <w:r w:rsidRPr="009A1ADE">
              <w:rPr>
                <w:b/>
              </w:rPr>
              <w:t>600,4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9A1ADE" w:rsidRDefault="0030252D">
            <w:pPr>
              <w:rPr>
                <w:b/>
              </w:rPr>
            </w:pPr>
            <w:r w:rsidRPr="009A1ADE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A1ADE" w:rsidRDefault="0030252D">
            <w:pPr>
              <w:rPr>
                <w:b/>
              </w:rPr>
            </w:pPr>
            <w:r w:rsidRPr="009A1ADE">
              <w:rPr>
                <w:b/>
              </w:rPr>
              <w:t xml:space="preserve">а/м Лексус </w:t>
            </w:r>
            <w:r w:rsidRPr="009A1ADE">
              <w:rPr>
                <w:b/>
                <w:lang w:val="en-US"/>
              </w:rPr>
              <w:t>RX</w:t>
            </w:r>
            <w:r w:rsidRPr="009A1ADE">
              <w:rPr>
                <w:b/>
              </w:rPr>
              <w:t>-350</w:t>
            </w:r>
          </w:p>
          <w:p w:rsidR="0030252D" w:rsidRPr="009A1ADE" w:rsidRDefault="0030252D">
            <w:pPr>
              <w:rPr>
                <w:b/>
              </w:rPr>
            </w:pPr>
            <w:r w:rsidRPr="009A1ADE">
              <w:rPr>
                <w:b/>
              </w:rPr>
              <w:t>(</w:t>
            </w:r>
            <w:r>
              <w:rPr>
                <w:b/>
              </w:rPr>
              <w:t>совместна</w:t>
            </w:r>
            <w:r w:rsidRPr="009A1ADE">
              <w:rPr>
                <w:b/>
              </w:rPr>
              <w:t>я собственность)</w:t>
            </w:r>
          </w:p>
        </w:tc>
      </w:tr>
      <w:tr w:rsidR="0030252D" w:rsidTr="000051F9">
        <w:trPr>
          <w:gridBefore w:val="1"/>
          <w:wBefore w:w="6" w:type="dxa"/>
          <w:trHeight w:val="183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9A1ADE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9A1ADE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9A1ADE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9A1ADE" w:rsidRDefault="0030252D">
            <w:pPr>
              <w:rPr>
                <w:b/>
              </w:rPr>
            </w:pPr>
            <w:r w:rsidRPr="009A1ADE">
              <w:rPr>
                <w:b/>
              </w:rPr>
              <w:t>земельный участок</w:t>
            </w:r>
          </w:p>
          <w:p w:rsidR="0030252D" w:rsidRPr="009A1ADE" w:rsidRDefault="0030252D">
            <w:pPr>
              <w:rPr>
                <w:b/>
              </w:rPr>
            </w:pPr>
            <w:r w:rsidRPr="009A1ADE">
              <w:rPr>
                <w:b/>
              </w:rPr>
              <w:t>(</w:t>
            </w:r>
            <w:r>
              <w:rPr>
                <w:b/>
              </w:rPr>
              <w:t>совместная</w:t>
            </w:r>
            <w:r w:rsidRPr="009A1ADE">
              <w:rPr>
                <w:b/>
              </w:rPr>
              <w:t xml:space="preserve"> собственность)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9A1ADE" w:rsidRDefault="0030252D">
            <w:pPr>
              <w:rPr>
                <w:b/>
              </w:rPr>
            </w:pPr>
            <w:r w:rsidRPr="009A1ADE">
              <w:rPr>
                <w:b/>
              </w:rPr>
              <w:t>1500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9A1ADE" w:rsidRDefault="0030252D">
            <w:pPr>
              <w:rPr>
                <w:b/>
              </w:rPr>
            </w:pPr>
            <w:r w:rsidRPr="009A1ADE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9A1ADE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183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9A1ADE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9A1ADE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9A1ADE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9A1ADE" w:rsidRDefault="0030252D">
            <w:pPr>
              <w:rPr>
                <w:b/>
              </w:rPr>
            </w:pPr>
            <w:r w:rsidRPr="009A1ADE">
              <w:rPr>
                <w:b/>
              </w:rPr>
              <w:t>жилой дом</w:t>
            </w:r>
          </w:p>
          <w:p w:rsidR="0030252D" w:rsidRPr="009A1ADE" w:rsidRDefault="0030252D">
            <w:pPr>
              <w:rPr>
                <w:b/>
              </w:rPr>
            </w:pPr>
            <w:r w:rsidRPr="009A1ADE">
              <w:rPr>
                <w:b/>
              </w:rPr>
              <w:t>(</w:t>
            </w:r>
            <w:r>
              <w:rPr>
                <w:b/>
              </w:rPr>
              <w:t xml:space="preserve">совместная </w:t>
            </w:r>
            <w:r w:rsidRPr="009A1ADE">
              <w:rPr>
                <w:b/>
              </w:rPr>
              <w:t>собственность)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9A1ADE" w:rsidRDefault="0030252D">
            <w:pPr>
              <w:rPr>
                <w:b/>
              </w:rPr>
            </w:pPr>
            <w:r w:rsidRPr="009A1ADE">
              <w:rPr>
                <w:b/>
              </w:rPr>
              <w:t>194,8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9A1ADE" w:rsidRDefault="0030252D">
            <w:pPr>
              <w:rPr>
                <w:b/>
              </w:rPr>
            </w:pPr>
            <w:r w:rsidRPr="009A1ADE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9A1ADE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183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9A1ADE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9A1ADE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9A1ADE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9A1ADE" w:rsidRDefault="0030252D">
            <w:pPr>
              <w:rPr>
                <w:b/>
              </w:rPr>
            </w:pPr>
            <w:r w:rsidRPr="009A1ADE">
              <w:rPr>
                <w:b/>
              </w:rPr>
              <w:t xml:space="preserve">квартира </w:t>
            </w:r>
          </w:p>
          <w:p w:rsidR="0030252D" w:rsidRPr="009A1ADE" w:rsidRDefault="0030252D">
            <w:pPr>
              <w:rPr>
                <w:b/>
              </w:rPr>
            </w:pPr>
            <w:r w:rsidRPr="009A1ADE">
              <w:rPr>
                <w:b/>
              </w:rPr>
              <w:t>(</w:t>
            </w:r>
            <w:r>
              <w:rPr>
                <w:b/>
              </w:rPr>
              <w:t>совместн</w:t>
            </w:r>
            <w:r w:rsidRPr="009A1ADE">
              <w:rPr>
                <w:b/>
              </w:rPr>
              <w:t>ая собственность)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9A1ADE" w:rsidRDefault="0030252D">
            <w:pPr>
              <w:rPr>
                <w:b/>
              </w:rPr>
            </w:pPr>
            <w:r w:rsidRPr="009A1ADE">
              <w:rPr>
                <w:b/>
              </w:rPr>
              <w:t>132,2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9A1ADE" w:rsidRDefault="0030252D">
            <w:pPr>
              <w:rPr>
                <w:b/>
              </w:rPr>
            </w:pPr>
            <w:r w:rsidRPr="009A1ADE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9A1ADE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183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9A1ADE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9A1ADE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9A1ADE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9A1ADE" w:rsidRDefault="0030252D">
            <w:pPr>
              <w:rPr>
                <w:b/>
              </w:rPr>
            </w:pPr>
            <w:r w:rsidRPr="009A1ADE">
              <w:rPr>
                <w:b/>
              </w:rPr>
              <w:t>квартира</w:t>
            </w:r>
          </w:p>
          <w:p w:rsidR="0030252D" w:rsidRPr="009A1ADE" w:rsidRDefault="0030252D">
            <w:pPr>
              <w:rPr>
                <w:b/>
              </w:rPr>
            </w:pPr>
            <w:r w:rsidRPr="009A1ADE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9A1ADE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9A1ADE" w:rsidRDefault="0030252D">
            <w:pPr>
              <w:rPr>
                <w:b/>
              </w:rPr>
            </w:pPr>
            <w:r w:rsidRPr="009A1ADE">
              <w:rPr>
                <w:b/>
              </w:rPr>
              <w:t>50,7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9A1ADE" w:rsidRDefault="0030252D">
            <w:pPr>
              <w:rPr>
                <w:b/>
              </w:rPr>
            </w:pPr>
            <w:r w:rsidRPr="009A1ADE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9A1ADE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183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9A1ADE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9A1ADE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9A1ADE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A1ADE" w:rsidRDefault="0030252D">
            <w:pPr>
              <w:rPr>
                <w:b/>
              </w:rPr>
            </w:pPr>
            <w:r w:rsidRPr="009A1ADE">
              <w:rPr>
                <w:b/>
              </w:rPr>
              <w:t>гараж</w:t>
            </w:r>
          </w:p>
          <w:p w:rsidR="0030252D" w:rsidRPr="009A1ADE" w:rsidRDefault="0030252D">
            <w:pPr>
              <w:rPr>
                <w:b/>
              </w:rPr>
            </w:pPr>
            <w:r w:rsidRPr="009A1ADE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9A1ADE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A1ADE" w:rsidRDefault="0030252D">
            <w:pPr>
              <w:rPr>
                <w:b/>
              </w:rPr>
            </w:pPr>
            <w:r w:rsidRPr="009A1ADE">
              <w:rPr>
                <w:b/>
              </w:rPr>
              <w:t>18,8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A1ADE" w:rsidRDefault="0030252D">
            <w:pPr>
              <w:rPr>
                <w:b/>
              </w:rPr>
            </w:pPr>
            <w:r w:rsidRPr="009A1ADE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9A1ADE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690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A1ADE" w:rsidRDefault="0030252D">
            <w:pPr>
              <w:rPr>
                <w:b/>
              </w:rPr>
            </w:pPr>
            <w:r w:rsidRPr="009A1ADE">
              <w:rPr>
                <w:b/>
              </w:rPr>
              <w:t>Супруг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9A1ADE" w:rsidRDefault="0030252D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A1ADE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523 568</w:t>
            </w:r>
          </w:p>
        </w:tc>
        <w:tc>
          <w:tcPr>
            <w:tcW w:w="3416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9A1ADE" w:rsidRDefault="0030252D">
            <w:pPr>
              <w:rPr>
                <w:b/>
              </w:rPr>
            </w:pPr>
            <w:r w:rsidRPr="009A1ADE">
              <w:rPr>
                <w:b/>
              </w:rPr>
              <w:t xml:space="preserve">квартира </w:t>
            </w:r>
          </w:p>
          <w:p w:rsidR="0030252D" w:rsidRPr="009A1ADE" w:rsidRDefault="0030252D">
            <w:pPr>
              <w:rPr>
                <w:b/>
              </w:rPr>
            </w:pPr>
            <w:r w:rsidRPr="009A1ADE">
              <w:rPr>
                <w:b/>
              </w:rPr>
              <w:t>(собственность долевая, 1/3)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9A1ADE" w:rsidRDefault="0030252D">
            <w:pPr>
              <w:rPr>
                <w:b/>
              </w:rPr>
            </w:pPr>
            <w:r w:rsidRPr="009A1ADE">
              <w:rPr>
                <w:b/>
              </w:rPr>
              <w:t>65,5 – общая</w:t>
            </w:r>
            <w:r w:rsidRPr="009A1ADE">
              <w:rPr>
                <w:b/>
              </w:rPr>
              <w:br/>
              <w:t>21,8 – доля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9A1ADE" w:rsidRDefault="0030252D">
            <w:pPr>
              <w:rPr>
                <w:b/>
              </w:rPr>
            </w:pPr>
            <w:r w:rsidRPr="009A1ADE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A1ADE" w:rsidRDefault="0030252D">
            <w:pPr>
              <w:rPr>
                <w:b/>
              </w:rPr>
            </w:pPr>
            <w:r w:rsidRPr="009A1ADE">
              <w:rPr>
                <w:b/>
              </w:rPr>
              <w:t>а/м Тойота Лэнд Круизер</w:t>
            </w:r>
          </w:p>
          <w:p w:rsidR="0030252D" w:rsidRPr="009A1ADE" w:rsidRDefault="0030252D">
            <w:pPr>
              <w:rPr>
                <w:b/>
              </w:rPr>
            </w:pPr>
            <w:r w:rsidRPr="009A1ADE">
              <w:rPr>
                <w:b/>
              </w:rPr>
              <w:t>(</w:t>
            </w:r>
            <w:r>
              <w:rPr>
                <w:b/>
              </w:rPr>
              <w:t>совместная</w:t>
            </w:r>
            <w:r w:rsidRPr="009A1ADE">
              <w:rPr>
                <w:b/>
              </w:rPr>
              <w:t xml:space="preserve"> собственность)</w:t>
            </w:r>
          </w:p>
          <w:p w:rsidR="0030252D" w:rsidRPr="009A1ADE" w:rsidRDefault="0030252D">
            <w:pPr>
              <w:rPr>
                <w:b/>
              </w:rPr>
            </w:pPr>
          </w:p>
          <w:p w:rsidR="0030252D" w:rsidRPr="009A1ADE" w:rsidRDefault="0030252D">
            <w:pPr>
              <w:rPr>
                <w:b/>
              </w:rPr>
            </w:pPr>
            <w:r w:rsidRPr="009A1ADE">
              <w:rPr>
                <w:b/>
              </w:rPr>
              <w:t>а/м МАЗ-642290-2120</w:t>
            </w:r>
          </w:p>
          <w:p w:rsidR="0030252D" w:rsidRPr="009A1ADE" w:rsidRDefault="0030252D">
            <w:pPr>
              <w:rPr>
                <w:b/>
              </w:rPr>
            </w:pPr>
            <w:r w:rsidRPr="009A1ADE">
              <w:rPr>
                <w:b/>
              </w:rPr>
              <w:t>(</w:t>
            </w:r>
            <w:r>
              <w:rPr>
                <w:b/>
              </w:rPr>
              <w:t>совместная</w:t>
            </w:r>
            <w:r w:rsidRPr="009A1ADE">
              <w:rPr>
                <w:b/>
              </w:rPr>
              <w:t xml:space="preserve"> собственность)</w:t>
            </w:r>
          </w:p>
          <w:p w:rsidR="0030252D" w:rsidRPr="009A1ADE" w:rsidRDefault="0030252D">
            <w:pPr>
              <w:rPr>
                <w:b/>
              </w:rPr>
            </w:pPr>
          </w:p>
          <w:p w:rsidR="0030252D" w:rsidRPr="009A1ADE" w:rsidRDefault="0030252D">
            <w:pPr>
              <w:rPr>
                <w:b/>
              </w:rPr>
            </w:pPr>
            <w:r w:rsidRPr="009A1ADE">
              <w:rPr>
                <w:b/>
              </w:rPr>
              <w:t xml:space="preserve">автоприцеп ЛАВ 81012 </w:t>
            </w:r>
          </w:p>
          <w:p w:rsidR="0030252D" w:rsidRPr="009A1ADE" w:rsidRDefault="0030252D">
            <w:pPr>
              <w:rPr>
                <w:b/>
              </w:rPr>
            </w:pPr>
            <w:r w:rsidRPr="009A1ADE">
              <w:rPr>
                <w:b/>
              </w:rPr>
              <w:t>(</w:t>
            </w:r>
            <w:r>
              <w:rPr>
                <w:b/>
              </w:rPr>
              <w:t>совместная</w:t>
            </w:r>
            <w:r w:rsidRPr="009A1ADE">
              <w:rPr>
                <w:b/>
              </w:rPr>
              <w:t xml:space="preserve"> собственность)</w:t>
            </w:r>
          </w:p>
          <w:p w:rsidR="0030252D" w:rsidRPr="009A1ADE" w:rsidRDefault="0030252D">
            <w:pPr>
              <w:rPr>
                <w:b/>
              </w:rPr>
            </w:pPr>
          </w:p>
          <w:p w:rsidR="0030252D" w:rsidRPr="009A1ADE" w:rsidRDefault="0030252D">
            <w:pPr>
              <w:rPr>
                <w:b/>
              </w:rPr>
            </w:pPr>
            <w:r w:rsidRPr="009A1ADE">
              <w:rPr>
                <w:b/>
              </w:rPr>
              <w:t>автоприцеп 93071-000010</w:t>
            </w:r>
          </w:p>
          <w:p w:rsidR="0030252D" w:rsidRPr="009A1ADE" w:rsidRDefault="0030252D">
            <w:pPr>
              <w:rPr>
                <w:b/>
              </w:rPr>
            </w:pPr>
            <w:r w:rsidRPr="009A1ADE">
              <w:rPr>
                <w:b/>
              </w:rPr>
              <w:t>(</w:t>
            </w:r>
            <w:r>
              <w:rPr>
                <w:b/>
              </w:rPr>
              <w:t>совместная</w:t>
            </w:r>
            <w:r w:rsidRPr="009A1ADE">
              <w:rPr>
                <w:b/>
              </w:rPr>
              <w:t xml:space="preserve"> собственность)</w:t>
            </w:r>
          </w:p>
          <w:p w:rsidR="0030252D" w:rsidRPr="009A1ADE" w:rsidRDefault="0030252D">
            <w:pPr>
              <w:rPr>
                <w:b/>
              </w:rPr>
            </w:pPr>
          </w:p>
          <w:p w:rsidR="0030252D" w:rsidRPr="009A1ADE" w:rsidRDefault="0030252D">
            <w:pPr>
              <w:rPr>
                <w:b/>
              </w:rPr>
            </w:pPr>
            <w:r w:rsidRPr="009A1ADE">
              <w:rPr>
                <w:b/>
              </w:rPr>
              <w:t xml:space="preserve">снегоход Скандик </w:t>
            </w:r>
            <w:r w:rsidRPr="009A1ADE">
              <w:rPr>
                <w:b/>
                <w:lang w:val="en-US"/>
              </w:rPr>
              <w:t>WT</w:t>
            </w:r>
            <w:r w:rsidRPr="009A1ADE">
              <w:rPr>
                <w:b/>
              </w:rPr>
              <w:t xml:space="preserve"> 550</w:t>
            </w:r>
          </w:p>
          <w:p w:rsidR="0030252D" w:rsidRPr="009A1ADE" w:rsidRDefault="0030252D">
            <w:pPr>
              <w:rPr>
                <w:b/>
              </w:rPr>
            </w:pPr>
            <w:r w:rsidRPr="009A1ADE">
              <w:rPr>
                <w:b/>
              </w:rPr>
              <w:t>(</w:t>
            </w:r>
            <w:r>
              <w:rPr>
                <w:b/>
              </w:rPr>
              <w:t>совместная</w:t>
            </w:r>
            <w:r w:rsidRPr="009A1ADE">
              <w:rPr>
                <w:b/>
              </w:rPr>
              <w:t xml:space="preserve"> собственность)</w:t>
            </w:r>
          </w:p>
          <w:p w:rsidR="0030252D" w:rsidRPr="009A1ADE" w:rsidRDefault="0030252D">
            <w:pPr>
              <w:rPr>
                <w:b/>
              </w:rPr>
            </w:pPr>
          </w:p>
          <w:p w:rsidR="0030252D" w:rsidRPr="009A1ADE" w:rsidRDefault="0030252D">
            <w:pPr>
              <w:rPr>
                <w:b/>
              </w:rPr>
            </w:pPr>
            <w:r w:rsidRPr="009A1ADE">
              <w:rPr>
                <w:b/>
              </w:rPr>
              <w:t>ЭТЦ-2086А-01</w:t>
            </w:r>
          </w:p>
          <w:p w:rsidR="0030252D" w:rsidRPr="009A1ADE" w:rsidRDefault="0030252D">
            <w:pPr>
              <w:rPr>
                <w:b/>
              </w:rPr>
            </w:pPr>
            <w:r w:rsidRPr="009A1ADE">
              <w:rPr>
                <w:b/>
              </w:rPr>
              <w:t>(</w:t>
            </w:r>
            <w:r>
              <w:rPr>
                <w:b/>
              </w:rPr>
              <w:t>совместная</w:t>
            </w:r>
            <w:r w:rsidRPr="009A1ADE">
              <w:rPr>
                <w:b/>
              </w:rPr>
              <w:t xml:space="preserve"> собственность)</w:t>
            </w:r>
          </w:p>
          <w:p w:rsidR="0030252D" w:rsidRPr="009A1ADE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690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9A1ADE" w:rsidRDefault="0030252D">
            <w:pPr>
              <w:rPr>
                <w:b/>
              </w:rPr>
            </w:pPr>
            <w:r w:rsidRPr="009A1ADE">
              <w:rPr>
                <w:b/>
              </w:rPr>
              <w:t>земельный участок</w:t>
            </w:r>
          </w:p>
          <w:p w:rsidR="0030252D" w:rsidRPr="009A1ADE" w:rsidRDefault="0030252D">
            <w:pPr>
              <w:rPr>
                <w:b/>
              </w:rPr>
            </w:pPr>
            <w:r w:rsidRPr="009A1ADE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9A1ADE" w:rsidRDefault="0030252D">
            <w:pPr>
              <w:rPr>
                <w:b/>
              </w:rPr>
            </w:pPr>
            <w:r w:rsidRPr="009A1ADE">
              <w:rPr>
                <w:b/>
              </w:rPr>
              <w:t>336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9A1ADE" w:rsidRDefault="0030252D">
            <w:pPr>
              <w:rPr>
                <w:b/>
              </w:rPr>
            </w:pPr>
            <w:r w:rsidRPr="009A1ADE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690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A1ADE" w:rsidRDefault="0030252D">
            <w:pPr>
              <w:rPr>
                <w:b/>
              </w:rPr>
            </w:pPr>
            <w:r w:rsidRPr="009A1ADE">
              <w:rPr>
                <w:b/>
              </w:rPr>
              <w:t>гараж</w:t>
            </w:r>
          </w:p>
          <w:p w:rsidR="0030252D" w:rsidRPr="009A1ADE" w:rsidRDefault="0030252D">
            <w:pPr>
              <w:rPr>
                <w:b/>
              </w:rPr>
            </w:pPr>
            <w:r w:rsidRPr="009A1ADE">
              <w:rPr>
                <w:b/>
              </w:rPr>
              <w:t>(</w:t>
            </w:r>
            <w:r>
              <w:rPr>
                <w:b/>
              </w:rPr>
              <w:t>совместная</w:t>
            </w:r>
            <w:r w:rsidRPr="009A1ADE">
              <w:rPr>
                <w:b/>
              </w:rPr>
              <w:t xml:space="preserve"> собственность)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A1ADE" w:rsidRDefault="0030252D">
            <w:pPr>
              <w:rPr>
                <w:b/>
              </w:rPr>
            </w:pPr>
            <w:r w:rsidRPr="009A1ADE">
              <w:rPr>
                <w:b/>
              </w:rPr>
              <w:t>463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A1ADE" w:rsidRDefault="0030252D">
            <w:pPr>
              <w:rPr>
                <w:b/>
              </w:rPr>
            </w:pPr>
            <w:r w:rsidRPr="009A1ADE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186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C64E9" w:rsidRDefault="0030252D">
            <w:pPr>
              <w:rPr>
                <w:b/>
              </w:rPr>
            </w:pPr>
            <w:r w:rsidRPr="000C64E9">
              <w:rPr>
                <w:b/>
              </w:rPr>
              <w:t>Бычкова Л.И.</w:t>
            </w:r>
          </w:p>
          <w:p w:rsidR="0030252D" w:rsidRPr="000C64E9" w:rsidRDefault="0030252D">
            <w:pPr>
              <w:rPr>
                <w:b/>
              </w:rPr>
            </w:pPr>
          </w:p>
          <w:p w:rsidR="0030252D" w:rsidRPr="000C64E9" w:rsidRDefault="0030252D">
            <w:pPr>
              <w:rPr>
                <w:b/>
              </w:rPr>
            </w:pPr>
          </w:p>
          <w:p w:rsidR="0030252D" w:rsidRPr="000C64E9" w:rsidRDefault="0030252D">
            <w:pPr>
              <w:rPr>
                <w:b/>
              </w:rPr>
            </w:pPr>
          </w:p>
          <w:p w:rsidR="0030252D" w:rsidRPr="000C64E9" w:rsidRDefault="0030252D">
            <w:pPr>
              <w:rPr>
                <w:b/>
              </w:rPr>
            </w:pP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C64E9" w:rsidRDefault="0030252D">
            <w:pPr>
              <w:rPr>
                <w:b/>
              </w:rPr>
            </w:pPr>
            <w:r w:rsidRPr="000C64E9">
              <w:rPr>
                <w:b/>
              </w:rPr>
              <w:t xml:space="preserve">Заместитель начальника </w:t>
            </w:r>
          </w:p>
          <w:p w:rsidR="0030252D" w:rsidRPr="000C64E9" w:rsidRDefault="0030252D">
            <w:pPr>
              <w:rPr>
                <w:b/>
              </w:rPr>
            </w:pPr>
            <w:r w:rsidRPr="000C64E9">
              <w:rPr>
                <w:b/>
              </w:rPr>
              <w:t>Управления Минюста России по Красноярскому краю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C64E9" w:rsidRDefault="0030252D">
            <w:pPr>
              <w:jc w:val="center"/>
              <w:rPr>
                <w:b/>
              </w:rPr>
            </w:pPr>
            <w:r w:rsidRPr="000C64E9">
              <w:rPr>
                <w:b/>
              </w:rPr>
              <w:t>5</w:t>
            </w:r>
            <w:r>
              <w:rPr>
                <w:b/>
              </w:rPr>
              <w:t>91</w:t>
            </w:r>
            <w:r w:rsidRPr="000C64E9">
              <w:rPr>
                <w:b/>
              </w:rPr>
              <w:t> 3</w:t>
            </w:r>
            <w:r>
              <w:rPr>
                <w:b/>
              </w:rPr>
              <w:t>27</w:t>
            </w:r>
            <w:r w:rsidRPr="000C64E9">
              <w:rPr>
                <w:b/>
              </w:rPr>
              <w:t>,</w:t>
            </w:r>
            <w:r>
              <w:rPr>
                <w:b/>
              </w:rPr>
              <w:t>26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C64E9" w:rsidRDefault="0030252D">
            <w:pPr>
              <w:rPr>
                <w:b/>
              </w:rPr>
            </w:pPr>
            <w:r w:rsidRPr="000C64E9">
              <w:rPr>
                <w:b/>
              </w:rPr>
              <w:t xml:space="preserve">квартира </w:t>
            </w:r>
          </w:p>
          <w:p w:rsidR="0030252D" w:rsidRPr="000C64E9" w:rsidRDefault="0030252D">
            <w:pPr>
              <w:rPr>
                <w:b/>
              </w:rPr>
            </w:pPr>
            <w:r w:rsidRPr="000C64E9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0C64E9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C64E9" w:rsidRDefault="0030252D">
            <w:pPr>
              <w:rPr>
                <w:b/>
              </w:rPr>
            </w:pPr>
            <w:r w:rsidRPr="000C64E9">
              <w:rPr>
                <w:b/>
              </w:rPr>
              <w:t>40,4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C64E9" w:rsidRDefault="0030252D">
            <w:pPr>
              <w:rPr>
                <w:b/>
              </w:rPr>
            </w:pPr>
            <w:r w:rsidRPr="000C64E9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C64E9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1064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F3457" w:rsidRDefault="0030252D">
            <w:pPr>
              <w:rPr>
                <w:b/>
              </w:rPr>
            </w:pPr>
            <w:r w:rsidRPr="006F3457">
              <w:rPr>
                <w:b/>
              </w:rPr>
              <w:t>Тароненко Н.Н.</w:t>
            </w:r>
          </w:p>
          <w:p w:rsidR="0030252D" w:rsidRPr="006F3457" w:rsidRDefault="0030252D">
            <w:pPr>
              <w:rPr>
                <w:b/>
              </w:rPr>
            </w:pPr>
          </w:p>
          <w:p w:rsidR="0030252D" w:rsidRPr="006F3457" w:rsidRDefault="0030252D">
            <w:pPr>
              <w:rPr>
                <w:b/>
              </w:rPr>
            </w:pP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F3457" w:rsidRDefault="0030252D">
            <w:pPr>
              <w:rPr>
                <w:b/>
              </w:rPr>
            </w:pPr>
            <w:r w:rsidRPr="006F3457">
              <w:rPr>
                <w:b/>
              </w:rPr>
              <w:t xml:space="preserve">Заместитель начальника </w:t>
            </w:r>
          </w:p>
          <w:p w:rsidR="0030252D" w:rsidRPr="006F3457" w:rsidRDefault="0030252D">
            <w:pPr>
              <w:rPr>
                <w:b/>
              </w:rPr>
            </w:pPr>
            <w:r w:rsidRPr="006F3457">
              <w:rPr>
                <w:b/>
              </w:rPr>
              <w:t>Управления Минюста России по Красноярскому краю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F3457" w:rsidRDefault="0030252D">
            <w:pPr>
              <w:jc w:val="center"/>
              <w:rPr>
                <w:b/>
              </w:rPr>
            </w:pPr>
            <w:r w:rsidRPr="006F3457">
              <w:rPr>
                <w:b/>
              </w:rPr>
              <w:t>6</w:t>
            </w:r>
            <w:r>
              <w:rPr>
                <w:b/>
              </w:rPr>
              <w:t>72</w:t>
            </w:r>
            <w:r w:rsidRPr="006F3457">
              <w:rPr>
                <w:b/>
              </w:rPr>
              <w:t xml:space="preserve"> </w:t>
            </w:r>
            <w:r>
              <w:rPr>
                <w:b/>
              </w:rPr>
              <w:t>586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F3457" w:rsidRDefault="0030252D">
            <w:pPr>
              <w:rPr>
                <w:b/>
              </w:rPr>
            </w:pPr>
            <w:r w:rsidRPr="006F3457">
              <w:rPr>
                <w:b/>
              </w:rPr>
              <w:t xml:space="preserve">квартира </w:t>
            </w:r>
          </w:p>
          <w:p w:rsidR="0030252D" w:rsidRPr="006F3457" w:rsidRDefault="0030252D">
            <w:pPr>
              <w:rPr>
                <w:b/>
              </w:rPr>
            </w:pPr>
            <w:r w:rsidRPr="006F3457">
              <w:rPr>
                <w:b/>
              </w:rPr>
              <w:t>(собственность долевая, 1/2)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F3457" w:rsidRDefault="0030252D">
            <w:pPr>
              <w:rPr>
                <w:b/>
              </w:rPr>
            </w:pPr>
            <w:r w:rsidRPr="006F3457">
              <w:rPr>
                <w:b/>
              </w:rPr>
              <w:t>68,8 – общая</w:t>
            </w:r>
            <w:r w:rsidRPr="006F3457">
              <w:rPr>
                <w:b/>
              </w:rPr>
              <w:br/>
              <w:t>34,4 – доля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F3457" w:rsidRDefault="0030252D">
            <w:pPr>
              <w:rPr>
                <w:b/>
              </w:rPr>
            </w:pPr>
            <w:r w:rsidRPr="006F3457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F3457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186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F3457" w:rsidRDefault="0030252D">
            <w:pPr>
              <w:rPr>
                <w:b/>
              </w:rPr>
            </w:pPr>
            <w:r w:rsidRPr="006F3457">
              <w:rPr>
                <w:b/>
              </w:rPr>
              <w:t>Супруг</w:t>
            </w:r>
          </w:p>
          <w:p w:rsidR="0030252D" w:rsidRPr="006F3457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6F3457" w:rsidRDefault="0030252D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F3457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166</w:t>
            </w:r>
            <w:r w:rsidRPr="006F3457">
              <w:rPr>
                <w:b/>
              </w:rPr>
              <w:t xml:space="preserve"> </w:t>
            </w:r>
            <w:r>
              <w:rPr>
                <w:b/>
              </w:rPr>
              <w:t>840</w:t>
            </w:r>
          </w:p>
        </w:tc>
        <w:tc>
          <w:tcPr>
            <w:tcW w:w="3416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6F3457" w:rsidRDefault="0030252D">
            <w:pPr>
              <w:rPr>
                <w:b/>
              </w:rPr>
            </w:pPr>
            <w:r w:rsidRPr="006F3457">
              <w:rPr>
                <w:b/>
              </w:rPr>
              <w:t xml:space="preserve">квартира </w:t>
            </w:r>
          </w:p>
          <w:p w:rsidR="0030252D" w:rsidRPr="006F3457" w:rsidRDefault="0030252D">
            <w:pPr>
              <w:rPr>
                <w:b/>
              </w:rPr>
            </w:pPr>
            <w:r w:rsidRPr="006F3457">
              <w:rPr>
                <w:b/>
              </w:rPr>
              <w:t>(собственность долевая, 1/2)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6F3457" w:rsidRDefault="0030252D">
            <w:pPr>
              <w:rPr>
                <w:b/>
              </w:rPr>
            </w:pPr>
            <w:r w:rsidRPr="006F3457">
              <w:rPr>
                <w:b/>
              </w:rPr>
              <w:t>68,8 – общая</w:t>
            </w:r>
            <w:r w:rsidRPr="006F3457">
              <w:rPr>
                <w:b/>
              </w:rPr>
              <w:br/>
              <w:t>34,4 – доля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6F3457" w:rsidRDefault="0030252D">
            <w:pPr>
              <w:rPr>
                <w:b/>
              </w:rPr>
            </w:pPr>
            <w:r w:rsidRPr="006F3457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F3457" w:rsidRDefault="0030252D">
            <w:pPr>
              <w:rPr>
                <w:b/>
              </w:rPr>
            </w:pPr>
            <w:r w:rsidRPr="006F3457">
              <w:rPr>
                <w:b/>
              </w:rPr>
              <w:t>а/м Форд Маверик</w:t>
            </w:r>
          </w:p>
          <w:p w:rsidR="0030252D" w:rsidRPr="006F3457" w:rsidRDefault="0030252D">
            <w:pPr>
              <w:rPr>
                <w:b/>
              </w:rPr>
            </w:pPr>
            <w:r w:rsidRPr="006F3457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6F3457">
              <w:rPr>
                <w:b/>
              </w:rPr>
              <w:t>)</w:t>
            </w:r>
          </w:p>
        </w:tc>
      </w:tr>
      <w:tr w:rsidR="0030252D" w:rsidTr="000051F9">
        <w:trPr>
          <w:gridBefore w:val="1"/>
          <w:wBefore w:w="6" w:type="dxa"/>
          <w:trHeight w:val="183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6F3457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6F3457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6F3457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F3457" w:rsidRDefault="0030252D">
            <w:pPr>
              <w:rPr>
                <w:b/>
              </w:rPr>
            </w:pPr>
            <w:r w:rsidRPr="006F3457">
              <w:rPr>
                <w:b/>
              </w:rPr>
              <w:t>квартира</w:t>
            </w:r>
          </w:p>
          <w:p w:rsidR="0030252D" w:rsidRPr="006F3457" w:rsidRDefault="0030252D">
            <w:pPr>
              <w:rPr>
                <w:b/>
              </w:rPr>
            </w:pPr>
            <w:r w:rsidRPr="006F3457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6F3457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F3457" w:rsidRDefault="0030252D">
            <w:pPr>
              <w:rPr>
                <w:b/>
              </w:rPr>
            </w:pPr>
            <w:r w:rsidRPr="006F3457">
              <w:rPr>
                <w:b/>
              </w:rPr>
              <w:t>46,6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F3457" w:rsidRDefault="0030252D">
            <w:pPr>
              <w:rPr>
                <w:b/>
              </w:rPr>
            </w:pPr>
            <w:r w:rsidRPr="006F3457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6F3457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555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6005D" w:rsidRDefault="0030252D">
            <w:pPr>
              <w:rPr>
                <w:b/>
              </w:rPr>
            </w:pPr>
            <w:r w:rsidRPr="0046005D">
              <w:rPr>
                <w:b/>
              </w:rPr>
              <w:t>Бушмакин А.Н.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6005D" w:rsidRDefault="0030252D">
            <w:pPr>
              <w:rPr>
                <w:b/>
              </w:rPr>
            </w:pPr>
            <w:r w:rsidRPr="0046005D">
              <w:rPr>
                <w:b/>
              </w:rPr>
              <w:t>Начальник Управления Минюста России по Курганской области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6005D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1 152</w:t>
            </w:r>
            <w:r w:rsidRPr="0046005D">
              <w:rPr>
                <w:b/>
              </w:rPr>
              <w:t xml:space="preserve"> </w:t>
            </w:r>
            <w:r>
              <w:rPr>
                <w:b/>
              </w:rPr>
              <w:t>753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46005D" w:rsidRDefault="0030252D">
            <w:pPr>
              <w:rPr>
                <w:b/>
              </w:rPr>
            </w:pPr>
            <w:r w:rsidRPr="0046005D">
              <w:rPr>
                <w:b/>
              </w:rPr>
              <w:t>квартира</w:t>
            </w:r>
            <w:r w:rsidRPr="0046005D">
              <w:rPr>
                <w:b/>
              </w:rPr>
              <w:br/>
              <w:t>(</w:t>
            </w:r>
            <w:r>
              <w:rPr>
                <w:b/>
              </w:rPr>
              <w:t>индивидуальная</w:t>
            </w:r>
            <w:r w:rsidRPr="0046005D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46005D" w:rsidRDefault="0030252D">
            <w:pPr>
              <w:rPr>
                <w:b/>
              </w:rPr>
            </w:pPr>
            <w:r w:rsidRPr="0046005D">
              <w:rPr>
                <w:b/>
              </w:rPr>
              <w:t>33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46005D" w:rsidRDefault="0030252D">
            <w:pPr>
              <w:rPr>
                <w:b/>
              </w:rPr>
            </w:pPr>
            <w:r w:rsidRPr="0046005D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46005D">
              <w:rPr>
                <w:b/>
              </w:rPr>
              <w:t>а/м Форд Эскапе</w:t>
            </w:r>
          </w:p>
          <w:p w:rsidR="0030252D" w:rsidRPr="0046005D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</w:tr>
      <w:tr w:rsidR="0030252D" w:rsidTr="000051F9">
        <w:trPr>
          <w:gridBefore w:val="1"/>
          <w:wBefore w:w="6" w:type="dxa"/>
          <w:trHeight w:val="279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46005D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46005D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46005D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46005D" w:rsidRDefault="0030252D">
            <w:pPr>
              <w:rPr>
                <w:b/>
              </w:rPr>
            </w:pPr>
            <w:r w:rsidRPr="0046005D">
              <w:rPr>
                <w:b/>
              </w:rPr>
              <w:t>земельный участок</w:t>
            </w:r>
          </w:p>
          <w:p w:rsidR="0030252D" w:rsidRPr="0046005D" w:rsidRDefault="0030252D">
            <w:pPr>
              <w:rPr>
                <w:b/>
              </w:rPr>
            </w:pPr>
            <w:r w:rsidRPr="0046005D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46005D" w:rsidRDefault="0030252D">
            <w:pPr>
              <w:rPr>
                <w:b/>
              </w:rPr>
            </w:pPr>
            <w:r w:rsidRPr="0046005D">
              <w:rPr>
                <w:b/>
              </w:rPr>
              <w:t>1215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46005D" w:rsidRDefault="0030252D">
            <w:pPr>
              <w:rPr>
                <w:b/>
              </w:rPr>
            </w:pPr>
            <w:r w:rsidRPr="0046005D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277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46005D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46005D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46005D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6005D" w:rsidRDefault="0030252D">
            <w:pPr>
              <w:rPr>
                <w:b/>
              </w:rPr>
            </w:pPr>
            <w:r w:rsidRPr="0046005D">
              <w:rPr>
                <w:b/>
              </w:rPr>
              <w:t>жилой дом</w:t>
            </w:r>
          </w:p>
          <w:p w:rsidR="0030252D" w:rsidRPr="0046005D" w:rsidRDefault="0030252D">
            <w:pPr>
              <w:rPr>
                <w:b/>
              </w:rPr>
            </w:pPr>
            <w:r w:rsidRPr="0046005D">
              <w:rPr>
                <w:b/>
              </w:rPr>
              <w:t xml:space="preserve">(пользование) 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6005D" w:rsidRDefault="0030252D">
            <w:pPr>
              <w:rPr>
                <w:b/>
              </w:rPr>
            </w:pPr>
            <w:r w:rsidRPr="0046005D">
              <w:rPr>
                <w:b/>
              </w:rPr>
              <w:t>207,5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6005D" w:rsidRDefault="0030252D">
            <w:pPr>
              <w:rPr>
                <w:b/>
              </w:rPr>
            </w:pPr>
            <w:r w:rsidRPr="0046005D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552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6005D" w:rsidRDefault="0030252D">
            <w:pPr>
              <w:rPr>
                <w:b/>
              </w:rPr>
            </w:pPr>
            <w:r w:rsidRPr="0046005D">
              <w:rPr>
                <w:b/>
              </w:rPr>
              <w:t>Супруга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46005D" w:rsidRDefault="0030252D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6005D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81</w:t>
            </w:r>
            <w:r w:rsidRPr="0046005D">
              <w:rPr>
                <w:b/>
              </w:rPr>
              <w:t xml:space="preserve"> </w:t>
            </w:r>
            <w:r>
              <w:rPr>
                <w:b/>
              </w:rPr>
              <w:t>459</w:t>
            </w:r>
          </w:p>
        </w:tc>
        <w:tc>
          <w:tcPr>
            <w:tcW w:w="3416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46005D" w:rsidRDefault="0030252D">
            <w:pPr>
              <w:rPr>
                <w:b/>
              </w:rPr>
            </w:pPr>
            <w:r w:rsidRPr="0046005D">
              <w:rPr>
                <w:b/>
              </w:rPr>
              <w:t>приусадебный участок</w:t>
            </w:r>
            <w:r w:rsidRPr="0046005D">
              <w:rPr>
                <w:b/>
              </w:rPr>
              <w:br/>
              <w:t>(</w:t>
            </w:r>
            <w:r>
              <w:rPr>
                <w:b/>
              </w:rPr>
              <w:t>индивидуальная</w:t>
            </w:r>
            <w:r w:rsidRPr="0046005D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46005D" w:rsidRDefault="0030252D">
            <w:pPr>
              <w:rPr>
                <w:b/>
              </w:rPr>
            </w:pPr>
            <w:r w:rsidRPr="0046005D">
              <w:rPr>
                <w:b/>
              </w:rPr>
              <w:t>1215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46005D" w:rsidRDefault="0030252D">
            <w:pPr>
              <w:rPr>
                <w:b/>
              </w:rPr>
            </w:pPr>
            <w:r w:rsidRPr="0046005D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gridBefore w:val="1"/>
          <w:wBefore w:w="6" w:type="dxa"/>
          <w:trHeight w:val="552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46005D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46005D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46005D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6005D" w:rsidRDefault="0030252D">
            <w:pPr>
              <w:rPr>
                <w:b/>
              </w:rPr>
            </w:pPr>
            <w:r w:rsidRPr="0046005D">
              <w:rPr>
                <w:b/>
              </w:rPr>
              <w:t>жилой дом</w:t>
            </w:r>
          </w:p>
          <w:p w:rsidR="0030252D" w:rsidRPr="0046005D" w:rsidRDefault="0030252D">
            <w:pPr>
              <w:rPr>
                <w:b/>
              </w:rPr>
            </w:pPr>
            <w:r w:rsidRPr="0046005D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46005D">
              <w:rPr>
                <w:b/>
              </w:rPr>
              <w:t xml:space="preserve">) 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6005D" w:rsidRDefault="0030252D">
            <w:pPr>
              <w:rPr>
                <w:b/>
              </w:rPr>
            </w:pPr>
            <w:r w:rsidRPr="0046005D">
              <w:rPr>
                <w:b/>
              </w:rPr>
              <w:t>207,5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6005D" w:rsidRDefault="0030252D">
            <w:pPr>
              <w:rPr>
                <w:b/>
              </w:rPr>
            </w:pPr>
            <w:r w:rsidRPr="0046005D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555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036BF" w:rsidRDefault="0030252D">
            <w:pPr>
              <w:rPr>
                <w:b/>
              </w:rPr>
            </w:pPr>
            <w:r w:rsidRPr="00B036BF">
              <w:rPr>
                <w:b/>
              </w:rPr>
              <w:t>Жилин Е.С.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036BF" w:rsidRDefault="0030252D">
            <w:pPr>
              <w:rPr>
                <w:b/>
              </w:rPr>
            </w:pPr>
            <w:r w:rsidRPr="00B036BF">
              <w:rPr>
                <w:b/>
              </w:rPr>
              <w:t>Заместитель</w:t>
            </w:r>
          </w:p>
          <w:p w:rsidR="0030252D" w:rsidRPr="00B036BF" w:rsidRDefault="0030252D">
            <w:pPr>
              <w:rPr>
                <w:b/>
              </w:rPr>
            </w:pPr>
            <w:r w:rsidRPr="00B036BF">
              <w:rPr>
                <w:b/>
              </w:rPr>
              <w:t>начальника Управления Минюста России по Курганской области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036BF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922</w:t>
            </w:r>
            <w:r w:rsidRPr="00B036BF">
              <w:rPr>
                <w:b/>
              </w:rPr>
              <w:t> </w:t>
            </w:r>
            <w:r>
              <w:rPr>
                <w:b/>
              </w:rPr>
              <w:t>184</w:t>
            </w:r>
            <w:r w:rsidRPr="00B036BF">
              <w:rPr>
                <w:b/>
              </w:rPr>
              <w:t>,</w:t>
            </w:r>
            <w:r>
              <w:rPr>
                <w:b/>
              </w:rPr>
              <w:t>99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B036BF" w:rsidRDefault="0030252D">
            <w:pPr>
              <w:rPr>
                <w:b/>
              </w:rPr>
            </w:pPr>
            <w:r w:rsidRPr="00B036BF">
              <w:rPr>
                <w:b/>
              </w:rPr>
              <w:t>квартира</w:t>
            </w:r>
          </w:p>
          <w:p w:rsidR="0030252D" w:rsidRPr="00B036BF" w:rsidRDefault="0030252D">
            <w:pPr>
              <w:rPr>
                <w:b/>
              </w:rPr>
            </w:pPr>
            <w:r w:rsidRPr="00B036BF">
              <w:rPr>
                <w:b/>
              </w:rPr>
              <w:t>(долевая собственность, 1/4)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B036BF" w:rsidRDefault="0030252D">
            <w:pPr>
              <w:rPr>
                <w:b/>
              </w:rPr>
            </w:pPr>
            <w:r w:rsidRPr="00B036BF">
              <w:rPr>
                <w:b/>
              </w:rPr>
              <w:t>63,2-общая</w:t>
            </w:r>
          </w:p>
          <w:p w:rsidR="0030252D" w:rsidRPr="00B036BF" w:rsidRDefault="0030252D">
            <w:pPr>
              <w:rPr>
                <w:b/>
              </w:rPr>
            </w:pPr>
            <w:r w:rsidRPr="00B036BF">
              <w:rPr>
                <w:b/>
              </w:rPr>
              <w:t>15,8-доля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B036BF" w:rsidRDefault="0030252D">
            <w:pPr>
              <w:rPr>
                <w:b/>
              </w:rPr>
            </w:pPr>
            <w:r w:rsidRPr="00B036BF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036BF" w:rsidRDefault="0030252D">
            <w:pPr>
              <w:rPr>
                <w:b/>
              </w:rPr>
            </w:pPr>
            <w:r w:rsidRPr="00B036BF">
              <w:rPr>
                <w:b/>
              </w:rPr>
              <w:t xml:space="preserve">а/м </w:t>
            </w:r>
            <w:r>
              <w:rPr>
                <w:b/>
              </w:rPr>
              <w:t>Шевроле Круз</w:t>
            </w:r>
          </w:p>
          <w:p w:rsidR="0030252D" w:rsidRPr="00B036BF" w:rsidRDefault="0030252D">
            <w:pPr>
              <w:rPr>
                <w:b/>
              </w:rPr>
            </w:pPr>
            <w:r w:rsidRPr="00B036BF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B036BF">
              <w:rPr>
                <w:b/>
              </w:rPr>
              <w:t>)</w:t>
            </w:r>
          </w:p>
        </w:tc>
      </w:tr>
      <w:tr w:rsidR="0030252D" w:rsidTr="000051F9">
        <w:trPr>
          <w:gridBefore w:val="1"/>
          <w:wBefore w:w="6" w:type="dxa"/>
          <w:trHeight w:val="279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B036BF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B036BF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B036BF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036BF" w:rsidRDefault="0030252D">
            <w:pPr>
              <w:rPr>
                <w:b/>
              </w:rPr>
            </w:pPr>
            <w:r w:rsidRPr="00B036BF">
              <w:rPr>
                <w:b/>
              </w:rPr>
              <w:t>квартира</w:t>
            </w:r>
            <w:r w:rsidRPr="00B036BF">
              <w:rPr>
                <w:b/>
              </w:rPr>
              <w:br/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036BF" w:rsidRDefault="0030252D">
            <w:pPr>
              <w:rPr>
                <w:b/>
              </w:rPr>
            </w:pPr>
            <w:r w:rsidRPr="00B036BF">
              <w:rPr>
                <w:b/>
              </w:rPr>
              <w:t>78,7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036BF" w:rsidRDefault="0030252D">
            <w:pPr>
              <w:rPr>
                <w:b/>
              </w:rPr>
            </w:pPr>
            <w:r w:rsidRPr="00B036BF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B036BF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552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036BF" w:rsidRDefault="0030252D">
            <w:pPr>
              <w:rPr>
                <w:b/>
              </w:rPr>
            </w:pPr>
            <w:r w:rsidRPr="00B036BF">
              <w:rPr>
                <w:b/>
              </w:rPr>
              <w:t>Супруга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B036BF" w:rsidRDefault="0030252D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036BF" w:rsidRDefault="0030252D">
            <w:pPr>
              <w:jc w:val="center"/>
              <w:rPr>
                <w:b/>
              </w:rPr>
            </w:pPr>
            <w:r w:rsidRPr="00B036BF">
              <w:rPr>
                <w:b/>
              </w:rPr>
              <w:t>1</w:t>
            </w:r>
            <w:r>
              <w:rPr>
                <w:b/>
              </w:rPr>
              <w:t>65</w:t>
            </w:r>
            <w:r w:rsidRPr="00B036BF">
              <w:rPr>
                <w:b/>
              </w:rPr>
              <w:t> 8</w:t>
            </w:r>
            <w:r>
              <w:rPr>
                <w:b/>
              </w:rPr>
              <w:t>86</w:t>
            </w:r>
            <w:r w:rsidRPr="00B036BF">
              <w:rPr>
                <w:b/>
              </w:rPr>
              <w:t>,</w:t>
            </w:r>
            <w:r>
              <w:rPr>
                <w:b/>
              </w:rPr>
              <w:t>28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B036BF" w:rsidRDefault="0030252D">
            <w:pPr>
              <w:rPr>
                <w:b/>
              </w:rPr>
            </w:pPr>
            <w:r w:rsidRPr="00B036BF">
              <w:rPr>
                <w:b/>
              </w:rPr>
              <w:t>квартира</w:t>
            </w:r>
          </w:p>
          <w:p w:rsidR="0030252D" w:rsidRPr="00B036BF" w:rsidRDefault="0030252D">
            <w:pPr>
              <w:rPr>
                <w:b/>
              </w:rPr>
            </w:pPr>
            <w:r w:rsidRPr="00B036BF">
              <w:rPr>
                <w:b/>
              </w:rPr>
              <w:t>(общая собственность)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B036BF" w:rsidRDefault="0030252D">
            <w:pPr>
              <w:rPr>
                <w:b/>
              </w:rPr>
            </w:pPr>
            <w:r w:rsidRPr="00B036BF">
              <w:rPr>
                <w:b/>
              </w:rPr>
              <w:t>78,7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B036BF" w:rsidRDefault="0030252D">
            <w:pPr>
              <w:rPr>
                <w:b/>
              </w:rPr>
            </w:pPr>
            <w:r w:rsidRPr="00B036BF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036BF" w:rsidRDefault="0030252D">
            <w:pPr>
              <w:rPr>
                <w:b/>
              </w:rPr>
            </w:pPr>
            <w:r w:rsidRPr="00B036BF">
              <w:rPr>
                <w:b/>
              </w:rPr>
              <w:t>–</w:t>
            </w:r>
          </w:p>
          <w:p w:rsidR="0030252D" w:rsidRPr="00B036BF" w:rsidRDefault="0030252D">
            <w:pPr>
              <w:rPr>
                <w:b/>
              </w:rPr>
            </w:pPr>
          </w:p>
          <w:p w:rsidR="0030252D" w:rsidRPr="00B036BF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552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B036BF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B036BF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B036BF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036BF" w:rsidRDefault="0030252D">
            <w:pPr>
              <w:rPr>
                <w:b/>
              </w:rPr>
            </w:pPr>
            <w:r w:rsidRPr="00B036BF">
              <w:rPr>
                <w:b/>
              </w:rPr>
              <w:t>квартира</w:t>
            </w:r>
          </w:p>
          <w:p w:rsidR="0030252D" w:rsidRPr="00B036BF" w:rsidRDefault="0030252D">
            <w:pPr>
              <w:rPr>
                <w:b/>
              </w:rPr>
            </w:pPr>
            <w:r w:rsidRPr="00B036BF">
              <w:rPr>
                <w:b/>
              </w:rPr>
              <w:t>(</w:t>
            </w:r>
            <w:r>
              <w:rPr>
                <w:b/>
              </w:rPr>
              <w:t>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036BF" w:rsidRDefault="0030252D">
            <w:pPr>
              <w:rPr>
                <w:b/>
              </w:rPr>
            </w:pPr>
            <w:r w:rsidRPr="00B036BF">
              <w:rPr>
                <w:b/>
              </w:rPr>
              <w:t>64,3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036BF" w:rsidRDefault="0030252D">
            <w:pPr>
              <w:rPr>
                <w:b/>
              </w:rPr>
            </w:pPr>
            <w:r w:rsidRPr="00B036BF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B036BF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552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036BF" w:rsidRDefault="0030252D">
            <w:pPr>
              <w:rPr>
                <w:b/>
              </w:rPr>
            </w:pPr>
            <w:r w:rsidRPr="00B036BF">
              <w:rPr>
                <w:b/>
              </w:rPr>
              <w:t>Сын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B036BF" w:rsidRDefault="0030252D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036BF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B036BF" w:rsidRDefault="0030252D">
            <w:pPr>
              <w:rPr>
                <w:b/>
              </w:rPr>
            </w:pPr>
            <w:r w:rsidRPr="00B036BF">
              <w:rPr>
                <w:b/>
              </w:rPr>
              <w:t>квартира</w:t>
            </w:r>
          </w:p>
          <w:p w:rsidR="0030252D" w:rsidRPr="00B036BF" w:rsidRDefault="0030252D">
            <w:pPr>
              <w:rPr>
                <w:b/>
              </w:rPr>
            </w:pPr>
            <w:r w:rsidRPr="00B036BF">
              <w:rPr>
                <w:b/>
              </w:rPr>
              <w:t>(долевая собственность, 1/4)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B036BF" w:rsidRDefault="0030252D">
            <w:pPr>
              <w:rPr>
                <w:b/>
              </w:rPr>
            </w:pPr>
            <w:r w:rsidRPr="00B036BF">
              <w:rPr>
                <w:b/>
              </w:rPr>
              <w:t>63,2-общая</w:t>
            </w:r>
          </w:p>
          <w:p w:rsidR="0030252D" w:rsidRPr="00B036BF" w:rsidRDefault="0030252D">
            <w:pPr>
              <w:rPr>
                <w:b/>
              </w:rPr>
            </w:pPr>
            <w:r w:rsidRPr="00B036BF">
              <w:rPr>
                <w:b/>
              </w:rPr>
              <w:t>15,8-доля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B036BF" w:rsidRDefault="0030252D">
            <w:pPr>
              <w:rPr>
                <w:b/>
              </w:rPr>
            </w:pPr>
            <w:r w:rsidRPr="00B036BF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036BF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552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036BF" w:rsidRDefault="0030252D">
            <w:pPr>
              <w:rPr>
                <w:b/>
              </w:rPr>
            </w:pPr>
            <w:r w:rsidRPr="00B036BF">
              <w:rPr>
                <w:b/>
              </w:rPr>
              <w:t>квартира</w:t>
            </w:r>
          </w:p>
          <w:p w:rsidR="0030252D" w:rsidRPr="00B036BF" w:rsidRDefault="0030252D">
            <w:pPr>
              <w:rPr>
                <w:b/>
              </w:rPr>
            </w:pPr>
            <w:r w:rsidRPr="00B036BF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036BF" w:rsidRDefault="0030252D">
            <w:pPr>
              <w:rPr>
                <w:b/>
              </w:rPr>
            </w:pPr>
            <w:r w:rsidRPr="00B036BF">
              <w:rPr>
                <w:b/>
              </w:rPr>
              <w:t>78,7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036BF" w:rsidRDefault="0030252D">
            <w:pPr>
              <w:rPr>
                <w:b/>
              </w:rPr>
            </w:pPr>
            <w:r w:rsidRPr="00B036BF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186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76B9C" w:rsidRDefault="0030252D">
            <w:pPr>
              <w:rPr>
                <w:b/>
                <w:color w:val="000000"/>
              </w:rPr>
            </w:pPr>
            <w:r w:rsidRPr="00E76B9C">
              <w:rPr>
                <w:b/>
                <w:color w:val="000000"/>
              </w:rPr>
              <w:t>Шершнева Н.М.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76B9C" w:rsidRDefault="0030252D">
            <w:pPr>
              <w:rPr>
                <w:b/>
                <w:color w:val="000000"/>
              </w:rPr>
            </w:pPr>
            <w:r w:rsidRPr="00E76B9C">
              <w:rPr>
                <w:b/>
                <w:color w:val="000000"/>
              </w:rPr>
              <w:t xml:space="preserve">Начальник </w:t>
            </w:r>
          </w:p>
          <w:p w:rsidR="0030252D" w:rsidRPr="00E76B9C" w:rsidRDefault="0030252D">
            <w:pPr>
              <w:rPr>
                <w:b/>
                <w:color w:val="000000"/>
              </w:rPr>
            </w:pPr>
            <w:r w:rsidRPr="00E76B9C">
              <w:rPr>
                <w:b/>
                <w:color w:val="000000"/>
              </w:rPr>
              <w:t>Управления Минюста России по Курской области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76B9C" w:rsidRDefault="003025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502 964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76B9C" w:rsidRDefault="0030252D">
            <w:pPr>
              <w:rPr>
                <w:b/>
                <w:color w:val="000000"/>
              </w:rPr>
            </w:pPr>
            <w:r w:rsidRPr="00E76B9C">
              <w:rPr>
                <w:b/>
                <w:color w:val="000000"/>
              </w:rPr>
              <w:t>квартира</w:t>
            </w:r>
          </w:p>
          <w:p w:rsidR="0030252D" w:rsidRPr="00E76B9C" w:rsidRDefault="0030252D">
            <w:pPr>
              <w:rPr>
                <w:b/>
                <w:color w:val="000000"/>
              </w:rPr>
            </w:pPr>
            <w:r w:rsidRPr="00E76B9C">
              <w:rPr>
                <w:b/>
                <w:color w:val="000000"/>
              </w:rPr>
              <w:t>(</w:t>
            </w:r>
            <w:r>
              <w:rPr>
                <w:b/>
                <w:color w:val="000000"/>
              </w:rPr>
              <w:t>индивидуальная</w:t>
            </w:r>
            <w:r w:rsidRPr="00E76B9C">
              <w:rPr>
                <w:b/>
                <w:color w:val="000000"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76B9C" w:rsidRDefault="0030252D">
            <w:pPr>
              <w:rPr>
                <w:b/>
                <w:color w:val="000000"/>
              </w:rPr>
            </w:pPr>
            <w:r w:rsidRPr="00E76B9C">
              <w:rPr>
                <w:b/>
                <w:color w:val="000000"/>
              </w:rPr>
              <w:t>68,6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76B9C" w:rsidRDefault="0030252D">
            <w:pPr>
              <w:rPr>
                <w:b/>
                <w:color w:val="000000"/>
              </w:rPr>
            </w:pPr>
            <w:r w:rsidRPr="00E76B9C">
              <w:rPr>
                <w:b/>
                <w:color w:val="000000"/>
              </w:rPr>
              <w:t>Россия</w:t>
            </w:r>
          </w:p>
          <w:p w:rsidR="0030252D" w:rsidRPr="00E76B9C" w:rsidRDefault="0030252D">
            <w:pPr>
              <w:rPr>
                <w:b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76B9C" w:rsidRDefault="003025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186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4243C" w:rsidRDefault="0030252D">
            <w:pPr>
              <w:rPr>
                <w:b/>
                <w:color w:val="000000"/>
              </w:rPr>
            </w:pPr>
            <w:r w:rsidRPr="00E4243C">
              <w:rPr>
                <w:b/>
                <w:color w:val="000000"/>
              </w:rPr>
              <w:t>Лузан И.П.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B1D39" w:rsidRDefault="0030252D">
            <w:pPr>
              <w:rPr>
                <w:b/>
                <w:color w:val="000000"/>
              </w:rPr>
            </w:pPr>
            <w:r w:rsidRPr="00AB1D39">
              <w:rPr>
                <w:b/>
                <w:color w:val="000000"/>
              </w:rPr>
              <w:t xml:space="preserve">Заместитель начальника </w:t>
            </w:r>
          </w:p>
          <w:p w:rsidR="0030252D" w:rsidRPr="00AB1D39" w:rsidRDefault="0030252D">
            <w:pPr>
              <w:rPr>
                <w:b/>
                <w:color w:val="000000"/>
              </w:rPr>
            </w:pPr>
            <w:r w:rsidRPr="00AB1D39">
              <w:rPr>
                <w:b/>
                <w:color w:val="000000"/>
              </w:rPr>
              <w:t>Управления Минюста России по Курской области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B1D39" w:rsidRDefault="003025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431 </w:t>
            </w:r>
            <w:r w:rsidRPr="00AB1D39">
              <w:rPr>
                <w:b/>
                <w:color w:val="000000"/>
              </w:rPr>
              <w:t>8</w:t>
            </w:r>
            <w:r>
              <w:rPr>
                <w:b/>
                <w:color w:val="000000"/>
              </w:rPr>
              <w:t>64,91</w:t>
            </w:r>
          </w:p>
        </w:tc>
        <w:tc>
          <w:tcPr>
            <w:tcW w:w="3416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B1D39" w:rsidRDefault="0030252D">
            <w:pPr>
              <w:rPr>
                <w:b/>
                <w:color w:val="000000"/>
              </w:rPr>
            </w:pPr>
            <w:r w:rsidRPr="00AB1D39">
              <w:rPr>
                <w:b/>
                <w:color w:val="000000"/>
              </w:rPr>
              <w:t>квартира</w:t>
            </w:r>
          </w:p>
          <w:p w:rsidR="0030252D" w:rsidRPr="00AB1D39" w:rsidRDefault="0030252D">
            <w:pPr>
              <w:rPr>
                <w:b/>
                <w:color w:val="000000"/>
              </w:rPr>
            </w:pPr>
            <w:r w:rsidRPr="00AB1D39">
              <w:rPr>
                <w:b/>
                <w:color w:val="000000"/>
              </w:rPr>
              <w:t>(</w:t>
            </w:r>
            <w:r>
              <w:rPr>
                <w:b/>
                <w:color w:val="000000"/>
              </w:rPr>
              <w:t>индивидуальная</w:t>
            </w:r>
            <w:r w:rsidRPr="00AB1D39">
              <w:rPr>
                <w:b/>
                <w:color w:val="000000"/>
              </w:rPr>
              <w:t>)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B1D39" w:rsidRDefault="0030252D">
            <w:pPr>
              <w:rPr>
                <w:b/>
                <w:color w:val="000000"/>
              </w:rPr>
            </w:pPr>
            <w:r w:rsidRPr="00AB1D39">
              <w:rPr>
                <w:b/>
                <w:color w:val="000000"/>
              </w:rPr>
              <w:t>40,9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B1D39" w:rsidRDefault="0030252D">
            <w:pPr>
              <w:rPr>
                <w:b/>
                <w:color w:val="000000"/>
              </w:rPr>
            </w:pPr>
            <w:r w:rsidRPr="00AB1D39">
              <w:rPr>
                <w:b/>
                <w:color w:val="000000"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B1D39" w:rsidRDefault="003025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540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>
            <w:pPr>
              <w:rPr>
                <w:color w:val="000000"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>
            <w:pPr>
              <w:rPr>
                <w:color w:val="000000"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>
            <w:pPr>
              <w:rPr>
                <w:color w:val="000000"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B1D39" w:rsidRDefault="0030252D">
            <w:pPr>
              <w:rPr>
                <w:b/>
                <w:color w:val="000000"/>
              </w:rPr>
            </w:pPr>
            <w:r w:rsidRPr="00AB1D39">
              <w:rPr>
                <w:b/>
                <w:color w:val="000000"/>
              </w:rPr>
              <w:t>квартира</w:t>
            </w:r>
          </w:p>
          <w:p w:rsidR="0030252D" w:rsidRPr="00AB1D39" w:rsidRDefault="0030252D">
            <w:pPr>
              <w:rPr>
                <w:b/>
                <w:color w:val="000000"/>
              </w:rPr>
            </w:pPr>
            <w:r w:rsidRPr="00AB1D39">
              <w:rPr>
                <w:b/>
                <w:color w:val="000000"/>
              </w:rPr>
              <w:t>(</w:t>
            </w:r>
            <w:r>
              <w:rPr>
                <w:b/>
                <w:color w:val="000000"/>
              </w:rPr>
              <w:t>индивидуальная</w:t>
            </w:r>
            <w:r w:rsidRPr="00AB1D39">
              <w:rPr>
                <w:b/>
                <w:color w:val="000000"/>
              </w:rPr>
              <w:t>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B1D39" w:rsidRDefault="0030252D">
            <w:pPr>
              <w:rPr>
                <w:b/>
                <w:color w:val="000000"/>
              </w:rPr>
            </w:pPr>
            <w:r w:rsidRPr="00AB1D39">
              <w:rPr>
                <w:b/>
                <w:color w:val="000000"/>
              </w:rPr>
              <w:t>72,4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B1D39" w:rsidRDefault="0030252D">
            <w:pPr>
              <w:rPr>
                <w:b/>
                <w:color w:val="000000"/>
              </w:rPr>
            </w:pPr>
            <w:r w:rsidRPr="00AB1D39">
              <w:rPr>
                <w:b/>
                <w:color w:val="000000"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>
            <w:pPr>
              <w:rPr>
                <w:color w:val="000000"/>
              </w:rPr>
            </w:pPr>
          </w:p>
        </w:tc>
      </w:tr>
      <w:tr w:rsidR="0030252D" w:rsidTr="000051F9">
        <w:trPr>
          <w:gridBefore w:val="1"/>
          <w:wBefore w:w="6" w:type="dxa"/>
          <w:trHeight w:val="540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>
            <w:pPr>
              <w:rPr>
                <w:color w:val="000000"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>
            <w:pPr>
              <w:rPr>
                <w:color w:val="000000"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>
            <w:pPr>
              <w:rPr>
                <w:color w:val="000000"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B1D39" w:rsidRDefault="0030252D">
            <w:pPr>
              <w:rPr>
                <w:b/>
                <w:color w:val="000000"/>
              </w:rPr>
            </w:pPr>
            <w:r w:rsidRPr="00AB1D39">
              <w:rPr>
                <w:b/>
                <w:color w:val="000000"/>
              </w:rPr>
              <w:t>гаражное помещение</w:t>
            </w:r>
          </w:p>
          <w:p w:rsidR="0030252D" w:rsidRPr="00AB1D39" w:rsidRDefault="0030252D">
            <w:pPr>
              <w:rPr>
                <w:b/>
                <w:color w:val="000000"/>
              </w:rPr>
            </w:pPr>
            <w:r w:rsidRPr="00AB1D39">
              <w:rPr>
                <w:b/>
                <w:color w:val="000000"/>
              </w:rPr>
              <w:t>(собственность долевая, 1/118)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B1D39" w:rsidRDefault="0030252D">
            <w:pPr>
              <w:rPr>
                <w:b/>
                <w:color w:val="000000"/>
              </w:rPr>
            </w:pPr>
            <w:r w:rsidRPr="00AB1D39">
              <w:rPr>
                <w:b/>
                <w:color w:val="000000"/>
              </w:rPr>
              <w:t>3336,5 – общая</w:t>
            </w:r>
            <w:r w:rsidRPr="00AB1D39">
              <w:rPr>
                <w:b/>
                <w:color w:val="000000"/>
              </w:rPr>
              <w:br/>
              <w:t>28,2 – доля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B1D39" w:rsidRDefault="0030252D">
            <w:pPr>
              <w:rPr>
                <w:b/>
                <w:color w:val="000000"/>
              </w:rPr>
            </w:pPr>
            <w:r w:rsidRPr="00AB1D39">
              <w:rPr>
                <w:b/>
                <w:color w:val="000000"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>
            <w:pPr>
              <w:rPr>
                <w:color w:val="000000"/>
              </w:rPr>
            </w:pPr>
          </w:p>
        </w:tc>
      </w:tr>
      <w:tr w:rsidR="0030252D" w:rsidTr="000051F9">
        <w:trPr>
          <w:gridBefore w:val="1"/>
          <w:wBefore w:w="6" w:type="dxa"/>
          <w:trHeight w:val="525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E4243C" w:rsidRDefault="0030252D">
            <w:pPr>
              <w:rPr>
                <w:b/>
                <w:color w:val="000000"/>
              </w:rPr>
            </w:pPr>
            <w:r w:rsidRPr="00E4243C">
              <w:rPr>
                <w:b/>
                <w:color w:val="000000"/>
              </w:rPr>
              <w:t>Биченов А.И.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895648" w:rsidRDefault="0030252D" w:rsidP="00E4243C">
            <w:pPr>
              <w:rPr>
                <w:b/>
                <w:color w:val="000000"/>
              </w:rPr>
            </w:pPr>
            <w:r w:rsidRPr="00895648">
              <w:rPr>
                <w:b/>
                <w:color w:val="000000"/>
              </w:rPr>
              <w:t xml:space="preserve">Заместитель начальника </w:t>
            </w:r>
          </w:p>
          <w:p w:rsidR="0030252D" w:rsidRPr="00895648" w:rsidRDefault="0030252D" w:rsidP="00E4243C">
            <w:pPr>
              <w:rPr>
                <w:b/>
                <w:color w:val="000000"/>
              </w:rPr>
            </w:pPr>
            <w:r w:rsidRPr="00895648">
              <w:rPr>
                <w:b/>
                <w:color w:val="000000"/>
              </w:rPr>
              <w:t>Управления Минюста России по Курской области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895648" w:rsidRDefault="0030252D" w:rsidP="00E76B9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1 041 762,26</w:t>
            </w: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895648" w:rsidRDefault="0030252D" w:rsidP="003E42E4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жилой дом 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188,65</w:t>
            </w:r>
          </w:p>
          <w:p w:rsidR="0030252D" w:rsidRPr="00895648" w:rsidRDefault="0030252D">
            <w:pPr>
              <w:rPr>
                <w:b/>
                <w:color w:val="000000"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895648" w:rsidRDefault="003025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Южная Осетия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895648" w:rsidRDefault="003025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840"/>
        </w:trPr>
        <w:tc>
          <w:tcPr>
            <w:tcW w:w="2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4243C" w:rsidRDefault="0030252D">
            <w:pPr>
              <w:rPr>
                <w:b/>
                <w:color w:val="000000"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895648" w:rsidRDefault="0030252D" w:rsidP="00E4243C">
            <w:pPr>
              <w:rPr>
                <w:b/>
                <w:color w:val="000000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 w:rsidP="00E76B9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3E42E4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квартира 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3E42E4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92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3E42E4">
            <w:pPr>
              <w:rPr>
                <w:b/>
                <w:color w:val="000000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>
            <w:pPr>
              <w:rPr>
                <w:b/>
                <w:color w:val="000000"/>
              </w:rPr>
            </w:pPr>
          </w:p>
        </w:tc>
      </w:tr>
      <w:tr w:rsidR="0030252D" w:rsidTr="000051F9">
        <w:trPr>
          <w:gridBefore w:val="1"/>
          <w:wBefore w:w="6" w:type="dxa"/>
          <w:trHeight w:val="540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4243C" w:rsidRDefault="003025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Супруга</w:t>
            </w:r>
          </w:p>
        </w:tc>
        <w:tc>
          <w:tcPr>
            <w:tcW w:w="30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895648" w:rsidRDefault="0030252D" w:rsidP="00E4243C">
            <w:pPr>
              <w:rPr>
                <w:b/>
                <w:color w:val="000000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 w:rsidP="00E76B9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85 000</w:t>
            </w: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E76B9C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жилой дом (пользование)</w:t>
            </w:r>
          </w:p>
          <w:p w:rsidR="0030252D" w:rsidRDefault="0030252D">
            <w:pPr>
              <w:rPr>
                <w:b/>
                <w:color w:val="000000"/>
              </w:rPr>
            </w:pP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E76B9C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188,65</w:t>
            </w:r>
          </w:p>
          <w:p w:rsidR="0030252D" w:rsidRDefault="0030252D">
            <w:pPr>
              <w:rPr>
                <w:b/>
                <w:color w:val="000000"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Южная Осетия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895648" w:rsidRDefault="003025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540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Сын</w:t>
            </w:r>
          </w:p>
        </w:tc>
        <w:tc>
          <w:tcPr>
            <w:tcW w:w="3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895648" w:rsidRDefault="0030252D" w:rsidP="00E4243C">
            <w:pPr>
              <w:rPr>
                <w:b/>
                <w:color w:val="000000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 w:rsidP="00E76B9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–</w:t>
            </w: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E76B9C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жилой дом (пользование)</w:t>
            </w:r>
          </w:p>
          <w:p w:rsidR="0030252D" w:rsidRDefault="0030252D" w:rsidP="00E76B9C">
            <w:pPr>
              <w:rPr>
                <w:b/>
                <w:color w:val="000000"/>
              </w:rPr>
            </w:pP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E76B9C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188,65</w:t>
            </w:r>
          </w:p>
          <w:p w:rsidR="0030252D" w:rsidRDefault="0030252D" w:rsidP="00E76B9C">
            <w:pPr>
              <w:rPr>
                <w:b/>
                <w:color w:val="000000"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E76B9C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Южная Осетия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460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8B40AB" w:rsidRDefault="0030252D">
            <w:pPr>
              <w:rPr>
                <w:b/>
              </w:rPr>
            </w:pPr>
            <w:r>
              <w:rPr>
                <w:b/>
              </w:rPr>
              <w:t>Намчук А.В.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200F35" w:rsidRDefault="0030252D">
            <w:pPr>
              <w:rPr>
                <w:b/>
              </w:rPr>
            </w:pPr>
            <w:r w:rsidRPr="00200F35">
              <w:rPr>
                <w:b/>
              </w:rPr>
              <w:t>Начальник Управления Минюста России по Ленинградской области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200F35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428</w:t>
            </w:r>
            <w:r w:rsidRPr="00200F35">
              <w:rPr>
                <w:b/>
              </w:rPr>
              <w:t> </w:t>
            </w:r>
            <w:r>
              <w:rPr>
                <w:b/>
              </w:rPr>
              <w:t>474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200F35" w:rsidRDefault="0030252D">
            <w:pPr>
              <w:rPr>
                <w:b/>
              </w:rPr>
            </w:pPr>
            <w:r w:rsidRPr="00200F35">
              <w:rPr>
                <w:b/>
              </w:rPr>
              <w:t>квартира</w:t>
            </w:r>
          </w:p>
          <w:p w:rsidR="0030252D" w:rsidRPr="00200F35" w:rsidRDefault="0030252D">
            <w:pPr>
              <w:rPr>
                <w:b/>
              </w:rPr>
            </w:pPr>
            <w:r w:rsidRPr="00200F35">
              <w:rPr>
                <w:b/>
              </w:rPr>
              <w:t>(</w:t>
            </w:r>
            <w:r>
              <w:rPr>
                <w:b/>
              </w:rPr>
              <w:t xml:space="preserve">долевая </w:t>
            </w:r>
            <w:r w:rsidRPr="00200F35">
              <w:rPr>
                <w:b/>
              </w:rPr>
              <w:t>собственность</w:t>
            </w:r>
            <w:r>
              <w:rPr>
                <w:b/>
              </w:rPr>
              <w:t>, 44/100</w:t>
            </w:r>
            <w:r w:rsidRPr="00200F35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47</w:t>
            </w:r>
            <w:r w:rsidRPr="00200F35">
              <w:rPr>
                <w:b/>
              </w:rPr>
              <w:t>,</w:t>
            </w:r>
            <w:r>
              <w:rPr>
                <w:b/>
              </w:rPr>
              <w:t>1 – общая</w:t>
            </w:r>
          </w:p>
          <w:p w:rsidR="0030252D" w:rsidRPr="00200F35" w:rsidRDefault="0030252D">
            <w:pPr>
              <w:rPr>
                <w:b/>
              </w:rPr>
            </w:pPr>
            <w:r>
              <w:rPr>
                <w:b/>
              </w:rPr>
              <w:t>20,7 – доля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200F35" w:rsidRDefault="0030252D">
            <w:pPr>
              <w:rPr>
                <w:b/>
              </w:rPr>
            </w:pPr>
            <w:r w:rsidRPr="00200F35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gridBefore w:val="1"/>
          <w:wBefore w:w="6" w:type="dxa"/>
          <w:trHeight w:val="285"/>
        </w:trPr>
        <w:tc>
          <w:tcPr>
            <w:tcW w:w="21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200F35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200F35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200F35" w:rsidRDefault="0030252D" w:rsidP="003E42E4">
            <w:pPr>
              <w:rPr>
                <w:b/>
              </w:rPr>
            </w:pPr>
            <w:r>
              <w:rPr>
                <w:b/>
              </w:rPr>
              <w:t>квартира 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200F35" w:rsidRDefault="0030252D" w:rsidP="003E42E4">
            <w:pPr>
              <w:rPr>
                <w:b/>
              </w:rPr>
            </w:pPr>
            <w:r>
              <w:rPr>
                <w:b/>
              </w:rPr>
              <w:t>77,7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200F35" w:rsidRDefault="0030252D" w:rsidP="003E42E4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525"/>
        </w:trPr>
        <w:tc>
          <w:tcPr>
            <w:tcW w:w="2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200F35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00F35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  <w:p w:rsidR="0030252D" w:rsidRDefault="0030252D">
            <w:pPr>
              <w:rPr>
                <w:b/>
              </w:rPr>
            </w:pPr>
            <w:r>
              <w:rPr>
                <w:b/>
              </w:rPr>
              <w:t>квартира (пользование)</w:t>
            </w:r>
          </w:p>
          <w:p w:rsidR="0030252D" w:rsidRDefault="0030252D" w:rsidP="003E42E4">
            <w:pPr>
              <w:rPr>
                <w:b/>
              </w:rPr>
            </w:pP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  <w:p w:rsidR="0030252D" w:rsidRDefault="0030252D" w:rsidP="003E42E4">
            <w:pPr>
              <w:rPr>
                <w:b/>
              </w:rPr>
            </w:pPr>
            <w:r>
              <w:rPr>
                <w:b/>
              </w:rPr>
              <w:t>103,1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  <w:p w:rsidR="0030252D" w:rsidRDefault="0030252D" w:rsidP="003E42E4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240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FF04F6" w:rsidRDefault="0030252D">
            <w:pPr>
              <w:rPr>
                <w:b/>
              </w:rPr>
            </w:pPr>
            <w:r w:rsidRPr="00FF04F6">
              <w:rPr>
                <w:b/>
              </w:rPr>
              <w:t>Супруга</w:t>
            </w: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200F35" w:rsidRDefault="0030252D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200F35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1 048</w:t>
            </w:r>
            <w:r w:rsidRPr="00200F35">
              <w:rPr>
                <w:b/>
              </w:rPr>
              <w:t> </w:t>
            </w:r>
            <w:r>
              <w:rPr>
                <w:b/>
              </w:rPr>
              <w:t>102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200F35" w:rsidRDefault="0030252D" w:rsidP="003E42E4">
            <w:pPr>
              <w:rPr>
                <w:b/>
              </w:rPr>
            </w:pPr>
            <w:r w:rsidRPr="00200F35">
              <w:rPr>
                <w:b/>
              </w:rPr>
              <w:t xml:space="preserve">квартира </w:t>
            </w:r>
            <w:r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200F35" w:rsidRDefault="0030252D" w:rsidP="003E42E4">
            <w:pPr>
              <w:rPr>
                <w:b/>
              </w:rPr>
            </w:pPr>
            <w:r>
              <w:rPr>
                <w:b/>
              </w:rPr>
              <w:t>7</w:t>
            </w:r>
            <w:r w:rsidRPr="00200F35">
              <w:rPr>
                <w:b/>
              </w:rPr>
              <w:t>7</w:t>
            </w:r>
            <w:r>
              <w:rPr>
                <w:b/>
              </w:rPr>
              <w:t>,7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200F35" w:rsidRDefault="0030252D" w:rsidP="003E42E4">
            <w:pPr>
              <w:rPr>
                <w:b/>
              </w:rPr>
            </w:pPr>
            <w:r w:rsidRPr="00200F35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gridBefore w:val="1"/>
          <w:wBefore w:w="6" w:type="dxa"/>
          <w:trHeight w:val="570"/>
        </w:trPr>
        <w:tc>
          <w:tcPr>
            <w:tcW w:w="2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FF04F6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200F35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  <w:p w:rsidR="0030252D" w:rsidRPr="00200F35" w:rsidRDefault="0030252D" w:rsidP="003E42E4">
            <w:pPr>
              <w:rPr>
                <w:b/>
              </w:rPr>
            </w:pPr>
            <w:r>
              <w:rPr>
                <w:b/>
              </w:rPr>
              <w:t>квартира 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  <w:p w:rsidR="0030252D" w:rsidRDefault="0030252D" w:rsidP="003E42E4">
            <w:pPr>
              <w:rPr>
                <w:b/>
              </w:rPr>
            </w:pPr>
            <w:r>
              <w:rPr>
                <w:b/>
              </w:rPr>
              <w:t>103,1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  <w:p w:rsidR="0030252D" w:rsidRPr="00200F35" w:rsidRDefault="0030252D" w:rsidP="003E42E4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1128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FF04F6" w:rsidRDefault="0030252D">
            <w:pPr>
              <w:rPr>
                <w:b/>
              </w:rPr>
            </w:pPr>
            <w:r>
              <w:rPr>
                <w:b/>
              </w:rPr>
              <w:t>Дочь</w:t>
            </w:r>
          </w:p>
        </w:tc>
        <w:tc>
          <w:tcPr>
            <w:tcW w:w="3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00F35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FF04F6">
            <w:pPr>
              <w:rPr>
                <w:b/>
              </w:rPr>
            </w:pPr>
            <w:r w:rsidRPr="00200F35">
              <w:rPr>
                <w:b/>
              </w:rPr>
              <w:t xml:space="preserve">квартира </w:t>
            </w:r>
            <w:r>
              <w:rPr>
                <w:b/>
              </w:rPr>
              <w:t>(индивидуальная)</w:t>
            </w:r>
          </w:p>
          <w:p w:rsidR="0030252D" w:rsidRDefault="0030252D" w:rsidP="00FF04F6">
            <w:pPr>
              <w:rPr>
                <w:b/>
              </w:rPr>
            </w:pPr>
            <w:r>
              <w:rPr>
                <w:b/>
              </w:rPr>
              <w:t xml:space="preserve">квартира </w:t>
            </w:r>
          </w:p>
          <w:p w:rsidR="0030252D" w:rsidRDefault="0030252D" w:rsidP="00FF04F6">
            <w:pPr>
              <w:rPr>
                <w:b/>
              </w:rPr>
            </w:pPr>
            <w:r>
              <w:rPr>
                <w:b/>
              </w:rPr>
              <w:t>(пользование)</w:t>
            </w:r>
          </w:p>
          <w:p w:rsidR="0030252D" w:rsidRPr="00200F35" w:rsidRDefault="0030252D">
            <w:pPr>
              <w:rPr>
                <w:b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77,7</w:t>
            </w:r>
          </w:p>
          <w:p w:rsidR="0030252D" w:rsidRDefault="0030252D">
            <w:pPr>
              <w:rPr>
                <w:b/>
              </w:rPr>
            </w:pPr>
          </w:p>
          <w:p w:rsidR="0030252D" w:rsidRDefault="0030252D">
            <w:pPr>
              <w:rPr>
                <w:b/>
              </w:rPr>
            </w:pPr>
            <w:r>
              <w:rPr>
                <w:b/>
              </w:rPr>
              <w:t>103,1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  <w:p w:rsidR="0030252D" w:rsidRDefault="0030252D">
            <w:pPr>
              <w:rPr>
                <w:b/>
              </w:rPr>
            </w:pPr>
          </w:p>
          <w:p w:rsidR="0030252D" w:rsidRPr="00200F35" w:rsidRDefault="0030252D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gridBefore w:val="1"/>
          <w:wBefore w:w="6" w:type="dxa"/>
          <w:trHeight w:val="460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00F35" w:rsidRDefault="0030252D">
            <w:pPr>
              <w:rPr>
                <w:b/>
              </w:rPr>
            </w:pPr>
            <w:r w:rsidRPr="00200F35">
              <w:rPr>
                <w:b/>
              </w:rPr>
              <w:t>Гаврилов Ю.А.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00F35" w:rsidRDefault="0030252D">
            <w:pPr>
              <w:rPr>
                <w:b/>
              </w:rPr>
            </w:pPr>
            <w:r w:rsidRPr="00200F35">
              <w:rPr>
                <w:b/>
              </w:rPr>
              <w:t>Заместитель начальника Управления Минюста России по Ленинградской области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00F35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816</w:t>
            </w:r>
            <w:r w:rsidRPr="00200F35">
              <w:rPr>
                <w:b/>
              </w:rPr>
              <w:t> </w:t>
            </w:r>
            <w:r>
              <w:rPr>
                <w:b/>
              </w:rPr>
              <w:t>299</w:t>
            </w:r>
            <w:r w:rsidRPr="00200F35">
              <w:rPr>
                <w:b/>
              </w:rPr>
              <w:t>,</w:t>
            </w:r>
            <w:r>
              <w:rPr>
                <w:b/>
              </w:rPr>
              <w:t>52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200F35" w:rsidRDefault="0030252D">
            <w:pPr>
              <w:rPr>
                <w:b/>
              </w:rPr>
            </w:pPr>
            <w:r w:rsidRPr="00200F35">
              <w:rPr>
                <w:b/>
              </w:rPr>
              <w:t>садовый участок</w:t>
            </w:r>
          </w:p>
          <w:p w:rsidR="0030252D" w:rsidRPr="00200F35" w:rsidRDefault="0030252D">
            <w:pPr>
              <w:rPr>
                <w:b/>
              </w:rPr>
            </w:pPr>
            <w:r w:rsidRPr="00200F35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200F35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200F35" w:rsidRDefault="0030252D">
            <w:pPr>
              <w:rPr>
                <w:b/>
              </w:rPr>
            </w:pPr>
            <w:r w:rsidRPr="00200F35">
              <w:rPr>
                <w:b/>
              </w:rPr>
              <w:t>1497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200F35" w:rsidRDefault="0030252D">
            <w:pPr>
              <w:rPr>
                <w:b/>
              </w:rPr>
            </w:pPr>
            <w:r w:rsidRPr="00200F35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00F35" w:rsidRDefault="0030252D">
            <w:pPr>
              <w:rPr>
                <w:b/>
              </w:rPr>
            </w:pPr>
            <w:r w:rsidRPr="00200F35">
              <w:rPr>
                <w:b/>
              </w:rPr>
              <w:t xml:space="preserve">а/м Ауди </w:t>
            </w:r>
            <w:r w:rsidRPr="00200F35">
              <w:rPr>
                <w:b/>
                <w:lang w:val="en-US"/>
              </w:rPr>
              <w:t>Q</w:t>
            </w:r>
            <w:r w:rsidRPr="00200F35">
              <w:rPr>
                <w:b/>
              </w:rPr>
              <w:t>5</w:t>
            </w:r>
          </w:p>
          <w:p w:rsidR="0030252D" w:rsidRPr="00200F35" w:rsidRDefault="0030252D">
            <w:pPr>
              <w:rPr>
                <w:b/>
              </w:rPr>
            </w:pPr>
            <w:r w:rsidRPr="00200F35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200F35">
              <w:rPr>
                <w:b/>
              </w:rPr>
              <w:t>)</w:t>
            </w:r>
          </w:p>
        </w:tc>
      </w:tr>
      <w:tr w:rsidR="0030252D" w:rsidTr="000051F9">
        <w:trPr>
          <w:gridBefore w:val="1"/>
          <w:wBefore w:w="6" w:type="dxa"/>
          <w:trHeight w:val="460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00F35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00F35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00F35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200F35" w:rsidRDefault="0030252D">
            <w:pPr>
              <w:rPr>
                <w:b/>
              </w:rPr>
            </w:pPr>
            <w:r w:rsidRPr="00200F35">
              <w:rPr>
                <w:b/>
              </w:rPr>
              <w:t>садовый участок</w:t>
            </w:r>
          </w:p>
          <w:p w:rsidR="0030252D" w:rsidRPr="00200F35" w:rsidRDefault="0030252D">
            <w:pPr>
              <w:rPr>
                <w:b/>
              </w:rPr>
            </w:pPr>
            <w:r w:rsidRPr="00200F35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200F35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200F35" w:rsidRDefault="0030252D">
            <w:pPr>
              <w:rPr>
                <w:b/>
              </w:rPr>
            </w:pPr>
            <w:r w:rsidRPr="00200F35">
              <w:rPr>
                <w:b/>
              </w:rPr>
              <w:t>800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200F35" w:rsidRDefault="0030252D">
            <w:pPr>
              <w:rPr>
                <w:b/>
              </w:rPr>
            </w:pPr>
            <w:r w:rsidRPr="00200F35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460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00F35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00F35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00F35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200F35" w:rsidRDefault="0030252D">
            <w:pPr>
              <w:rPr>
                <w:b/>
              </w:rPr>
            </w:pPr>
            <w:r w:rsidRPr="00200F35">
              <w:rPr>
                <w:b/>
              </w:rPr>
              <w:t>садовый дом</w:t>
            </w:r>
          </w:p>
          <w:p w:rsidR="0030252D" w:rsidRPr="00200F35" w:rsidRDefault="0030252D">
            <w:pPr>
              <w:rPr>
                <w:b/>
              </w:rPr>
            </w:pPr>
            <w:r w:rsidRPr="00200F35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200F35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200F35" w:rsidRDefault="0030252D">
            <w:pPr>
              <w:rPr>
                <w:b/>
              </w:rPr>
            </w:pPr>
            <w:r w:rsidRPr="00200F35">
              <w:rPr>
                <w:b/>
              </w:rPr>
              <w:t>92,5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200F35" w:rsidRDefault="0030252D">
            <w:pPr>
              <w:rPr>
                <w:b/>
              </w:rPr>
            </w:pPr>
            <w:r w:rsidRPr="00200F35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460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00F35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00F35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00F35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00F35" w:rsidRDefault="0030252D">
            <w:pPr>
              <w:rPr>
                <w:b/>
              </w:rPr>
            </w:pPr>
            <w:r w:rsidRPr="00200F35">
              <w:rPr>
                <w:b/>
              </w:rPr>
              <w:t>квартира</w:t>
            </w:r>
          </w:p>
          <w:p w:rsidR="0030252D" w:rsidRPr="00200F35" w:rsidRDefault="0030252D">
            <w:pPr>
              <w:rPr>
                <w:b/>
              </w:rPr>
            </w:pPr>
            <w:r w:rsidRPr="00200F35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200F35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00F35" w:rsidRDefault="0030252D">
            <w:pPr>
              <w:rPr>
                <w:b/>
              </w:rPr>
            </w:pPr>
            <w:r w:rsidRPr="00200F35">
              <w:rPr>
                <w:b/>
              </w:rPr>
              <w:t>35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00F35" w:rsidRDefault="0030252D">
            <w:pPr>
              <w:rPr>
                <w:b/>
              </w:rPr>
            </w:pPr>
            <w:r w:rsidRPr="00200F35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460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00F35" w:rsidRDefault="0030252D">
            <w:pPr>
              <w:rPr>
                <w:b/>
              </w:rPr>
            </w:pPr>
            <w:r w:rsidRPr="00200F35">
              <w:rPr>
                <w:b/>
              </w:rPr>
              <w:t>Супруга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00F35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00F35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1 012</w:t>
            </w:r>
            <w:r w:rsidRPr="00200F35">
              <w:rPr>
                <w:b/>
              </w:rPr>
              <w:t> </w:t>
            </w:r>
            <w:r>
              <w:rPr>
                <w:b/>
              </w:rPr>
              <w:t>897</w:t>
            </w:r>
            <w:r w:rsidRPr="00200F35">
              <w:rPr>
                <w:b/>
              </w:rPr>
              <w:t>,</w:t>
            </w:r>
            <w:r>
              <w:rPr>
                <w:b/>
              </w:rPr>
              <w:t>1</w:t>
            </w:r>
            <w:r w:rsidRPr="00200F35">
              <w:rPr>
                <w:b/>
              </w:rPr>
              <w:t>5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200F35" w:rsidRDefault="0030252D" w:rsidP="00936554">
            <w:pPr>
              <w:rPr>
                <w:b/>
              </w:rPr>
            </w:pPr>
            <w:r w:rsidRPr="00200F35">
              <w:rPr>
                <w:b/>
              </w:rPr>
              <w:t>квартира</w:t>
            </w:r>
          </w:p>
          <w:p w:rsidR="0030252D" w:rsidRPr="00200F35" w:rsidRDefault="0030252D" w:rsidP="00936554">
            <w:pPr>
              <w:rPr>
                <w:b/>
              </w:rPr>
            </w:pPr>
            <w:r w:rsidRPr="00200F35">
              <w:rPr>
                <w:b/>
              </w:rPr>
              <w:t>(</w:t>
            </w:r>
            <w:r>
              <w:rPr>
                <w:b/>
              </w:rPr>
              <w:t>совместная</w:t>
            </w:r>
            <w:r w:rsidRPr="00200F35">
              <w:rPr>
                <w:b/>
              </w:rPr>
              <w:t xml:space="preserve"> собственность)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200F35" w:rsidRDefault="0030252D" w:rsidP="00936554">
            <w:pPr>
              <w:rPr>
                <w:b/>
              </w:rPr>
            </w:pPr>
            <w:r w:rsidRPr="00200F35">
              <w:rPr>
                <w:b/>
              </w:rPr>
              <w:t>80,92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200F35" w:rsidRDefault="0030252D" w:rsidP="00936554">
            <w:pPr>
              <w:rPr>
                <w:b/>
              </w:rPr>
            </w:pPr>
            <w:r w:rsidRPr="00200F35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gridBefore w:val="1"/>
          <w:wBefore w:w="6" w:type="dxa"/>
          <w:trHeight w:val="555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741A3" w:rsidRDefault="0030252D">
            <w:pPr>
              <w:rPr>
                <w:b/>
              </w:rPr>
            </w:pPr>
            <w:r w:rsidRPr="006741A3">
              <w:rPr>
                <w:b/>
              </w:rPr>
              <w:t>Бадулин К. Д.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741A3" w:rsidRDefault="0030252D">
            <w:pPr>
              <w:rPr>
                <w:b/>
              </w:rPr>
            </w:pPr>
            <w:r w:rsidRPr="006741A3">
              <w:rPr>
                <w:b/>
              </w:rPr>
              <w:t>Начальник Управления Минюста России по Липецкой области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741A3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1 925</w:t>
            </w:r>
            <w:r w:rsidRPr="006741A3">
              <w:rPr>
                <w:b/>
              </w:rPr>
              <w:t xml:space="preserve"> </w:t>
            </w:r>
            <w:r>
              <w:rPr>
                <w:b/>
              </w:rPr>
              <w:t>536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6741A3" w:rsidRDefault="0030252D">
            <w:pPr>
              <w:rPr>
                <w:b/>
              </w:rPr>
            </w:pPr>
            <w:r w:rsidRPr="006741A3">
              <w:rPr>
                <w:b/>
              </w:rPr>
              <w:t>земельный участок</w:t>
            </w:r>
          </w:p>
          <w:p w:rsidR="0030252D" w:rsidRPr="006741A3" w:rsidRDefault="0030252D">
            <w:pPr>
              <w:rPr>
                <w:b/>
              </w:rPr>
            </w:pPr>
            <w:r w:rsidRPr="006741A3">
              <w:rPr>
                <w:b/>
              </w:rPr>
              <w:t>(</w:t>
            </w:r>
            <w:r>
              <w:rPr>
                <w:b/>
              </w:rPr>
              <w:t>индивидуальная)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6741A3" w:rsidRDefault="0030252D">
            <w:pPr>
              <w:rPr>
                <w:b/>
              </w:rPr>
            </w:pPr>
            <w:r w:rsidRPr="006741A3">
              <w:rPr>
                <w:b/>
              </w:rPr>
              <w:t>1320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6741A3" w:rsidRDefault="0030252D">
            <w:pPr>
              <w:rPr>
                <w:b/>
              </w:rPr>
            </w:pPr>
            <w:r w:rsidRPr="006741A3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741A3" w:rsidRDefault="0030252D">
            <w:pPr>
              <w:rPr>
                <w:b/>
              </w:rPr>
            </w:pPr>
            <w:r w:rsidRPr="006741A3">
              <w:rPr>
                <w:b/>
              </w:rPr>
              <w:t>а/м ВАЗ 21074</w:t>
            </w:r>
          </w:p>
          <w:p w:rsidR="0030252D" w:rsidRPr="006741A3" w:rsidRDefault="0030252D">
            <w:pPr>
              <w:rPr>
                <w:b/>
              </w:rPr>
            </w:pPr>
            <w:r w:rsidRPr="006741A3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6741A3">
              <w:rPr>
                <w:b/>
              </w:rPr>
              <w:t>)</w:t>
            </w:r>
          </w:p>
        </w:tc>
      </w:tr>
      <w:tr w:rsidR="0030252D" w:rsidTr="000051F9">
        <w:trPr>
          <w:gridBefore w:val="1"/>
          <w:wBefore w:w="6" w:type="dxa"/>
          <w:trHeight w:val="555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6741A3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6741A3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6741A3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ott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6741A3" w:rsidRDefault="0030252D">
            <w:pPr>
              <w:rPr>
                <w:b/>
              </w:rPr>
            </w:pPr>
            <w:r w:rsidRPr="006741A3">
              <w:rPr>
                <w:b/>
              </w:rPr>
              <w:t>земельный участок</w:t>
            </w:r>
          </w:p>
          <w:p w:rsidR="0030252D" w:rsidRPr="006741A3" w:rsidRDefault="0030252D">
            <w:pPr>
              <w:rPr>
                <w:b/>
              </w:rPr>
            </w:pPr>
            <w:r w:rsidRPr="006741A3">
              <w:rPr>
                <w:b/>
              </w:rPr>
              <w:t>(аренда)</w:t>
            </w:r>
          </w:p>
        </w:tc>
        <w:tc>
          <w:tcPr>
            <w:tcW w:w="1619" w:type="dxa"/>
            <w:tcBorders>
              <w:top w:val="dott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6741A3" w:rsidRDefault="0030252D">
            <w:pPr>
              <w:rPr>
                <w:b/>
              </w:rPr>
            </w:pPr>
            <w:r w:rsidRPr="006741A3">
              <w:rPr>
                <w:b/>
              </w:rPr>
              <w:t>1251</w:t>
            </w:r>
          </w:p>
        </w:tc>
        <w:tc>
          <w:tcPr>
            <w:tcW w:w="1046" w:type="dxa"/>
            <w:tcBorders>
              <w:top w:val="dott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6741A3" w:rsidRDefault="0030252D">
            <w:pPr>
              <w:rPr>
                <w:b/>
              </w:rPr>
            </w:pPr>
            <w:r w:rsidRPr="006741A3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6741A3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555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6741A3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6741A3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6741A3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ott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6741A3" w:rsidRDefault="0030252D">
            <w:pPr>
              <w:rPr>
                <w:b/>
              </w:rPr>
            </w:pPr>
            <w:r w:rsidRPr="006741A3">
              <w:rPr>
                <w:b/>
              </w:rPr>
              <w:t>жилой дом</w:t>
            </w:r>
          </w:p>
          <w:p w:rsidR="0030252D" w:rsidRPr="006741A3" w:rsidRDefault="0030252D">
            <w:pPr>
              <w:rPr>
                <w:b/>
              </w:rPr>
            </w:pPr>
            <w:r w:rsidRPr="006741A3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6741A3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dott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6741A3" w:rsidRDefault="0030252D">
            <w:pPr>
              <w:rPr>
                <w:b/>
              </w:rPr>
            </w:pPr>
            <w:r w:rsidRPr="006741A3">
              <w:rPr>
                <w:b/>
              </w:rPr>
              <w:t>230</w:t>
            </w:r>
            <w:r>
              <w:rPr>
                <w:b/>
              </w:rPr>
              <w:t>,8</w:t>
            </w:r>
          </w:p>
        </w:tc>
        <w:tc>
          <w:tcPr>
            <w:tcW w:w="1046" w:type="dxa"/>
            <w:tcBorders>
              <w:top w:val="dott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6741A3" w:rsidRDefault="0030252D">
            <w:pPr>
              <w:rPr>
                <w:b/>
              </w:rPr>
            </w:pPr>
            <w:r w:rsidRPr="006741A3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6741A3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555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6741A3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6741A3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6741A3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6741A3" w:rsidRDefault="0030252D">
            <w:pPr>
              <w:rPr>
                <w:b/>
              </w:rPr>
            </w:pPr>
            <w:r w:rsidRPr="006741A3">
              <w:rPr>
                <w:b/>
              </w:rPr>
              <w:t>квартира</w:t>
            </w:r>
          </w:p>
          <w:p w:rsidR="0030252D" w:rsidRDefault="0030252D">
            <w:pPr>
              <w:rPr>
                <w:b/>
              </w:rPr>
            </w:pPr>
            <w:r w:rsidRPr="006741A3">
              <w:rPr>
                <w:b/>
              </w:rPr>
              <w:t>(пользование)</w:t>
            </w:r>
          </w:p>
          <w:p w:rsidR="0030252D" w:rsidRPr="006741A3" w:rsidRDefault="0030252D">
            <w:pPr>
              <w:rPr>
                <w:b/>
              </w:rPr>
            </w:pP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6741A3" w:rsidRDefault="0030252D">
            <w:pPr>
              <w:rPr>
                <w:b/>
              </w:rPr>
            </w:pPr>
            <w:r w:rsidRPr="006741A3">
              <w:rPr>
                <w:b/>
              </w:rPr>
              <w:t>78,8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6741A3" w:rsidRDefault="0030252D">
            <w:pPr>
              <w:rPr>
                <w:b/>
              </w:rPr>
            </w:pPr>
            <w:r w:rsidRPr="006741A3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6741A3" w:rsidRDefault="0030252D">
            <w:pPr>
              <w:rPr>
                <w:b/>
              </w:rPr>
            </w:pPr>
          </w:p>
        </w:tc>
      </w:tr>
      <w:tr w:rsidR="0030252D" w:rsidRPr="00A2564A" w:rsidTr="000051F9">
        <w:trPr>
          <w:gridBefore w:val="1"/>
          <w:wBefore w:w="6" w:type="dxa"/>
          <w:trHeight w:val="552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2564A" w:rsidRDefault="0030252D">
            <w:pPr>
              <w:rPr>
                <w:b/>
              </w:rPr>
            </w:pPr>
            <w:r w:rsidRPr="00A2564A">
              <w:rPr>
                <w:b/>
              </w:rPr>
              <w:t>Супруга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2564A" w:rsidRDefault="0030252D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2564A" w:rsidRDefault="0030252D">
            <w:pPr>
              <w:jc w:val="center"/>
              <w:rPr>
                <w:b/>
              </w:rPr>
            </w:pPr>
            <w:r w:rsidRPr="00A2564A">
              <w:rPr>
                <w:b/>
              </w:rPr>
              <w:t>1 258 404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2564A" w:rsidRDefault="0030252D" w:rsidP="00F46E82">
            <w:pPr>
              <w:rPr>
                <w:b/>
              </w:rPr>
            </w:pPr>
            <w:r w:rsidRPr="00A2564A">
              <w:rPr>
                <w:b/>
              </w:rPr>
              <w:t>квартира</w:t>
            </w:r>
          </w:p>
          <w:p w:rsidR="0030252D" w:rsidRPr="00A2564A" w:rsidRDefault="0030252D" w:rsidP="00F46E82">
            <w:pPr>
              <w:rPr>
                <w:b/>
              </w:rPr>
            </w:pPr>
            <w:r w:rsidRPr="00A2564A">
              <w:rPr>
                <w:b/>
              </w:rPr>
              <w:t>(собственность)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2564A" w:rsidRDefault="0030252D" w:rsidP="00F46E82">
            <w:pPr>
              <w:rPr>
                <w:b/>
              </w:rPr>
            </w:pPr>
            <w:r w:rsidRPr="00A2564A">
              <w:rPr>
                <w:b/>
              </w:rPr>
              <w:t>78,8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2564A" w:rsidRDefault="0030252D" w:rsidP="00F46E82">
            <w:pPr>
              <w:rPr>
                <w:b/>
              </w:rPr>
            </w:pPr>
            <w:r w:rsidRPr="00A2564A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2564A" w:rsidRDefault="0030252D">
            <w:pPr>
              <w:rPr>
                <w:b/>
              </w:rPr>
            </w:pPr>
            <w:r w:rsidRPr="00A2564A">
              <w:rPr>
                <w:b/>
              </w:rPr>
              <w:t>–</w:t>
            </w:r>
          </w:p>
        </w:tc>
      </w:tr>
      <w:tr w:rsidR="0030252D" w:rsidRPr="00A2564A" w:rsidTr="000051F9">
        <w:trPr>
          <w:gridBefore w:val="1"/>
          <w:wBefore w:w="6" w:type="dxa"/>
          <w:trHeight w:val="552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2564A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2564A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2564A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2564A" w:rsidRDefault="0030252D">
            <w:pPr>
              <w:rPr>
                <w:b/>
              </w:rPr>
            </w:pPr>
            <w:r w:rsidRPr="00A2564A">
              <w:rPr>
                <w:b/>
              </w:rPr>
              <w:t>земельный участок</w:t>
            </w:r>
          </w:p>
          <w:p w:rsidR="0030252D" w:rsidRPr="00A2564A" w:rsidRDefault="0030252D">
            <w:pPr>
              <w:rPr>
                <w:b/>
              </w:rPr>
            </w:pPr>
            <w:r w:rsidRPr="00A2564A">
              <w:rPr>
                <w:b/>
              </w:rPr>
              <w:t>(аренда)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2564A" w:rsidRDefault="0030252D">
            <w:pPr>
              <w:rPr>
                <w:b/>
              </w:rPr>
            </w:pPr>
            <w:r w:rsidRPr="00A2564A">
              <w:rPr>
                <w:b/>
              </w:rPr>
              <w:t>1197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2564A" w:rsidRDefault="0030252D">
            <w:pPr>
              <w:rPr>
                <w:b/>
              </w:rPr>
            </w:pPr>
            <w:r w:rsidRPr="00A2564A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2564A" w:rsidRDefault="0030252D">
            <w:pPr>
              <w:rPr>
                <w:b/>
              </w:rPr>
            </w:pPr>
          </w:p>
        </w:tc>
      </w:tr>
      <w:tr w:rsidR="0030252D" w:rsidRPr="00A2564A" w:rsidTr="000051F9">
        <w:trPr>
          <w:gridBefore w:val="1"/>
          <w:wBefore w:w="6" w:type="dxa"/>
          <w:trHeight w:val="552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2564A" w:rsidRDefault="0030252D">
            <w:pPr>
              <w:rPr>
                <w:b/>
              </w:rPr>
            </w:pPr>
            <w:r w:rsidRPr="00A2564A">
              <w:rPr>
                <w:b/>
              </w:rPr>
              <w:t>Галимова О.В.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2564A" w:rsidRDefault="0030252D">
            <w:pPr>
              <w:rPr>
                <w:b/>
              </w:rPr>
            </w:pPr>
            <w:r w:rsidRPr="00A2564A">
              <w:rPr>
                <w:b/>
              </w:rPr>
              <w:t>Заместитель начальника Управления Минюста России по Липецкой области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2564A" w:rsidRDefault="0030252D">
            <w:pPr>
              <w:jc w:val="center"/>
              <w:rPr>
                <w:b/>
              </w:rPr>
            </w:pPr>
            <w:r w:rsidRPr="00A2564A">
              <w:rPr>
                <w:b/>
              </w:rPr>
              <w:t>480 116,00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2564A" w:rsidRDefault="0030252D">
            <w:pPr>
              <w:rPr>
                <w:b/>
              </w:rPr>
            </w:pPr>
            <w:r w:rsidRPr="00A2564A">
              <w:rPr>
                <w:b/>
              </w:rPr>
              <w:t>квартира</w:t>
            </w:r>
          </w:p>
          <w:p w:rsidR="0030252D" w:rsidRPr="00A2564A" w:rsidRDefault="0030252D">
            <w:pPr>
              <w:rPr>
                <w:b/>
              </w:rPr>
            </w:pPr>
            <w:r w:rsidRPr="00A2564A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A2564A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2564A" w:rsidRDefault="0030252D">
            <w:pPr>
              <w:rPr>
                <w:b/>
              </w:rPr>
            </w:pPr>
            <w:r w:rsidRPr="00A2564A">
              <w:rPr>
                <w:b/>
              </w:rPr>
              <w:t>62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2564A" w:rsidRDefault="0030252D">
            <w:pPr>
              <w:rPr>
                <w:b/>
              </w:rPr>
            </w:pPr>
            <w:r w:rsidRPr="00A2564A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2564A" w:rsidRDefault="0030252D">
            <w:pPr>
              <w:rPr>
                <w:b/>
              </w:rPr>
            </w:pPr>
            <w:r w:rsidRPr="00A2564A">
              <w:rPr>
                <w:b/>
              </w:rPr>
              <w:t>а/м Мазда 3</w:t>
            </w:r>
          </w:p>
          <w:p w:rsidR="0030252D" w:rsidRPr="00A2564A" w:rsidRDefault="0030252D">
            <w:pPr>
              <w:rPr>
                <w:b/>
              </w:rPr>
            </w:pPr>
            <w:r w:rsidRPr="00A2564A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A2564A">
              <w:rPr>
                <w:b/>
              </w:rPr>
              <w:t>)</w:t>
            </w:r>
          </w:p>
        </w:tc>
      </w:tr>
      <w:tr w:rsidR="0030252D" w:rsidRPr="00A2564A" w:rsidTr="000051F9">
        <w:trPr>
          <w:gridBefore w:val="1"/>
          <w:wBefore w:w="6" w:type="dxa"/>
          <w:trHeight w:val="552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F46E82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F46E82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2564A" w:rsidRDefault="0030252D"/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2564A" w:rsidRDefault="0030252D">
            <w:pPr>
              <w:rPr>
                <w:b/>
              </w:rPr>
            </w:pPr>
            <w:r w:rsidRPr="00A2564A">
              <w:rPr>
                <w:b/>
              </w:rPr>
              <w:t>квартира</w:t>
            </w:r>
          </w:p>
          <w:p w:rsidR="0030252D" w:rsidRPr="00A2564A" w:rsidRDefault="0030252D">
            <w:pPr>
              <w:rPr>
                <w:b/>
              </w:rPr>
            </w:pPr>
            <w:r w:rsidRPr="00A2564A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2564A" w:rsidRDefault="0030252D">
            <w:pPr>
              <w:rPr>
                <w:b/>
              </w:rPr>
            </w:pPr>
            <w:r w:rsidRPr="00A2564A">
              <w:rPr>
                <w:b/>
              </w:rPr>
              <w:t>48,8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2564A" w:rsidRDefault="0030252D">
            <w:pPr>
              <w:rPr>
                <w:b/>
              </w:rPr>
            </w:pPr>
            <w:r w:rsidRPr="00A2564A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2564A" w:rsidRDefault="0030252D"/>
        </w:tc>
      </w:tr>
      <w:tr w:rsidR="0030252D" w:rsidTr="000051F9">
        <w:trPr>
          <w:gridBefore w:val="1"/>
          <w:wBefore w:w="6" w:type="dxa"/>
          <w:trHeight w:val="552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F46E82" w:rsidRDefault="0030252D">
            <w:pPr>
              <w:rPr>
                <w:b/>
              </w:rPr>
            </w:pPr>
            <w:r w:rsidRPr="00F46E82">
              <w:rPr>
                <w:b/>
              </w:rPr>
              <w:t>Сын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F46E82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F46E82" w:rsidRDefault="0030252D" w:rsidP="00E81D48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F46E82" w:rsidRDefault="0030252D">
            <w:pPr>
              <w:rPr>
                <w:b/>
                <w:color w:val="000000"/>
              </w:rPr>
            </w:pPr>
            <w:r w:rsidRPr="00F46E82">
              <w:rPr>
                <w:b/>
                <w:color w:val="000000"/>
              </w:rPr>
              <w:t xml:space="preserve">квартира </w:t>
            </w:r>
          </w:p>
          <w:p w:rsidR="0030252D" w:rsidRPr="00F46E82" w:rsidRDefault="0030252D">
            <w:pPr>
              <w:rPr>
                <w:b/>
                <w:color w:val="000000"/>
              </w:rPr>
            </w:pPr>
            <w:r w:rsidRPr="00F46E82">
              <w:rPr>
                <w:b/>
                <w:color w:val="000000"/>
              </w:rPr>
              <w:t>(</w:t>
            </w:r>
            <w:r>
              <w:rPr>
                <w:b/>
                <w:color w:val="000000"/>
              </w:rPr>
              <w:t>пользование</w:t>
            </w:r>
            <w:r w:rsidRPr="00F46E82">
              <w:rPr>
                <w:b/>
                <w:color w:val="000000"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F46E82" w:rsidRDefault="003025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48,8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F46E82" w:rsidRDefault="0030252D">
            <w:pPr>
              <w:rPr>
                <w:b/>
                <w:color w:val="000000"/>
              </w:rPr>
            </w:pPr>
            <w:r w:rsidRPr="00F46E82">
              <w:rPr>
                <w:b/>
                <w:color w:val="000000"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F46E82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585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D8389C" w:rsidRDefault="0030252D">
            <w:pPr>
              <w:rPr>
                <w:b/>
                <w:color w:val="000000"/>
              </w:rPr>
            </w:pPr>
            <w:r w:rsidRPr="00D8389C">
              <w:rPr>
                <w:b/>
                <w:color w:val="000000"/>
              </w:rPr>
              <w:t>Докучаева Е.А.</w:t>
            </w:r>
          </w:p>
          <w:p w:rsidR="0030252D" w:rsidRPr="00D8389C" w:rsidRDefault="0030252D">
            <w:pPr>
              <w:rPr>
                <w:b/>
                <w:color w:val="000000"/>
              </w:rPr>
            </w:pP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D8389C" w:rsidRDefault="0030252D">
            <w:pPr>
              <w:rPr>
                <w:b/>
                <w:color w:val="000000"/>
              </w:rPr>
            </w:pPr>
            <w:r w:rsidRPr="00D8389C">
              <w:rPr>
                <w:b/>
                <w:color w:val="000000"/>
              </w:rPr>
              <w:t xml:space="preserve">Заместитель начальника </w:t>
            </w:r>
          </w:p>
          <w:p w:rsidR="0030252D" w:rsidRPr="00D8389C" w:rsidRDefault="0030252D">
            <w:pPr>
              <w:rPr>
                <w:b/>
                <w:color w:val="000000"/>
              </w:rPr>
            </w:pPr>
            <w:r w:rsidRPr="00D8389C">
              <w:rPr>
                <w:b/>
                <w:color w:val="000000"/>
              </w:rPr>
              <w:t>Управления Минюста России по Магаданской области и Чукотскому автономному округу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D8389C" w:rsidRDefault="0030252D">
            <w:pPr>
              <w:jc w:val="center"/>
              <w:rPr>
                <w:b/>
                <w:color w:val="000000"/>
              </w:rPr>
            </w:pPr>
            <w:r w:rsidRPr="00D8389C">
              <w:rPr>
                <w:b/>
                <w:color w:val="000000"/>
              </w:rPr>
              <w:t>1 3</w:t>
            </w:r>
            <w:r>
              <w:rPr>
                <w:b/>
                <w:color w:val="000000"/>
              </w:rPr>
              <w:t>70</w:t>
            </w:r>
            <w:r w:rsidRPr="00D8389C">
              <w:rPr>
                <w:b/>
                <w:color w:val="000000"/>
              </w:rPr>
              <w:t> </w:t>
            </w:r>
            <w:r>
              <w:rPr>
                <w:b/>
                <w:color w:val="000000"/>
              </w:rPr>
              <w:t>375</w:t>
            </w:r>
            <w:r w:rsidRPr="00D8389C">
              <w:rPr>
                <w:b/>
                <w:color w:val="000000"/>
              </w:rPr>
              <w:t>,</w:t>
            </w:r>
            <w:r>
              <w:rPr>
                <w:b/>
                <w:color w:val="000000"/>
              </w:rPr>
              <w:t>33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F46E82" w:rsidRDefault="0030252D" w:rsidP="00E81D48">
            <w:pPr>
              <w:rPr>
                <w:b/>
                <w:color w:val="000000"/>
              </w:rPr>
            </w:pPr>
            <w:r w:rsidRPr="00F46E82">
              <w:rPr>
                <w:b/>
                <w:color w:val="000000"/>
              </w:rPr>
              <w:t xml:space="preserve">квартира </w:t>
            </w:r>
          </w:p>
          <w:p w:rsidR="0030252D" w:rsidRPr="00F46E82" w:rsidRDefault="0030252D" w:rsidP="00E81D48">
            <w:pPr>
              <w:rPr>
                <w:b/>
                <w:color w:val="000000"/>
              </w:rPr>
            </w:pPr>
            <w:r w:rsidRPr="00F46E82">
              <w:rPr>
                <w:b/>
                <w:color w:val="000000"/>
              </w:rPr>
              <w:t>(</w:t>
            </w:r>
            <w:r>
              <w:rPr>
                <w:b/>
                <w:color w:val="000000"/>
              </w:rPr>
              <w:t>пользование</w:t>
            </w:r>
            <w:r w:rsidRPr="00F46E82">
              <w:rPr>
                <w:b/>
                <w:color w:val="000000"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F46E82" w:rsidRDefault="0030252D" w:rsidP="00E81D48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59,1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F46E82" w:rsidRDefault="0030252D" w:rsidP="00E81D48">
            <w:pPr>
              <w:rPr>
                <w:b/>
                <w:color w:val="000000"/>
              </w:rPr>
            </w:pPr>
            <w:r w:rsidRPr="00F46E82">
              <w:rPr>
                <w:b/>
                <w:color w:val="000000"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429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6516A" w:rsidRDefault="0030252D">
            <w:pPr>
              <w:rPr>
                <w:b/>
                <w:color w:val="000000"/>
              </w:rPr>
            </w:pPr>
            <w:r w:rsidRPr="0036516A">
              <w:rPr>
                <w:b/>
                <w:color w:val="000000"/>
              </w:rPr>
              <w:t xml:space="preserve">Дочь 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>
            <w:pPr>
              <w:rPr>
                <w:color w:val="000000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81D48" w:rsidRDefault="003025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F46E82" w:rsidRDefault="0030252D" w:rsidP="00E81D48">
            <w:pPr>
              <w:rPr>
                <w:b/>
                <w:color w:val="000000"/>
              </w:rPr>
            </w:pPr>
            <w:r w:rsidRPr="00F46E82">
              <w:rPr>
                <w:b/>
                <w:color w:val="000000"/>
              </w:rPr>
              <w:t xml:space="preserve">квартира </w:t>
            </w:r>
          </w:p>
          <w:p w:rsidR="0030252D" w:rsidRPr="00F46E82" w:rsidRDefault="0030252D" w:rsidP="00E81D48">
            <w:pPr>
              <w:rPr>
                <w:b/>
                <w:color w:val="000000"/>
              </w:rPr>
            </w:pPr>
            <w:r w:rsidRPr="00F46E82">
              <w:rPr>
                <w:b/>
                <w:color w:val="000000"/>
              </w:rPr>
              <w:t>(</w:t>
            </w:r>
            <w:r>
              <w:rPr>
                <w:b/>
                <w:color w:val="000000"/>
              </w:rPr>
              <w:t>пользование</w:t>
            </w:r>
            <w:r w:rsidRPr="00F46E82">
              <w:rPr>
                <w:b/>
                <w:color w:val="000000"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F46E82" w:rsidRDefault="0030252D" w:rsidP="00E81D48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59,1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F46E82" w:rsidRDefault="0030252D" w:rsidP="00E81D48">
            <w:pPr>
              <w:rPr>
                <w:b/>
                <w:color w:val="000000"/>
              </w:rPr>
            </w:pPr>
            <w:r w:rsidRPr="00F46E82">
              <w:rPr>
                <w:b/>
                <w:color w:val="000000"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751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81D48" w:rsidRDefault="0030252D">
            <w:pPr>
              <w:rPr>
                <w:b/>
                <w:color w:val="000000"/>
              </w:rPr>
            </w:pPr>
            <w:r w:rsidRPr="00E81D48">
              <w:rPr>
                <w:b/>
                <w:color w:val="000000"/>
              </w:rPr>
              <w:t>Козлов В.В.</w:t>
            </w:r>
          </w:p>
          <w:p w:rsidR="0030252D" w:rsidRPr="00E81D48" w:rsidRDefault="0030252D">
            <w:pPr>
              <w:rPr>
                <w:b/>
                <w:color w:val="000000"/>
              </w:rPr>
            </w:pP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81D48" w:rsidRDefault="0030252D">
            <w:pPr>
              <w:rPr>
                <w:b/>
                <w:color w:val="000000"/>
              </w:rPr>
            </w:pPr>
            <w:r w:rsidRPr="00E81D48">
              <w:rPr>
                <w:b/>
                <w:color w:val="000000"/>
              </w:rPr>
              <w:t xml:space="preserve">Заместитель начальника </w:t>
            </w:r>
          </w:p>
          <w:p w:rsidR="0030252D" w:rsidRPr="00E81D48" w:rsidRDefault="0030252D">
            <w:pPr>
              <w:rPr>
                <w:b/>
                <w:color w:val="000000"/>
              </w:rPr>
            </w:pPr>
            <w:r w:rsidRPr="00E81D48">
              <w:rPr>
                <w:b/>
                <w:color w:val="000000"/>
              </w:rPr>
              <w:t>Управления Минюста России по Магаданской области и Чукотскому автономному округу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81D48" w:rsidRDefault="0030252D">
            <w:pPr>
              <w:jc w:val="center"/>
              <w:rPr>
                <w:b/>
                <w:color w:val="000000"/>
              </w:rPr>
            </w:pPr>
            <w:r w:rsidRPr="00E81D48">
              <w:rPr>
                <w:b/>
                <w:color w:val="000000"/>
              </w:rPr>
              <w:t>1 </w:t>
            </w:r>
            <w:r>
              <w:rPr>
                <w:b/>
                <w:color w:val="000000"/>
              </w:rPr>
              <w:t>207 </w:t>
            </w:r>
            <w:r w:rsidRPr="00E81D48">
              <w:rPr>
                <w:b/>
                <w:color w:val="000000"/>
              </w:rPr>
              <w:t>3</w:t>
            </w:r>
            <w:r>
              <w:rPr>
                <w:b/>
                <w:color w:val="000000"/>
              </w:rPr>
              <w:t>95,66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81D48" w:rsidRDefault="0030252D">
            <w:pPr>
              <w:rPr>
                <w:b/>
                <w:color w:val="000000"/>
              </w:rPr>
            </w:pPr>
            <w:r w:rsidRPr="00E81D48">
              <w:rPr>
                <w:b/>
                <w:color w:val="000000"/>
              </w:rPr>
              <w:t>квартира</w:t>
            </w:r>
          </w:p>
          <w:p w:rsidR="0030252D" w:rsidRPr="00E81D48" w:rsidRDefault="0030252D">
            <w:pPr>
              <w:rPr>
                <w:b/>
                <w:color w:val="000000"/>
              </w:rPr>
            </w:pPr>
            <w:r w:rsidRPr="00E81D48">
              <w:rPr>
                <w:b/>
                <w:color w:val="000000"/>
              </w:rPr>
              <w:t>(</w:t>
            </w:r>
            <w:r>
              <w:rPr>
                <w:b/>
                <w:color w:val="000000"/>
              </w:rPr>
              <w:t>индивидуальная</w:t>
            </w:r>
            <w:r w:rsidRPr="00E81D48">
              <w:rPr>
                <w:b/>
                <w:color w:val="000000"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81D48" w:rsidRDefault="003025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66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81D48" w:rsidRDefault="0030252D">
            <w:pPr>
              <w:rPr>
                <w:b/>
                <w:color w:val="000000"/>
              </w:rPr>
            </w:pPr>
            <w:r w:rsidRPr="00E81D48">
              <w:rPr>
                <w:b/>
                <w:color w:val="000000"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81D48" w:rsidRDefault="0030252D">
            <w:pPr>
              <w:rPr>
                <w:b/>
                <w:color w:val="000000"/>
              </w:rPr>
            </w:pPr>
            <w:r w:rsidRPr="00E81D48">
              <w:rPr>
                <w:b/>
                <w:color w:val="000000"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549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81D48" w:rsidRDefault="0030252D">
            <w:pPr>
              <w:rPr>
                <w:b/>
                <w:color w:val="000000"/>
              </w:rPr>
            </w:pPr>
            <w:r w:rsidRPr="00E81D48">
              <w:rPr>
                <w:b/>
                <w:color w:val="000000"/>
              </w:rPr>
              <w:t>Супруга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81D48" w:rsidRDefault="0030252D">
            <w:pPr>
              <w:rPr>
                <w:b/>
                <w:color w:val="000000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81D48" w:rsidRDefault="0030252D">
            <w:pPr>
              <w:jc w:val="center"/>
              <w:rPr>
                <w:b/>
                <w:color w:val="000000"/>
              </w:rPr>
            </w:pPr>
            <w:r w:rsidRPr="00E81D48">
              <w:rPr>
                <w:b/>
                <w:color w:val="000000"/>
              </w:rPr>
              <w:t>3</w:t>
            </w:r>
            <w:r>
              <w:rPr>
                <w:b/>
                <w:color w:val="000000"/>
              </w:rPr>
              <w:t>73 92</w:t>
            </w:r>
            <w:r w:rsidRPr="00E81D48">
              <w:rPr>
                <w:b/>
                <w:color w:val="000000"/>
              </w:rPr>
              <w:t>6</w:t>
            </w:r>
            <w:r>
              <w:rPr>
                <w:b/>
                <w:color w:val="000000"/>
              </w:rPr>
              <w:t>,51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81D48" w:rsidRDefault="0030252D" w:rsidP="0070061D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81D48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81D48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81D48" w:rsidRDefault="0030252D">
            <w:pPr>
              <w:rPr>
                <w:b/>
                <w:color w:val="000000"/>
              </w:rPr>
            </w:pPr>
            <w:r w:rsidRPr="00E81D48">
              <w:rPr>
                <w:b/>
                <w:color w:val="000000"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351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23AA8" w:rsidRDefault="0030252D">
            <w:pPr>
              <w:rPr>
                <w:b/>
              </w:rPr>
            </w:pPr>
            <w:r w:rsidRPr="00123AA8">
              <w:rPr>
                <w:b/>
              </w:rPr>
              <w:t>Соловей Ю.А.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23AA8" w:rsidRDefault="0030252D">
            <w:pPr>
              <w:rPr>
                <w:b/>
              </w:rPr>
            </w:pPr>
            <w:r w:rsidRPr="00123AA8">
              <w:rPr>
                <w:b/>
              </w:rPr>
              <w:t>Начальник Управления</w:t>
            </w:r>
          </w:p>
          <w:p w:rsidR="0030252D" w:rsidRPr="00123AA8" w:rsidRDefault="0030252D">
            <w:pPr>
              <w:rPr>
                <w:b/>
                <w:highlight w:val="red"/>
              </w:rPr>
            </w:pPr>
            <w:r w:rsidRPr="00123AA8">
              <w:rPr>
                <w:b/>
              </w:rPr>
              <w:t>Минюста России по Республике Марий Эл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23AA8" w:rsidRDefault="0030252D">
            <w:pPr>
              <w:jc w:val="center"/>
              <w:rPr>
                <w:b/>
              </w:rPr>
            </w:pPr>
            <w:r w:rsidRPr="00123AA8">
              <w:rPr>
                <w:b/>
              </w:rPr>
              <w:t>920 582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123AA8" w:rsidRDefault="0030252D">
            <w:pPr>
              <w:rPr>
                <w:b/>
              </w:rPr>
            </w:pPr>
            <w:r w:rsidRPr="00123AA8">
              <w:rPr>
                <w:b/>
              </w:rPr>
              <w:t>жилой дом</w:t>
            </w:r>
          </w:p>
          <w:p w:rsidR="0030252D" w:rsidRPr="00123AA8" w:rsidRDefault="0030252D">
            <w:pPr>
              <w:rPr>
                <w:b/>
              </w:rPr>
            </w:pPr>
            <w:r w:rsidRPr="00123AA8">
              <w:rPr>
                <w:b/>
              </w:rPr>
              <w:t>(долевая собственность, 1/2)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123AA8" w:rsidRDefault="0030252D">
            <w:pPr>
              <w:rPr>
                <w:b/>
              </w:rPr>
            </w:pPr>
            <w:r w:rsidRPr="00123AA8">
              <w:rPr>
                <w:b/>
              </w:rPr>
              <w:t>96-общая</w:t>
            </w:r>
          </w:p>
          <w:p w:rsidR="0030252D" w:rsidRPr="00123AA8" w:rsidRDefault="0030252D">
            <w:pPr>
              <w:rPr>
                <w:b/>
              </w:rPr>
            </w:pPr>
            <w:r w:rsidRPr="00123AA8">
              <w:rPr>
                <w:b/>
              </w:rPr>
              <w:t>48 - доля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123AA8" w:rsidRDefault="0030252D">
            <w:pPr>
              <w:rPr>
                <w:b/>
              </w:rPr>
            </w:pPr>
            <w:r w:rsidRPr="00123AA8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23AA8" w:rsidRDefault="0030252D">
            <w:pPr>
              <w:rPr>
                <w:b/>
              </w:rPr>
            </w:pPr>
            <w:r w:rsidRPr="00123AA8">
              <w:rPr>
                <w:b/>
              </w:rPr>
              <w:t>а/м Черри Тиго</w:t>
            </w:r>
          </w:p>
          <w:p w:rsidR="0030252D" w:rsidRPr="00123AA8" w:rsidRDefault="0030252D">
            <w:pPr>
              <w:rPr>
                <w:b/>
              </w:rPr>
            </w:pPr>
            <w:r w:rsidRPr="00123AA8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123AA8">
              <w:rPr>
                <w:b/>
              </w:rPr>
              <w:t>)</w:t>
            </w:r>
          </w:p>
        </w:tc>
      </w:tr>
      <w:tr w:rsidR="0030252D" w:rsidTr="000051F9">
        <w:trPr>
          <w:gridBefore w:val="1"/>
          <w:wBefore w:w="6" w:type="dxa"/>
          <w:trHeight w:val="347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23AA8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23AA8" w:rsidRDefault="0030252D">
            <w:pPr>
              <w:rPr>
                <w:b/>
                <w:highlight w:val="red"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23AA8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23AA8" w:rsidRDefault="0030252D">
            <w:pPr>
              <w:rPr>
                <w:b/>
              </w:rPr>
            </w:pPr>
            <w:r w:rsidRPr="00123AA8">
              <w:rPr>
                <w:b/>
              </w:rPr>
              <w:t>земельный участок</w:t>
            </w:r>
          </w:p>
          <w:p w:rsidR="0030252D" w:rsidRPr="00123AA8" w:rsidRDefault="0030252D">
            <w:pPr>
              <w:rPr>
                <w:b/>
              </w:rPr>
            </w:pPr>
            <w:r w:rsidRPr="00123AA8">
              <w:rPr>
                <w:b/>
              </w:rPr>
              <w:t>(долевая собственность, 1/2)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23AA8" w:rsidRDefault="0030252D">
            <w:pPr>
              <w:rPr>
                <w:b/>
              </w:rPr>
            </w:pPr>
            <w:r w:rsidRPr="00123AA8">
              <w:rPr>
                <w:b/>
              </w:rPr>
              <w:t>2300-общая</w:t>
            </w:r>
          </w:p>
          <w:p w:rsidR="0030252D" w:rsidRPr="00123AA8" w:rsidRDefault="0030252D">
            <w:pPr>
              <w:rPr>
                <w:b/>
              </w:rPr>
            </w:pPr>
            <w:r w:rsidRPr="00123AA8">
              <w:rPr>
                <w:b/>
              </w:rPr>
              <w:t>1150-доля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23AA8" w:rsidRDefault="0030252D">
            <w:pPr>
              <w:rPr>
                <w:b/>
              </w:rPr>
            </w:pPr>
            <w:r w:rsidRPr="00123AA8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23AA8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351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23AA8" w:rsidRDefault="0030252D">
            <w:pPr>
              <w:rPr>
                <w:b/>
              </w:rPr>
            </w:pPr>
            <w:r w:rsidRPr="00123AA8">
              <w:rPr>
                <w:b/>
              </w:rPr>
              <w:t>Супруга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23AA8" w:rsidRDefault="0030252D">
            <w:pPr>
              <w:rPr>
                <w:b/>
                <w:highlight w:val="red"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23AA8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298 30</w:t>
            </w:r>
            <w:r w:rsidRPr="00123AA8">
              <w:rPr>
                <w:b/>
              </w:rPr>
              <w:t>3</w:t>
            </w:r>
            <w:r>
              <w:rPr>
                <w:b/>
              </w:rPr>
              <w:t>,5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123AA8" w:rsidRDefault="0030252D">
            <w:pPr>
              <w:rPr>
                <w:b/>
              </w:rPr>
            </w:pPr>
            <w:r w:rsidRPr="00123AA8">
              <w:rPr>
                <w:b/>
              </w:rPr>
              <w:t>жилой дом</w:t>
            </w:r>
          </w:p>
          <w:p w:rsidR="0030252D" w:rsidRPr="00123AA8" w:rsidRDefault="0030252D">
            <w:pPr>
              <w:rPr>
                <w:b/>
              </w:rPr>
            </w:pPr>
            <w:r w:rsidRPr="00123AA8">
              <w:rPr>
                <w:b/>
              </w:rPr>
              <w:t>(долевая собственность, 1/2)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123AA8" w:rsidRDefault="0030252D">
            <w:pPr>
              <w:rPr>
                <w:b/>
              </w:rPr>
            </w:pPr>
            <w:r w:rsidRPr="00123AA8">
              <w:rPr>
                <w:b/>
              </w:rPr>
              <w:t>96-общая</w:t>
            </w:r>
          </w:p>
          <w:p w:rsidR="0030252D" w:rsidRPr="00123AA8" w:rsidRDefault="0030252D">
            <w:pPr>
              <w:rPr>
                <w:b/>
              </w:rPr>
            </w:pPr>
            <w:r w:rsidRPr="00123AA8">
              <w:rPr>
                <w:b/>
              </w:rPr>
              <w:t>48 - доля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123AA8" w:rsidRDefault="0030252D">
            <w:pPr>
              <w:rPr>
                <w:b/>
              </w:rPr>
            </w:pPr>
            <w:r w:rsidRPr="00123AA8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23AA8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  <w:p w:rsidR="0030252D" w:rsidRPr="00123AA8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347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>
            <w:pPr>
              <w:rPr>
                <w:highlight w:val="red"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23AA8" w:rsidRDefault="0030252D" w:rsidP="00123AA8">
            <w:pPr>
              <w:rPr>
                <w:b/>
              </w:rPr>
            </w:pPr>
            <w:r w:rsidRPr="00123AA8">
              <w:rPr>
                <w:b/>
              </w:rPr>
              <w:t>земельный участок</w:t>
            </w:r>
          </w:p>
          <w:p w:rsidR="0030252D" w:rsidRPr="00123AA8" w:rsidRDefault="0030252D" w:rsidP="00123AA8">
            <w:pPr>
              <w:rPr>
                <w:b/>
              </w:rPr>
            </w:pPr>
            <w:r w:rsidRPr="00123AA8">
              <w:rPr>
                <w:b/>
              </w:rPr>
              <w:t>(долевая собственность, 1/2)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23AA8" w:rsidRDefault="0030252D" w:rsidP="00123AA8">
            <w:pPr>
              <w:rPr>
                <w:b/>
              </w:rPr>
            </w:pPr>
            <w:r w:rsidRPr="00123AA8">
              <w:rPr>
                <w:b/>
              </w:rPr>
              <w:t>2300-общая</w:t>
            </w:r>
          </w:p>
          <w:p w:rsidR="0030252D" w:rsidRPr="00123AA8" w:rsidRDefault="0030252D" w:rsidP="00123AA8">
            <w:pPr>
              <w:rPr>
                <w:b/>
              </w:rPr>
            </w:pPr>
            <w:r w:rsidRPr="00123AA8">
              <w:rPr>
                <w:b/>
              </w:rPr>
              <w:t>1150-доля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23AA8" w:rsidRDefault="0030252D">
            <w:pPr>
              <w:rPr>
                <w:b/>
              </w:rPr>
            </w:pPr>
            <w:r w:rsidRPr="00123AA8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351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23AA8" w:rsidRDefault="0030252D">
            <w:pPr>
              <w:rPr>
                <w:b/>
              </w:rPr>
            </w:pPr>
            <w:r w:rsidRPr="00123AA8">
              <w:rPr>
                <w:b/>
              </w:rPr>
              <w:t>Шагов В.Д.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23AA8" w:rsidRDefault="0030252D">
            <w:pPr>
              <w:rPr>
                <w:b/>
              </w:rPr>
            </w:pPr>
            <w:r w:rsidRPr="00123AA8">
              <w:rPr>
                <w:b/>
              </w:rPr>
              <w:t>Заместитель начальника Управления</w:t>
            </w:r>
          </w:p>
          <w:p w:rsidR="0030252D" w:rsidRPr="00123AA8" w:rsidRDefault="0030252D">
            <w:pPr>
              <w:rPr>
                <w:b/>
                <w:highlight w:val="red"/>
              </w:rPr>
            </w:pPr>
            <w:r w:rsidRPr="00123AA8">
              <w:rPr>
                <w:b/>
              </w:rPr>
              <w:t>Минюста России по Республике Марий Эл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23AA8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774 836,56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123AA8" w:rsidRDefault="0030252D">
            <w:pPr>
              <w:rPr>
                <w:b/>
              </w:rPr>
            </w:pPr>
            <w:r w:rsidRPr="00123AA8">
              <w:rPr>
                <w:b/>
              </w:rPr>
              <w:t>гараж</w:t>
            </w:r>
          </w:p>
          <w:p w:rsidR="0030252D" w:rsidRPr="00123AA8" w:rsidRDefault="0030252D">
            <w:pPr>
              <w:rPr>
                <w:b/>
              </w:rPr>
            </w:pPr>
            <w:r w:rsidRPr="00123AA8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123AA8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123AA8" w:rsidRDefault="0030252D">
            <w:pPr>
              <w:rPr>
                <w:b/>
              </w:rPr>
            </w:pPr>
            <w:r w:rsidRPr="00123AA8">
              <w:rPr>
                <w:b/>
              </w:rPr>
              <w:t>20,1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123AA8" w:rsidRDefault="0030252D">
            <w:pPr>
              <w:rPr>
                <w:b/>
              </w:rPr>
            </w:pPr>
            <w:r w:rsidRPr="00123AA8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123AA8">
              <w:rPr>
                <w:b/>
              </w:rPr>
              <w:t>а/м Митцубиси Аутлендер</w:t>
            </w:r>
          </w:p>
          <w:p w:rsidR="0030252D" w:rsidRPr="00123AA8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</w:tr>
      <w:tr w:rsidR="0030252D" w:rsidTr="000051F9">
        <w:trPr>
          <w:gridBefore w:val="1"/>
          <w:wBefore w:w="6" w:type="dxa"/>
          <w:trHeight w:val="351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23AA8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23AA8" w:rsidRDefault="0030252D">
            <w:pPr>
              <w:rPr>
                <w:b/>
                <w:highlight w:val="red"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23AA8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123AA8" w:rsidRDefault="0030252D">
            <w:pPr>
              <w:rPr>
                <w:b/>
              </w:rPr>
            </w:pPr>
            <w:r w:rsidRPr="00123AA8">
              <w:rPr>
                <w:b/>
              </w:rPr>
              <w:t>гараж</w:t>
            </w:r>
          </w:p>
          <w:p w:rsidR="0030252D" w:rsidRPr="00123AA8" w:rsidRDefault="0030252D">
            <w:pPr>
              <w:rPr>
                <w:b/>
              </w:rPr>
            </w:pPr>
            <w:r w:rsidRPr="00123AA8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123AA8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123AA8" w:rsidRDefault="0030252D">
            <w:pPr>
              <w:rPr>
                <w:b/>
              </w:rPr>
            </w:pPr>
            <w:r w:rsidRPr="00123AA8">
              <w:rPr>
                <w:b/>
              </w:rPr>
              <w:t>20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123AA8" w:rsidRDefault="0030252D">
            <w:pPr>
              <w:rPr>
                <w:b/>
              </w:rPr>
            </w:pPr>
            <w:r w:rsidRPr="00123AA8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23AA8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351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23AA8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23AA8" w:rsidRDefault="0030252D">
            <w:pPr>
              <w:rPr>
                <w:b/>
                <w:highlight w:val="red"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23AA8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123AA8" w:rsidRDefault="0030252D" w:rsidP="00EE61B2">
            <w:pPr>
              <w:rPr>
                <w:b/>
              </w:rPr>
            </w:pPr>
            <w:r w:rsidRPr="00123AA8">
              <w:rPr>
                <w:b/>
              </w:rPr>
              <w:t>гараж</w:t>
            </w:r>
          </w:p>
          <w:p w:rsidR="0030252D" w:rsidRPr="00123AA8" w:rsidRDefault="0030252D" w:rsidP="00EE61B2">
            <w:pPr>
              <w:rPr>
                <w:b/>
              </w:rPr>
            </w:pPr>
            <w:r w:rsidRPr="00123AA8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123AA8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123AA8" w:rsidRDefault="0030252D" w:rsidP="00EE61B2">
            <w:pPr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123AA8" w:rsidRDefault="0030252D">
            <w:pPr>
              <w:rPr>
                <w:b/>
              </w:rPr>
            </w:pPr>
            <w:r w:rsidRPr="00123AA8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23AA8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347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23AA8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23AA8" w:rsidRDefault="0030252D">
            <w:pPr>
              <w:rPr>
                <w:b/>
                <w:highlight w:val="red"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23AA8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23AA8" w:rsidRDefault="0030252D">
            <w:pPr>
              <w:rPr>
                <w:b/>
              </w:rPr>
            </w:pPr>
            <w:r w:rsidRPr="00123AA8">
              <w:rPr>
                <w:b/>
              </w:rPr>
              <w:t>квартира</w:t>
            </w:r>
          </w:p>
          <w:p w:rsidR="0030252D" w:rsidRPr="00123AA8" w:rsidRDefault="0030252D">
            <w:pPr>
              <w:rPr>
                <w:b/>
              </w:rPr>
            </w:pPr>
            <w:r w:rsidRPr="00123AA8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23AA8" w:rsidRDefault="0030252D">
            <w:pPr>
              <w:rPr>
                <w:b/>
              </w:rPr>
            </w:pPr>
            <w:r w:rsidRPr="00123AA8">
              <w:rPr>
                <w:b/>
              </w:rPr>
              <w:t>66,7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23AA8" w:rsidRDefault="0030252D">
            <w:pPr>
              <w:rPr>
                <w:b/>
              </w:rPr>
            </w:pPr>
            <w:r w:rsidRPr="00123AA8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23AA8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460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23AA8" w:rsidRDefault="0030252D">
            <w:pPr>
              <w:rPr>
                <w:b/>
              </w:rPr>
            </w:pPr>
            <w:r w:rsidRPr="00123AA8">
              <w:rPr>
                <w:b/>
              </w:rPr>
              <w:t>Супруга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23AA8" w:rsidRDefault="0030252D">
            <w:pPr>
              <w:rPr>
                <w:b/>
                <w:highlight w:val="red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23AA8" w:rsidRDefault="0030252D">
            <w:pPr>
              <w:jc w:val="center"/>
              <w:rPr>
                <w:b/>
              </w:rPr>
            </w:pPr>
            <w:r w:rsidRPr="00123AA8">
              <w:rPr>
                <w:b/>
              </w:rPr>
              <w:t>1</w:t>
            </w:r>
            <w:r>
              <w:rPr>
                <w:b/>
              </w:rPr>
              <w:t>88 248,65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23AA8" w:rsidRDefault="0030252D">
            <w:pPr>
              <w:rPr>
                <w:b/>
              </w:rPr>
            </w:pPr>
            <w:r w:rsidRPr="00123AA8">
              <w:rPr>
                <w:b/>
              </w:rPr>
              <w:t>квартира</w:t>
            </w:r>
          </w:p>
          <w:p w:rsidR="0030252D" w:rsidRPr="00123AA8" w:rsidRDefault="0030252D">
            <w:pPr>
              <w:rPr>
                <w:b/>
              </w:rPr>
            </w:pPr>
            <w:r w:rsidRPr="00123AA8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23AA8" w:rsidRDefault="0030252D">
            <w:pPr>
              <w:rPr>
                <w:b/>
              </w:rPr>
            </w:pPr>
            <w:r w:rsidRPr="00123AA8">
              <w:rPr>
                <w:b/>
              </w:rPr>
              <w:t>66,7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23AA8" w:rsidRDefault="0030252D">
            <w:pPr>
              <w:rPr>
                <w:b/>
              </w:rPr>
            </w:pPr>
            <w:r w:rsidRPr="00123AA8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123AA8">
              <w:rPr>
                <w:b/>
              </w:rPr>
              <w:t>а/м Дэу Матиз</w:t>
            </w:r>
          </w:p>
          <w:p w:rsidR="0030252D" w:rsidRPr="00123AA8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</w:tr>
      <w:tr w:rsidR="0030252D" w:rsidTr="000051F9">
        <w:trPr>
          <w:gridBefore w:val="1"/>
          <w:wBefore w:w="6" w:type="dxa"/>
          <w:trHeight w:val="84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23AA8" w:rsidRDefault="0030252D">
            <w:pPr>
              <w:rPr>
                <w:b/>
              </w:rPr>
            </w:pPr>
            <w:r w:rsidRPr="00123AA8">
              <w:rPr>
                <w:b/>
              </w:rPr>
              <w:t xml:space="preserve">Дочь 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23AA8" w:rsidRDefault="0030252D">
            <w:pPr>
              <w:rPr>
                <w:b/>
                <w:highlight w:val="red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23AA8" w:rsidRDefault="0030252D">
            <w:pPr>
              <w:jc w:val="center"/>
              <w:rPr>
                <w:b/>
              </w:rPr>
            </w:pPr>
            <w:r w:rsidRPr="00123AA8">
              <w:rPr>
                <w:b/>
              </w:rPr>
              <w:t>-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23AA8" w:rsidRDefault="0030252D" w:rsidP="00EE61B2">
            <w:pPr>
              <w:rPr>
                <w:b/>
              </w:rPr>
            </w:pPr>
            <w:r w:rsidRPr="00123AA8">
              <w:rPr>
                <w:b/>
              </w:rPr>
              <w:t>квартира</w:t>
            </w:r>
          </w:p>
          <w:p w:rsidR="0030252D" w:rsidRPr="00123AA8" w:rsidRDefault="0030252D" w:rsidP="00EE61B2">
            <w:pPr>
              <w:rPr>
                <w:b/>
              </w:rPr>
            </w:pPr>
            <w:r w:rsidRPr="00123AA8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23AA8" w:rsidRDefault="0030252D" w:rsidP="00EE61B2">
            <w:pPr>
              <w:rPr>
                <w:b/>
              </w:rPr>
            </w:pPr>
            <w:r w:rsidRPr="00123AA8">
              <w:rPr>
                <w:b/>
              </w:rPr>
              <w:t>66,7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23AA8" w:rsidRDefault="0030252D">
            <w:pPr>
              <w:rPr>
                <w:b/>
              </w:rPr>
            </w:pPr>
            <w:r w:rsidRPr="00123AA8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23AA8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780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B61C6" w:rsidRDefault="0030252D">
            <w:pPr>
              <w:rPr>
                <w:b/>
              </w:rPr>
            </w:pPr>
            <w:r w:rsidRPr="003B61C6">
              <w:rPr>
                <w:b/>
              </w:rPr>
              <w:t>Девятаев Ф.Г.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B61C6" w:rsidRDefault="0030252D">
            <w:pPr>
              <w:rPr>
                <w:b/>
              </w:rPr>
            </w:pPr>
            <w:r w:rsidRPr="003B61C6">
              <w:rPr>
                <w:b/>
              </w:rPr>
              <w:t>Начальник Управления Минюста России по Республике Мордовия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B61C6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570</w:t>
            </w:r>
            <w:r w:rsidRPr="003B61C6">
              <w:rPr>
                <w:b/>
              </w:rPr>
              <w:t xml:space="preserve"> </w:t>
            </w:r>
            <w:r>
              <w:rPr>
                <w:b/>
              </w:rPr>
              <w:t>957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3B61C6" w:rsidRDefault="0030252D">
            <w:pPr>
              <w:rPr>
                <w:b/>
              </w:rPr>
            </w:pPr>
            <w:r w:rsidRPr="003B61C6">
              <w:rPr>
                <w:b/>
              </w:rPr>
              <w:t>садовый земельный участок</w:t>
            </w:r>
          </w:p>
          <w:p w:rsidR="0030252D" w:rsidRPr="003B61C6" w:rsidRDefault="0030252D" w:rsidP="003E42E4">
            <w:pPr>
              <w:rPr>
                <w:b/>
              </w:rPr>
            </w:pPr>
            <w:r w:rsidRPr="003B61C6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3B61C6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3B61C6">
              <w:rPr>
                <w:b/>
              </w:rPr>
              <w:t>504</w:t>
            </w:r>
          </w:p>
          <w:p w:rsidR="0030252D" w:rsidRDefault="0030252D">
            <w:pPr>
              <w:rPr>
                <w:b/>
              </w:rPr>
            </w:pPr>
          </w:p>
          <w:p w:rsidR="0030252D" w:rsidRPr="003B61C6" w:rsidRDefault="0030252D">
            <w:pPr>
              <w:rPr>
                <w:b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3B61C6">
              <w:rPr>
                <w:b/>
              </w:rPr>
              <w:t>Россия</w:t>
            </w:r>
          </w:p>
          <w:p w:rsidR="0030252D" w:rsidRDefault="0030252D">
            <w:pPr>
              <w:rPr>
                <w:b/>
              </w:rPr>
            </w:pPr>
          </w:p>
          <w:p w:rsidR="0030252D" w:rsidRPr="003B61C6" w:rsidRDefault="0030252D">
            <w:pPr>
              <w:rPr>
                <w:b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B61C6" w:rsidRDefault="0030252D">
            <w:pPr>
              <w:rPr>
                <w:b/>
              </w:rPr>
            </w:pPr>
            <w:r w:rsidRPr="003B61C6">
              <w:rPr>
                <w:b/>
              </w:rPr>
              <w:t>а/м ВАЗ 1111</w:t>
            </w:r>
          </w:p>
          <w:p w:rsidR="0030252D" w:rsidRPr="003B61C6" w:rsidRDefault="0030252D">
            <w:pPr>
              <w:rPr>
                <w:b/>
              </w:rPr>
            </w:pPr>
            <w:r w:rsidRPr="003B61C6">
              <w:rPr>
                <w:b/>
              </w:rPr>
              <w:t>(</w:t>
            </w:r>
            <w:r>
              <w:rPr>
                <w:b/>
              </w:rPr>
              <w:t>индивидуальная)</w:t>
            </w:r>
            <w:r w:rsidRPr="003B61C6">
              <w:rPr>
                <w:b/>
              </w:rPr>
              <w:t>)</w:t>
            </w:r>
          </w:p>
          <w:p w:rsidR="0030252D" w:rsidRPr="003B61C6" w:rsidRDefault="0030252D">
            <w:pPr>
              <w:rPr>
                <w:b/>
              </w:rPr>
            </w:pPr>
          </w:p>
          <w:p w:rsidR="0030252D" w:rsidRPr="003B61C6" w:rsidRDefault="0030252D">
            <w:pPr>
              <w:rPr>
                <w:b/>
              </w:rPr>
            </w:pPr>
            <w:r w:rsidRPr="003B61C6">
              <w:rPr>
                <w:b/>
              </w:rPr>
              <w:t>автоприцеп 8166-01</w:t>
            </w:r>
          </w:p>
          <w:p w:rsidR="0030252D" w:rsidRPr="003B61C6" w:rsidRDefault="0030252D">
            <w:pPr>
              <w:rPr>
                <w:b/>
              </w:rPr>
            </w:pPr>
            <w:r w:rsidRPr="003B61C6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3B61C6">
              <w:rPr>
                <w:b/>
              </w:rPr>
              <w:t>)</w:t>
            </w:r>
          </w:p>
        </w:tc>
      </w:tr>
      <w:tr w:rsidR="0030252D" w:rsidTr="000051F9">
        <w:trPr>
          <w:gridBefore w:val="1"/>
          <w:wBefore w:w="6" w:type="dxa"/>
          <w:trHeight w:val="585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B61C6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B61C6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3B61C6" w:rsidRDefault="0030252D" w:rsidP="003E42E4">
            <w:pPr>
              <w:rPr>
                <w:b/>
              </w:rPr>
            </w:pPr>
            <w:r>
              <w:rPr>
                <w:b/>
              </w:rPr>
              <w:t>земельный участок 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3B61C6" w:rsidRDefault="0030252D" w:rsidP="003E42E4">
            <w:pPr>
              <w:rPr>
                <w:b/>
              </w:rPr>
            </w:pPr>
            <w:r>
              <w:rPr>
                <w:b/>
              </w:rPr>
              <w:t>1783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3B61C6" w:rsidRDefault="0030252D" w:rsidP="003E42E4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B61C6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345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3B61C6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3B61C6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3B61C6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3B61C6">
              <w:rPr>
                <w:b/>
              </w:rPr>
              <w:t xml:space="preserve">земельный участок </w:t>
            </w:r>
          </w:p>
          <w:p w:rsidR="0030252D" w:rsidRPr="003B61C6" w:rsidRDefault="0030252D">
            <w:pPr>
              <w:rPr>
                <w:b/>
              </w:rPr>
            </w:pPr>
            <w:r w:rsidRPr="003B61C6">
              <w:rPr>
                <w:b/>
              </w:rPr>
              <w:t>под гаражом</w:t>
            </w:r>
          </w:p>
          <w:p w:rsidR="0030252D" w:rsidRPr="003B61C6" w:rsidRDefault="0030252D">
            <w:pPr>
              <w:rPr>
                <w:b/>
              </w:rPr>
            </w:pPr>
            <w:r w:rsidRPr="003B61C6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3B61C6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3B61C6" w:rsidRDefault="0030252D">
            <w:pPr>
              <w:rPr>
                <w:b/>
              </w:rPr>
            </w:pPr>
            <w:r w:rsidRPr="003B61C6">
              <w:rPr>
                <w:b/>
              </w:rPr>
              <w:t>18,7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3B61C6" w:rsidRDefault="0030252D">
            <w:pPr>
              <w:rPr>
                <w:b/>
              </w:rPr>
            </w:pPr>
            <w:r w:rsidRPr="003B61C6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3B61C6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345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3B61C6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3B61C6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3B61C6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3B61C6" w:rsidRDefault="0030252D">
            <w:pPr>
              <w:rPr>
                <w:b/>
              </w:rPr>
            </w:pPr>
            <w:r w:rsidRPr="003B61C6">
              <w:rPr>
                <w:b/>
              </w:rPr>
              <w:t>жилой дом</w:t>
            </w:r>
          </w:p>
          <w:p w:rsidR="0030252D" w:rsidRPr="003B61C6" w:rsidRDefault="0030252D">
            <w:pPr>
              <w:rPr>
                <w:b/>
              </w:rPr>
            </w:pPr>
            <w:r w:rsidRPr="003B61C6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3B61C6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3B61C6" w:rsidRDefault="0030252D">
            <w:pPr>
              <w:rPr>
                <w:b/>
              </w:rPr>
            </w:pPr>
            <w:r w:rsidRPr="003B61C6">
              <w:rPr>
                <w:b/>
              </w:rPr>
              <w:t>111,9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3B61C6" w:rsidRDefault="0030252D">
            <w:pPr>
              <w:rPr>
                <w:b/>
              </w:rPr>
            </w:pPr>
            <w:r w:rsidRPr="003B61C6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3B61C6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87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3B61C6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3B61C6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3B61C6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3B61C6" w:rsidRDefault="0030252D">
            <w:pPr>
              <w:rPr>
                <w:b/>
              </w:rPr>
            </w:pPr>
            <w:r w:rsidRPr="003B61C6">
              <w:rPr>
                <w:b/>
              </w:rPr>
              <w:t>квартира</w:t>
            </w:r>
          </w:p>
          <w:p w:rsidR="0030252D" w:rsidRPr="003B61C6" w:rsidRDefault="0030252D">
            <w:pPr>
              <w:rPr>
                <w:b/>
              </w:rPr>
            </w:pPr>
            <w:r w:rsidRPr="003B61C6">
              <w:rPr>
                <w:b/>
              </w:rPr>
              <w:t>(</w:t>
            </w:r>
            <w:r>
              <w:rPr>
                <w:b/>
              </w:rPr>
              <w:t>совместная</w:t>
            </w:r>
            <w:r w:rsidRPr="003B61C6">
              <w:rPr>
                <w:b/>
              </w:rPr>
              <w:t xml:space="preserve"> собственность)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3B61C6" w:rsidRDefault="0030252D">
            <w:pPr>
              <w:rPr>
                <w:b/>
              </w:rPr>
            </w:pPr>
            <w:r w:rsidRPr="003B61C6">
              <w:rPr>
                <w:b/>
              </w:rPr>
              <w:t>112,2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3B61C6" w:rsidRDefault="0030252D">
            <w:pPr>
              <w:rPr>
                <w:b/>
              </w:rPr>
            </w:pPr>
            <w:r w:rsidRPr="003B61C6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3B61C6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86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3B61C6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3B61C6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3B61C6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3B61C6" w:rsidRDefault="0030252D">
            <w:pPr>
              <w:rPr>
                <w:b/>
              </w:rPr>
            </w:pPr>
            <w:r w:rsidRPr="003B61C6">
              <w:rPr>
                <w:b/>
              </w:rPr>
              <w:t>садовый дом</w:t>
            </w:r>
          </w:p>
          <w:p w:rsidR="0030252D" w:rsidRPr="003B61C6" w:rsidRDefault="0030252D">
            <w:pPr>
              <w:rPr>
                <w:b/>
              </w:rPr>
            </w:pPr>
            <w:r w:rsidRPr="003B61C6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3B61C6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3B61C6" w:rsidRDefault="0030252D">
            <w:pPr>
              <w:rPr>
                <w:b/>
              </w:rPr>
            </w:pPr>
            <w:r w:rsidRPr="003B61C6">
              <w:rPr>
                <w:b/>
              </w:rPr>
              <w:t>12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3B61C6" w:rsidRDefault="0030252D">
            <w:pPr>
              <w:rPr>
                <w:b/>
              </w:rPr>
            </w:pPr>
            <w:r w:rsidRPr="003B61C6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3B61C6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86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3B61C6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3B61C6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3B61C6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B61C6" w:rsidRDefault="0030252D">
            <w:pPr>
              <w:rPr>
                <w:b/>
              </w:rPr>
            </w:pPr>
            <w:r w:rsidRPr="003B61C6">
              <w:rPr>
                <w:b/>
              </w:rPr>
              <w:t>гараж</w:t>
            </w:r>
          </w:p>
          <w:p w:rsidR="0030252D" w:rsidRPr="003B61C6" w:rsidRDefault="0030252D">
            <w:pPr>
              <w:rPr>
                <w:b/>
              </w:rPr>
            </w:pPr>
            <w:r w:rsidRPr="003B61C6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3B61C6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B61C6" w:rsidRDefault="0030252D">
            <w:pPr>
              <w:rPr>
                <w:b/>
              </w:rPr>
            </w:pPr>
            <w:r w:rsidRPr="003B61C6">
              <w:rPr>
                <w:b/>
              </w:rPr>
              <w:t>18,7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B61C6" w:rsidRDefault="0030252D">
            <w:pPr>
              <w:rPr>
                <w:b/>
              </w:rPr>
            </w:pPr>
            <w:r w:rsidRPr="003B61C6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3B61C6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86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3B61C6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3B61C6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3B61C6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B61C6" w:rsidRDefault="0030252D">
            <w:pPr>
              <w:rPr>
                <w:b/>
              </w:rPr>
            </w:pPr>
            <w:r w:rsidRPr="003B61C6">
              <w:rPr>
                <w:b/>
              </w:rPr>
              <w:t>квартира</w:t>
            </w:r>
          </w:p>
          <w:p w:rsidR="0030252D" w:rsidRPr="003B61C6" w:rsidRDefault="0030252D">
            <w:pPr>
              <w:rPr>
                <w:b/>
              </w:rPr>
            </w:pPr>
            <w:r w:rsidRPr="003B61C6">
              <w:rPr>
                <w:b/>
              </w:rPr>
              <w:t>(общая собственность)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B61C6" w:rsidRDefault="0030252D">
            <w:pPr>
              <w:rPr>
                <w:b/>
              </w:rPr>
            </w:pPr>
            <w:r w:rsidRPr="003B61C6">
              <w:rPr>
                <w:b/>
              </w:rPr>
              <w:t>112,2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B61C6" w:rsidRDefault="0030252D">
            <w:pPr>
              <w:rPr>
                <w:b/>
              </w:rPr>
            </w:pPr>
            <w:r w:rsidRPr="003B61C6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3B61C6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345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B61C6" w:rsidRDefault="0030252D">
            <w:pPr>
              <w:rPr>
                <w:b/>
              </w:rPr>
            </w:pPr>
            <w:r w:rsidRPr="003B61C6">
              <w:rPr>
                <w:b/>
              </w:rPr>
              <w:t>Супруга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3B61C6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B61C6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476</w:t>
            </w:r>
            <w:r w:rsidRPr="003B61C6">
              <w:rPr>
                <w:b/>
              </w:rPr>
              <w:t xml:space="preserve"> 0</w:t>
            </w:r>
            <w:r>
              <w:rPr>
                <w:b/>
              </w:rPr>
              <w:t>72</w:t>
            </w:r>
          </w:p>
        </w:tc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B61C6" w:rsidRDefault="0030252D">
            <w:pPr>
              <w:rPr>
                <w:b/>
              </w:rPr>
            </w:pPr>
            <w:r w:rsidRPr="003B61C6">
              <w:rPr>
                <w:b/>
              </w:rPr>
              <w:t>квартира</w:t>
            </w:r>
          </w:p>
          <w:p w:rsidR="0030252D" w:rsidRPr="003B61C6" w:rsidRDefault="0030252D">
            <w:pPr>
              <w:rPr>
                <w:b/>
              </w:rPr>
            </w:pPr>
            <w:r w:rsidRPr="003B61C6">
              <w:rPr>
                <w:b/>
              </w:rPr>
              <w:t>(</w:t>
            </w:r>
            <w:r>
              <w:rPr>
                <w:b/>
              </w:rPr>
              <w:t xml:space="preserve">совместная </w:t>
            </w:r>
            <w:r w:rsidRPr="003B61C6">
              <w:rPr>
                <w:b/>
              </w:rPr>
              <w:t>собственность )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B61C6" w:rsidRDefault="0030252D">
            <w:pPr>
              <w:rPr>
                <w:b/>
              </w:rPr>
            </w:pPr>
            <w:r>
              <w:rPr>
                <w:b/>
              </w:rPr>
              <w:t>112,2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B61C6" w:rsidRDefault="0030252D">
            <w:pPr>
              <w:rPr>
                <w:b/>
              </w:rPr>
            </w:pPr>
            <w:r w:rsidRPr="003B61C6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Ниссан  Альмера</w:t>
            </w:r>
          </w:p>
          <w:p w:rsidR="0030252D" w:rsidRPr="003B61C6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</w:tr>
      <w:tr w:rsidR="0030252D" w:rsidTr="000051F9">
        <w:trPr>
          <w:gridBefore w:val="1"/>
          <w:wBefore w:w="6" w:type="dxa"/>
          <w:trHeight w:val="751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F52587" w:rsidRDefault="0030252D">
            <w:pPr>
              <w:rPr>
                <w:b/>
              </w:rPr>
            </w:pPr>
            <w:r w:rsidRPr="00F52587">
              <w:rPr>
                <w:b/>
              </w:rPr>
              <w:t>Подсеваткин С.А.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F52587" w:rsidRDefault="0030252D">
            <w:pPr>
              <w:rPr>
                <w:b/>
              </w:rPr>
            </w:pPr>
            <w:r w:rsidRPr="00F52587">
              <w:rPr>
                <w:b/>
              </w:rPr>
              <w:t>Заместитель начальника Управления Минюста России по Республике Мордовия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F52587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497</w:t>
            </w:r>
            <w:r w:rsidRPr="00F52587">
              <w:rPr>
                <w:b/>
              </w:rPr>
              <w:t> </w:t>
            </w:r>
            <w:r>
              <w:rPr>
                <w:b/>
              </w:rPr>
              <w:t>546,82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F52587" w:rsidRDefault="0030252D">
            <w:pPr>
              <w:rPr>
                <w:b/>
              </w:rPr>
            </w:pPr>
            <w:r w:rsidRPr="00F52587">
              <w:rPr>
                <w:b/>
              </w:rPr>
              <w:t>квартира</w:t>
            </w:r>
          </w:p>
          <w:p w:rsidR="0030252D" w:rsidRPr="00F52587" w:rsidRDefault="0030252D">
            <w:pPr>
              <w:rPr>
                <w:b/>
              </w:rPr>
            </w:pPr>
            <w:r w:rsidRPr="00F52587">
              <w:rPr>
                <w:b/>
              </w:rPr>
              <w:t>(</w:t>
            </w:r>
            <w:r>
              <w:rPr>
                <w:b/>
              </w:rPr>
              <w:t xml:space="preserve">долевая </w:t>
            </w:r>
            <w:r w:rsidRPr="00F52587">
              <w:rPr>
                <w:b/>
              </w:rPr>
              <w:t>собственность</w:t>
            </w:r>
            <w:r>
              <w:rPr>
                <w:b/>
              </w:rPr>
              <w:t xml:space="preserve"> 1/3</w:t>
            </w:r>
            <w:r w:rsidRPr="00F52587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53,1 – общая</w:t>
            </w:r>
          </w:p>
          <w:p w:rsidR="0030252D" w:rsidRPr="00F52587" w:rsidRDefault="0030252D">
            <w:pPr>
              <w:rPr>
                <w:b/>
              </w:rPr>
            </w:pPr>
            <w:r>
              <w:rPr>
                <w:b/>
              </w:rPr>
              <w:t>17,7 – доля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F52587" w:rsidRDefault="0030252D">
            <w:pPr>
              <w:rPr>
                <w:b/>
              </w:rPr>
            </w:pPr>
            <w:r w:rsidRPr="00F52587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F52587">
              <w:rPr>
                <w:b/>
              </w:rPr>
              <w:t>а/м Шевроле</w:t>
            </w:r>
          </w:p>
          <w:p w:rsidR="0030252D" w:rsidRPr="00F52587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  <w:r w:rsidRPr="00F52587">
              <w:rPr>
                <w:b/>
              </w:rPr>
              <w:t xml:space="preserve"> </w:t>
            </w:r>
          </w:p>
        </w:tc>
      </w:tr>
      <w:tr w:rsidR="0030252D" w:rsidTr="000051F9">
        <w:trPr>
          <w:gridBefore w:val="1"/>
          <w:wBefore w:w="6" w:type="dxa"/>
          <w:trHeight w:val="345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F52587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F52587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F52587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F52587" w:rsidRDefault="0030252D">
            <w:pPr>
              <w:rPr>
                <w:b/>
              </w:rPr>
            </w:pPr>
            <w:r w:rsidRPr="00F52587">
              <w:rPr>
                <w:b/>
              </w:rPr>
              <w:t>гараж</w:t>
            </w:r>
          </w:p>
          <w:p w:rsidR="0030252D" w:rsidRPr="00F52587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  <w:r w:rsidRPr="00F52587">
              <w:rPr>
                <w:b/>
              </w:rPr>
              <w:t xml:space="preserve"> 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F52587" w:rsidRDefault="0030252D">
            <w:pPr>
              <w:rPr>
                <w:b/>
              </w:rPr>
            </w:pPr>
            <w:r w:rsidRPr="00F52587">
              <w:rPr>
                <w:b/>
              </w:rPr>
              <w:t>24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F52587" w:rsidRDefault="0030252D">
            <w:pPr>
              <w:rPr>
                <w:b/>
              </w:rPr>
            </w:pPr>
            <w:r w:rsidRPr="00F52587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F52587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701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F52587" w:rsidRDefault="0030252D">
            <w:pPr>
              <w:rPr>
                <w:b/>
              </w:rPr>
            </w:pPr>
            <w:r w:rsidRPr="00F52587">
              <w:rPr>
                <w:b/>
              </w:rPr>
              <w:t>Супруга</w:t>
            </w: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F52587" w:rsidRDefault="0030252D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F52587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91</w:t>
            </w:r>
            <w:r w:rsidRPr="00F52587">
              <w:rPr>
                <w:b/>
              </w:rPr>
              <w:t> </w:t>
            </w:r>
            <w:r>
              <w:rPr>
                <w:b/>
              </w:rPr>
              <w:t>230</w:t>
            </w:r>
            <w:r w:rsidRPr="00F52587">
              <w:rPr>
                <w:b/>
              </w:rPr>
              <w:t>,97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F52587" w:rsidRDefault="0030252D">
            <w:pPr>
              <w:rPr>
                <w:b/>
              </w:rPr>
            </w:pPr>
            <w:r w:rsidRPr="00F52587">
              <w:rPr>
                <w:b/>
              </w:rPr>
              <w:t>квартира</w:t>
            </w:r>
          </w:p>
          <w:p w:rsidR="0030252D" w:rsidRDefault="0030252D">
            <w:pPr>
              <w:rPr>
                <w:b/>
              </w:rPr>
            </w:pPr>
            <w:r w:rsidRPr="00F52587">
              <w:rPr>
                <w:b/>
              </w:rPr>
              <w:t>(собственность долевая, 1/3)</w:t>
            </w:r>
          </w:p>
          <w:p w:rsidR="0030252D" w:rsidRPr="00F52587" w:rsidRDefault="0030252D">
            <w:pPr>
              <w:rPr>
                <w:b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F52587" w:rsidRDefault="0030252D" w:rsidP="003E42E4">
            <w:pPr>
              <w:rPr>
                <w:b/>
              </w:rPr>
            </w:pPr>
            <w:r>
              <w:rPr>
                <w:b/>
              </w:rPr>
              <w:t>64</w:t>
            </w:r>
            <w:r w:rsidRPr="00F52587">
              <w:rPr>
                <w:b/>
              </w:rPr>
              <w:t xml:space="preserve"> – общая</w:t>
            </w:r>
            <w:r w:rsidRPr="00F52587">
              <w:rPr>
                <w:b/>
              </w:rPr>
              <w:br/>
            </w:r>
            <w:r>
              <w:rPr>
                <w:b/>
              </w:rPr>
              <w:t>21</w:t>
            </w:r>
            <w:r w:rsidRPr="00F52587">
              <w:rPr>
                <w:b/>
              </w:rPr>
              <w:t xml:space="preserve"> – доля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F52587">
              <w:rPr>
                <w:b/>
              </w:rPr>
              <w:t>Россия</w:t>
            </w:r>
          </w:p>
          <w:p w:rsidR="0030252D" w:rsidRPr="00F52587" w:rsidRDefault="0030252D">
            <w:pPr>
              <w:rPr>
                <w:b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F52587" w:rsidRDefault="0030252D">
            <w:pPr>
              <w:rPr>
                <w:b/>
              </w:rPr>
            </w:pPr>
            <w:r w:rsidRPr="00F52587"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785"/>
        </w:trPr>
        <w:tc>
          <w:tcPr>
            <w:tcW w:w="2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F52587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F52587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F52587" w:rsidRDefault="0030252D" w:rsidP="00A42EE2">
            <w:pPr>
              <w:rPr>
                <w:b/>
              </w:rPr>
            </w:pPr>
            <w:r w:rsidRPr="00F52587">
              <w:rPr>
                <w:b/>
              </w:rPr>
              <w:t>квартира</w:t>
            </w:r>
          </w:p>
          <w:p w:rsidR="0030252D" w:rsidRDefault="0030252D" w:rsidP="00A42EE2">
            <w:pPr>
              <w:rPr>
                <w:b/>
              </w:rPr>
            </w:pPr>
            <w:r>
              <w:rPr>
                <w:b/>
              </w:rPr>
              <w:t>(собственность долевая, 1/4</w:t>
            </w:r>
            <w:r w:rsidRPr="00F52587">
              <w:rPr>
                <w:b/>
              </w:rPr>
              <w:t>)</w:t>
            </w:r>
          </w:p>
          <w:p w:rsidR="0030252D" w:rsidRPr="00F52587" w:rsidRDefault="0030252D" w:rsidP="003E42E4">
            <w:pPr>
              <w:rPr>
                <w:b/>
              </w:rPr>
            </w:pP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98 – общая</w:t>
            </w:r>
          </w:p>
          <w:p w:rsidR="0030252D" w:rsidRDefault="0030252D">
            <w:pPr>
              <w:rPr>
                <w:b/>
              </w:rPr>
            </w:pPr>
            <w:r>
              <w:rPr>
                <w:b/>
              </w:rPr>
              <w:t>24,5 – доля</w:t>
            </w:r>
          </w:p>
          <w:p w:rsidR="0030252D" w:rsidRDefault="0030252D" w:rsidP="003E42E4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  <w:p w:rsidR="0030252D" w:rsidRPr="00F52587" w:rsidRDefault="0030252D" w:rsidP="003E42E4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F52587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909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F52587" w:rsidRDefault="0030252D">
            <w:pPr>
              <w:rPr>
                <w:b/>
              </w:rPr>
            </w:pPr>
            <w:r w:rsidRPr="00F52587">
              <w:rPr>
                <w:b/>
              </w:rPr>
              <w:t>Дочь</w:t>
            </w: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F52587" w:rsidRDefault="0030252D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F52587" w:rsidRDefault="0030252D">
            <w:pPr>
              <w:rPr>
                <w:b/>
              </w:rPr>
            </w:pPr>
            <w:r w:rsidRPr="00F52587"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F52587" w:rsidRDefault="0030252D" w:rsidP="001869DF">
            <w:pPr>
              <w:rPr>
                <w:b/>
              </w:rPr>
            </w:pPr>
            <w:r w:rsidRPr="00F52587">
              <w:rPr>
                <w:b/>
              </w:rPr>
              <w:t>квартира</w:t>
            </w:r>
          </w:p>
          <w:p w:rsidR="0030252D" w:rsidRDefault="0030252D" w:rsidP="001869DF">
            <w:pPr>
              <w:rPr>
                <w:b/>
              </w:rPr>
            </w:pPr>
            <w:r w:rsidRPr="00F52587">
              <w:rPr>
                <w:b/>
              </w:rPr>
              <w:t>(собственность долевая, 1/3)</w:t>
            </w:r>
          </w:p>
          <w:p w:rsidR="0030252D" w:rsidRPr="00F52587" w:rsidRDefault="0030252D" w:rsidP="001869DF">
            <w:pPr>
              <w:rPr>
                <w:b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F52587" w:rsidRDefault="0030252D" w:rsidP="001869DF">
            <w:pPr>
              <w:rPr>
                <w:b/>
              </w:rPr>
            </w:pPr>
            <w:r>
              <w:rPr>
                <w:b/>
              </w:rPr>
              <w:t>64</w:t>
            </w:r>
            <w:r w:rsidRPr="00F52587">
              <w:rPr>
                <w:b/>
              </w:rPr>
              <w:t xml:space="preserve"> – общая</w:t>
            </w:r>
            <w:r w:rsidRPr="00F52587">
              <w:rPr>
                <w:b/>
              </w:rPr>
              <w:br/>
            </w:r>
            <w:r>
              <w:rPr>
                <w:b/>
              </w:rPr>
              <w:t>21</w:t>
            </w:r>
            <w:r w:rsidRPr="00F52587">
              <w:rPr>
                <w:b/>
              </w:rPr>
              <w:t xml:space="preserve"> – доля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1869DF">
            <w:pPr>
              <w:rPr>
                <w:b/>
              </w:rPr>
            </w:pPr>
            <w:r w:rsidRPr="00F52587">
              <w:rPr>
                <w:b/>
              </w:rPr>
              <w:t>Россия</w:t>
            </w:r>
          </w:p>
          <w:p w:rsidR="0030252D" w:rsidRDefault="0030252D" w:rsidP="001869DF">
            <w:pPr>
              <w:rPr>
                <w:b/>
              </w:rPr>
            </w:pPr>
          </w:p>
          <w:p w:rsidR="0030252D" w:rsidRPr="00F52587" w:rsidRDefault="0030252D" w:rsidP="001869DF">
            <w:pPr>
              <w:rPr>
                <w:b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F52587" w:rsidRDefault="0030252D">
            <w:pPr>
              <w:rPr>
                <w:b/>
              </w:rPr>
            </w:pPr>
            <w:r w:rsidRPr="00F52587"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855"/>
        </w:trPr>
        <w:tc>
          <w:tcPr>
            <w:tcW w:w="2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F52587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F52587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F52587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F52587" w:rsidRDefault="0030252D" w:rsidP="001869DF">
            <w:pPr>
              <w:rPr>
                <w:b/>
              </w:rPr>
            </w:pPr>
            <w:r w:rsidRPr="00F52587">
              <w:rPr>
                <w:b/>
              </w:rPr>
              <w:t>квартира</w:t>
            </w:r>
          </w:p>
          <w:p w:rsidR="0030252D" w:rsidRDefault="0030252D" w:rsidP="001869DF">
            <w:pPr>
              <w:rPr>
                <w:b/>
              </w:rPr>
            </w:pPr>
            <w:r>
              <w:rPr>
                <w:b/>
              </w:rPr>
              <w:t>(собственность долевая, 1/4</w:t>
            </w:r>
            <w:r w:rsidRPr="00F52587">
              <w:rPr>
                <w:b/>
              </w:rPr>
              <w:t>)</w:t>
            </w:r>
          </w:p>
          <w:p w:rsidR="0030252D" w:rsidRPr="00F52587" w:rsidRDefault="0030252D" w:rsidP="001869DF">
            <w:pPr>
              <w:rPr>
                <w:b/>
              </w:rPr>
            </w:pP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1869DF">
            <w:pPr>
              <w:rPr>
                <w:b/>
              </w:rPr>
            </w:pPr>
            <w:r>
              <w:rPr>
                <w:b/>
              </w:rPr>
              <w:t>98 – общая</w:t>
            </w:r>
          </w:p>
          <w:p w:rsidR="0030252D" w:rsidRDefault="0030252D" w:rsidP="001869DF">
            <w:pPr>
              <w:rPr>
                <w:b/>
              </w:rPr>
            </w:pPr>
            <w:r>
              <w:rPr>
                <w:b/>
              </w:rPr>
              <w:t>24,5 – доля</w:t>
            </w:r>
          </w:p>
          <w:p w:rsidR="0030252D" w:rsidRDefault="0030252D" w:rsidP="001869DF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1869DF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  <w:p w:rsidR="0030252D" w:rsidRPr="00F52587" w:rsidRDefault="0030252D" w:rsidP="001869DF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F52587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171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F52587" w:rsidRDefault="0030252D">
            <w:pPr>
              <w:rPr>
                <w:b/>
              </w:rPr>
            </w:pPr>
            <w:r w:rsidRPr="00F52587">
              <w:rPr>
                <w:b/>
              </w:rPr>
              <w:t>Дочь</w:t>
            </w: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F52587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F52587" w:rsidRDefault="0030252D">
            <w:pPr>
              <w:rPr>
                <w:b/>
              </w:rPr>
            </w:pPr>
            <w:r w:rsidRPr="00F52587">
              <w:rPr>
                <w:b/>
              </w:rPr>
              <w:t>-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F52587" w:rsidRDefault="0030252D">
            <w:pPr>
              <w:rPr>
                <w:b/>
              </w:rPr>
            </w:pPr>
            <w:r w:rsidRPr="00F52587">
              <w:rPr>
                <w:b/>
              </w:rPr>
              <w:t>квартира</w:t>
            </w:r>
          </w:p>
          <w:p w:rsidR="0030252D" w:rsidRPr="00F52587" w:rsidRDefault="0030252D">
            <w:pPr>
              <w:rPr>
                <w:b/>
              </w:rPr>
            </w:pPr>
            <w:r w:rsidRPr="00F52587">
              <w:rPr>
                <w:b/>
              </w:rPr>
              <w:t>(собственность долевая, 1/</w:t>
            </w:r>
            <w:r>
              <w:rPr>
                <w:b/>
              </w:rPr>
              <w:t>4</w:t>
            </w:r>
            <w:r w:rsidRPr="00F52587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A42EE2">
            <w:pPr>
              <w:rPr>
                <w:b/>
              </w:rPr>
            </w:pPr>
            <w:r>
              <w:rPr>
                <w:b/>
              </w:rPr>
              <w:t>98 – общая</w:t>
            </w:r>
          </w:p>
          <w:p w:rsidR="0030252D" w:rsidRDefault="0030252D" w:rsidP="00A42EE2">
            <w:pPr>
              <w:rPr>
                <w:b/>
              </w:rPr>
            </w:pPr>
            <w:r>
              <w:rPr>
                <w:b/>
              </w:rPr>
              <w:t>24,5 – доля</w:t>
            </w:r>
          </w:p>
          <w:p w:rsidR="0030252D" w:rsidRPr="00F52587" w:rsidRDefault="0030252D">
            <w:pPr>
              <w:rPr>
                <w:b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F52587" w:rsidRDefault="0030252D">
            <w:pPr>
              <w:rPr>
                <w:b/>
              </w:rPr>
            </w:pPr>
            <w:r w:rsidRPr="00F52587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F52587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600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F52587" w:rsidRDefault="0030252D">
            <w:pPr>
              <w:rPr>
                <w:b/>
              </w:rPr>
            </w:pPr>
            <w:r w:rsidRPr="00F52587">
              <w:rPr>
                <w:b/>
              </w:rPr>
              <w:t>Сын</w:t>
            </w: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F52587" w:rsidRDefault="0030252D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F52587" w:rsidRDefault="0030252D">
            <w:pPr>
              <w:rPr>
                <w:b/>
              </w:rPr>
            </w:pPr>
            <w:r w:rsidRPr="00F52587"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F52587" w:rsidRDefault="0030252D" w:rsidP="001869DF">
            <w:pPr>
              <w:rPr>
                <w:b/>
              </w:rPr>
            </w:pPr>
            <w:r w:rsidRPr="00F52587">
              <w:rPr>
                <w:b/>
              </w:rPr>
              <w:t>квартира</w:t>
            </w:r>
          </w:p>
          <w:p w:rsidR="0030252D" w:rsidRPr="00F52587" w:rsidRDefault="0030252D" w:rsidP="001869DF">
            <w:pPr>
              <w:rPr>
                <w:b/>
              </w:rPr>
            </w:pPr>
            <w:r w:rsidRPr="00F52587">
              <w:rPr>
                <w:b/>
              </w:rPr>
              <w:t>(</w:t>
            </w:r>
            <w:r>
              <w:rPr>
                <w:b/>
              </w:rPr>
              <w:t xml:space="preserve">долевая </w:t>
            </w:r>
            <w:r w:rsidRPr="00F52587">
              <w:rPr>
                <w:b/>
              </w:rPr>
              <w:t>собственность</w:t>
            </w:r>
            <w:r>
              <w:rPr>
                <w:b/>
              </w:rPr>
              <w:t xml:space="preserve"> 1/3</w:t>
            </w:r>
            <w:r w:rsidRPr="00F52587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1869DF">
            <w:pPr>
              <w:rPr>
                <w:b/>
              </w:rPr>
            </w:pPr>
            <w:r>
              <w:rPr>
                <w:b/>
              </w:rPr>
              <w:t>53,1 – общая</w:t>
            </w:r>
          </w:p>
          <w:p w:rsidR="0030252D" w:rsidRPr="00F52587" w:rsidRDefault="0030252D" w:rsidP="001869DF">
            <w:pPr>
              <w:rPr>
                <w:b/>
              </w:rPr>
            </w:pPr>
            <w:r>
              <w:rPr>
                <w:b/>
              </w:rPr>
              <w:t>17,7 – доля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1869DF">
            <w:pPr>
              <w:rPr>
                <w:b/>
              </w:rPr>
            </w:pPr>
            <w:r w:rsidRPr="00F52587">
              <w:rPr>
                <w:b/>
              </w:rPr>
              <w:t>Россия</w:t>
            </w:r>
          </w:p>
          <w:p w:rsidR="0030252D" w:rsidRPr="00F52587" w:rsidRDefault="0030252D" w:rsidP="001869DF">
            <w:pPr>
              <w:rPr>
                <w:b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F52587" w:rsidRDefault="0030252D">
            <w:pPr>
              <w:rPr>
                <w:b/>
              </w:rPr>
            </w:pPr>
            <w:r w:rsidRPr="00F52587"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1035"/>
        </w:trPr>
        <w:tc>
          <w:tcPr>
            <w:tcW w:w="2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F52587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F52587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F52587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F52587" w:rsidRDefault="0030252D" w:rsidP="00A42EE2">
            <w:pPr>
              <w:rPr>
                <w:b/>
              </w:rPr>
            </w:pPr>
            <w:r w:rsidRPr="00F52587">
              <w:rPr>
                <w:b/>
              </w:rPr>
              <w:t>квартира</w:t>
            </w:r>
          </w:p>
          <w:p w:rsidR="0030252D" w:rsidRDefault="0030252D" w:rsidP="00A42EE2">
            <w:pPr>
              <w:rPr>
                <w:b/>
              </w:rPr>
            </w:pPr>
            <w:r>
              <w:rPr>
                <w:b/>
              </w:rPr>
              <w:t>(собственность долевая, 1/4</w:t>
            </w:r>
            <w:r w:rsidRPr="00F52587">
              <w:rPr>
                <w:b/>
              </w:rPr>
              <w:t>)</w:t>
            </w:r>
          </w:p>
          <w:p w:rsidR="0030252D" w:rsidRPr="00F52587" w:rsidRDefault="0030252D" w:rsidP="001869DF">
            <w:pPr>
              <w:rPr>
                <w:b/>
              </w:rPr>
            </w:pP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360A16">
            <w:pPr>
              <w:rPr>
                <w:b/>
              </w:rPr>
            </w:pPr>
            <w:r>
              <w:rPr>
                <w:b/>
              </w:rPr>
              <w:t>98 – общая</w:t>
            </w:r>
          </w:p>
          <w:p w:rsidR="0030252D" w:rsidRDefault="0030252D" w:rsidP="00360A16">
            <w:pPr>
              <w:rPr>
                <w:b/>
              </w:rPr>
            </w:pPr>
            <w:r>
              <w:rPr>
                <w:b/>
              </w:rPr>
              <w:t>24,5 – доля</w:t>
            </w:r>
          </w:p>
          <w:p w:rsidR="0030252D" w:rsidRDefault="0030252D" w:rsidP="001869DF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1869DF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  <w:p w:rsidR="0030252D" w:rsidRPr="00F52587" w:rsidRDefault="0030252D" w:rsidP="001869DF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F52587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674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8B40AB" w:rsidRDefault="0030252D">
            <w:pPr>
              <w:rPr>
                <w:b/>
              </w:rPr>
            </w:pPr>
            <w:r>
              <w:rPr>
                <w:b/>
              </w:rPr>
              <w:t>Погудин С.А.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E61B2" w:rsidRDefault="0030252D">
            <w:pPr>
              <w:rPr>
                <w:b/>
              </w:rPr>
            </w:pPr>
            <w:r w:rsidRPr="00EE61B2">
              <w:rPr>
                <w:b/>
              </w:rPr>
              <w:t>Начальник Главного управления Минюста России по Москве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E61B2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Pr="00EE61B2">
              <w:rPr>
                <w:b/>
              </w:rPr>
              <w:t> 1</w:t>
            </w:r>
            <w:r>
              <w:rPr>
                <w:b/>
              </w:rPr>
              <w:t>63</w:t>
            </w:r>
            <w:r w:rsidRPr="00EE61B2">
              <w:rPr>
                <w:b/>
              </w:rPr>
              <w:t> </w:t>
            </w:r>
            <w:r>
              <w:rPr>
                <w:b/>
              </w:rPr>
              <w:t>334</w:t>
            </w:r>
            <w:r w:rsidRPr="00EE61B2">
              <w:rPr>
                <w:b/>
              </w:rPr>
              <w:t>,</w:t>
            </w:r>
            <w:r>
              <w:rPr>
                <w:b/>
              </w:rPr>
              <w:t>9</w:t>
            </w:r>
            <w:r w:rsidRPr="00EE61B2">
              <w:rPr>
                <w:b/>
              </w:rPr>
              <w:t>8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EE61B2" w:rsidRDefault="0030252D" w:rsidP="00EE61B2">
            <w:pPr>
              <w:rPr>
                <w:b/>
              </w:rPr>
            </w:pPr>
            <w:r w:rsidRPr="00EE61B2">
              <w:rPr>
                <w:b/>
              </w:rPr>
              <w:t>квартира</w:t>
            </w:r>
          </w:p>
          <w:p w:rsidR="0030252D" w:rsidRPr="00EE61B2" w:rsidRDefault="0030252D" w:rsidP="00EE61B2">
            <w:pPr>
              <w:rPr>
                <w:b/>
              </w:rPr>
            </w:pPr>
            <w:r w:rsidRPr="00EE61B2">
              <w:rPr>
                <w:b/>
              </w:rPr>
              <w:t>(собственность долевая, 1/3)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EE61B2" w:rsidRDefault="0030252D">
            <w:pPr>
              <w:rPr>
                <w:b/>
              </w:rPr>
            </w:pPr>
            <w:r>
              <w:rPr>
                <w:b/>
              </w:rPr>
              <w:t>114,6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EE61B2" w:rsidRDefault="0030252D">
            <w:pPr>
              <w:rPr>
                <w:b/>
              </w:rPr>
            </w:pPr>
            <w:r w:rsidRPr="00EE61B2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а/м Хундай</w:t>
            </w:r>
          </w:p>
          <w:p w:rsidR="0030252D" w:rsidRPr="00EE61B2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</w:tr>
      <w:tr w:rsidR="0030252D" w:rsidTr="000051F9">
        <w:trPr>
          <w:gridBefore w:val="1"/>
          <w:wBefore w:w="6" w:type="dxa"/>
          <w:trHeight w:val="345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E61B2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E61B2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EE61B2" w:rsidRDefault="0030252D">
            <w:pPr>
              <w:rPr>
                <w:b/>
              </w:rPr>
            </w:pPr>
            <w:r w:rsidRPr="00EE61B2">
              <w:rPr>
                <w:b/>
              </w:rPr>
              <w:t>квартира</w:t>
            </w:r>
          </w:p>
          <w:p w:rsidR="0030252D" w:rsidRPr="00EE61B2" w:rsidRDefault="0030252D">
            <w:pPr>
              <w:rPr>
                <w:b/>
              </w:rPr>
            </w:pPr>
            <w:r w:rsidRPr="00EE61B2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EE61B2" w:rsidRDefault="0030252D">
            <w:pPr>
              <w:rPr>
                <w:b/>
              </w:rPr>
            </w:pPr>
            <w:r>
              <w:rPr>
                <w:b/>
              </w:rPr>
              <w:t>60,3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EE61B2" w:rsidRDefault="0030252D">
            <w:pPr>
              <w:rPr>
                <w:b/>
              </w:rPr>
            </w:pPr>
            <w:r w:rsidRPr="00EE61B2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E61B2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345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E61B2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E61B2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E61B2" w:rsidRDefault="0030252D" w:rsidP="00EE61B2">
            <w:pPr>
              <w:rPr>
                <w:b/>
              </w:rPr>
            </w:pPr>
            <w:r w:rsidRPr="00EE61B2">
              <w:rPr>
                <w:b/>
              </w:rPr>
              <w:t>квартира</w:t>
            </w:r>
          </w:p>
          <w:p w:rsidR="0030252D" w:rsidRPr="00EE61B2" w:rsidRDefault="0030252D" w:rsidP="00EE61B2">
            <w:pPr>
              <w:rPr>
                <w:b/>
              </w:rPr>
            </w:pPr>
            <w:r w:rsidRPr="00EE61B2">
              <w:rPr>
                <w:b/>
              </w:rPr>
              <w:t>(собственность долевая, 1/</w:t>
            </w:r>
            <w:r>
              <w:rPr>
                <w:b/>
              </w:rPr>
              <w:t>10</w:t>
            </w:r>
            <w:r w:rsidRPr="00EE61B2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E61B2" w:rsidRDefault="0030252D">
            <w:pPr>
              <w:rPr>
                <w:b/>
              </w:rPr>
            </w:pPr>
            <w:r>
              <w:rPr>
                <w:b/>
              </w:rPr>
              <w:t>53,37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E61B2" w:rsidRDefault="0030252D">
            <w:pPr>
              <w:rPr>
                <w:b/>
              </w:rPr>
            </w:pPr>
            <w:r w:rsidRPr="00EE61B2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E61B2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345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12EC3" w:rsidRDefault="0030252D">
            <w:pPr>
              <w:rPr>
                <w:b/>
              </w:rPr>
            </w:pPr>
            <w:r w:rsidRPr="00712EC3">
              <w:rPr>
                <w:b/>
              </w:rPr>
              <w:t>Супруга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E61B2" w:rsidRDefault="0030252D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E61B2" w:rsidRDefault="0030252D">
            <w:pPr>
              <w:jc w:val="center"/>
              <w:rPr>
                <w:b/>
              </w:rPr>
            </w:pPr>
            <w:r w:rsidRPr="00EE61B2">
              <w:rPr>
                <w:b/>
              </w:rPr>
              <w:t>9</w:t>
            </w:r>
            <w:r>
              <w:rPr>
                <w:b/>
              </w:rPr>
              <w:t>68</w:t>
            </w:r>
            <w:r w:rsidRPr="00EE61B2">
              <w:rPr>
                <w:b/>
              </w:rPr>
              <w:t> </w:t>
            </w:r>
            <w:r>
              <w:rPr>
                <w:b/>
              </w:rPr>
              <w:t>589</w:t>
            </w:r>
            <w:r w:rsidRPr="00EE61B2">
              <w:rPr>
                <w:b/>
              </w:rPr>
              <w:t>,</w:t>
            </w:r>
            <w:r>
              <w:rPr>
                <w:b/>
              </w:rPr>
              <w:t>21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EE61B2" w:rsidRDefault="0030252D" w:rsidP="00712EC3">
            <w:pPr>
              <w:rPr>
                <w:b/>
              </w:rPr>
            </w:pPr>
            <w:r w:rsidRPr="00EE61B2">
              <w:rPr>
                <w:b/>
              </w:rPr>
              <w:t>квартира</w:t>
            </w:r>
          </w:p>
          <w:p w:rsidR="0030252D" w:rsidRPr="00EE61B2" w:rsidRDefault="0030252D" w:rsidP="00712EC3">
            <w:pPr>
              <w:rPr>
                <w:b/>
              </w:rPr>
            </w:pPr>
            <w:r w:rsidRPr="00EE61B2">
              <w:rPr>
                <w:b/>
              </w:rPr>
              <w:t>(собственность долевая, 1/3)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EE61B2" w:rsidRDefault="0030252D" w:rsidP="00712EC3">
            <w:pPr>
              <w:rPr>
                <w:b/>
              </w:rPr>
            </w:pPr>
            <w:r>
              <w:rPr>
                <w:b/>
              </w:rPr>
              <w:t>114,6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EE61B2" w:rsidRDefault="0030252D">
            <w:pPr>
              <w:rPr>
                <w:b/>
              </w:rPr>
            </w:pPr>
            <w:r w:rsidRPr="00EE61B2">
              <w:rPr>
                <w:b/>
              </w:rPr>
              <w:t>Росси</w:t>
            </w:r>
            <w:r w:rsidRPr="007D193C">
              <w:rPr>
                <w:b/>
                <w:bdr w:val="single" w:sz="4" w:space="0" w:color="auto"/>
              </w:rPr>
              <w:t>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E61B2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345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E61B2" w:rsidRDefault="0030252D" w:rsidP="00712EC3">
            <w:pPr>
              <w:rPr>
                <w:b/>
              </w:rPr>
            </w:pPr>
            <w:r w:rsidRPr="00EE61B2">
              <w:rPr>
                <w:b/>
              </w:rPr>
              <w:t>квартира</w:t>
            </w:r>
          </w:p>
          <w:p w:rsidR="0030252D" w:rsidRPr="00EE61B2" w:rsidRDefault="0030252D" w:rsidP="00712EC3">
            <w:pPr>
              <w:rPr>
                <w:b/>
              </w:rPr>
            </w:pPr>
            <w:r w:rsidRPr="00EE61B2">
              <w:rPr>
                <w:b/>
              </w:rPr>
              <w:t>(собственность долевая, 1/</w:t>
            </w:r>
            <w:r>
              <w:rPr>
                <w:b/>
              </w:rPr>
              <w:t>5</w:t>
            </w:r>
            <w:r w:rsidRPr="00EE61B2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712EC3">
            <w:pPr>
              <w:rPr>
                <w:b/>
              </w:rPr>
            </w:pPr>
            <w:r>
              <w:rPr>
                <w:b/>
              </w:rPr>
              <w:t>53,37</w:t>
            </w:r>
          </w:p>
          <w:p w:rsidR="0030252D" w:rsidRDefault="0030252D" w:rsidP="00712EC3">
            <w:pPr>
              <w:rPr>
                <w:b/>
              </w:rPr>
            </w:pPr>
          </w:p>
          <w:p w:rsidR="0030252D" w:rsidRPr="00EE61B2" w:rsidRDefault="0030252D" w:rsidP="00712EC3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12EC3" w:rsidRDefault="0030252D">
            <w:pPr>
              <w:rPr>
                <w:b/>
              </w:rPr>
            </w:pPr>
            <w:r w:rsidRPr="00712EC3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370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D193C" w:rsidRDefault="0030252D">
            <w:pPr>
              <w:rPr>
                <w:b/>
              </w:rPr>
            </w:pPr>
            <w:r w:rsidRPr="007D193C">
              <w:rPr>
                <w:b/>
              </w:rPr>
              <w:t>Герчикова Е.Р.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D193C" w:rsidRDefault="0030252D">
            <w:pPr>
              <w:rPr>
                <w:b/>
              </w:rPr>
            </w:pPr>
            <w:r w:rsidRPr="007D193C">
              <w:rPr>
                <w:b/>
              </w:rPr>
              <w:t>Заместитель начальника Главного управления Минюста России по Москве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D193C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913</w:t>
            </w:r>
            <w:r w:rsidRPr="007D193C">
              <w:rPr>
                <w:b/>
              </w:rPr>
              <w:t> </w:t>
            </w:r>
            <w:r>
              <w:rPr>
                <w:b/>
              </w:rPr>
              <w:t>251</w:t>
            </w:r>
            <w:r w:rsidRPr="007D193C">
              <w:rPr>
                <w:b/>
              </w:rPr>
              <w:t>,</w:t>
            </w:r>
            <w:r>
              <w:rPr>
                <w:b/>
              </w:rPr>
              <w:t>72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D193C" w:rsidRDefault="0030252D">
            <w:pPr>
              <w:rPr>
                <w:b/>
              </w:rPr>
            </w:pPr>
            <w:r w:rsidRPr="007D193C">
              <w:rPr>
                <w:b/>
              </w:rPr>
              <w:t>квартира</w:t>
            </w:r>
          </w:p>
          <w:p w:rsidR="0030252D" w:rsidRPr="007D193C" w:rsidRDefault="0030252D">
            <w:pPr>
              <w:rPr>
                <w:b/>
              </w:rPr>
            </w:pPr>
            <w:r w:rsidRPr="007D193C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D193C" w:rsidRDefault="0030252D">
            <w:pPr>
              <w:rPr>
                <w:b/>
              </w:rPr>
            </w:pPr>
            <w:r w:rsidRPr="007D193C">
              <w:rPr>
                <w:b/>
              </w:rPr>
              <w:t>57,5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D193C" w:rsidRDefault="0030252D">
            <w:pPr>
              <w:rPr>
                <w:b/>
              </w:rPr>
            </w:pPr>
            <w:r w:rsidRPr="007D193C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gridBefore w:val="1"/>
          <w:wBefore w:w="6" w:type="dxa"/>
          <w:trHeight w:val="370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D193C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D193C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D193C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D193C" w:rsidRDefault="0030252D">
            <w:pPr>
              <w:rPr>
                <w:b/>
              </w:rPr>
            </w:pPr>
            <w:r>
              <w:rPr>
                <w:b/>
              </w:rPr>
              <w:t>квартира</w:t>
            </w:r>
          </w:p>
          <w:p w:rsidR="0030252D" w:rsidRPr="007D193C" w:rsidRDefault="0030252D">
            <w:pPr>
              <w:rPr>
                <w:b/>
              </w:rPr>
            </w:pPr>
            <w:r w:rsidRPr="007D193C">
              <w:rPr>
                <w:b/>
              </w:rPr>
              <w:t>(</w:t>
            </w:r>
            <w:r>
              <w:rPr>
                <w:b/>
              </w:rPr>
              <w:t xml:space="preserve">долевая </w:t>
            </w:r>
            <w:r w:rsidRPr="007D193C">
              <w:rPr>
                <w:b/>
              </w:rPr>
              <w:t>собственность</w:t>
            </w:r>
            <w:r>
              <w:rPr>
                <w:b/>
              </w:rPr>
              <w:t xml:space="preserve"> 1/2</w:t>
            </w:r>
            <w:r w:rsidRPr="007D193C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D193C" w:rsidRDefault="0030252D" w:rsidP="006C6757">
            <w:pPr>
              <w:rPr>
                <w:b/>
              </w:rPr>
            </w:pPr>
            <w:r w:rsidRPr="007D193C">
              <w:rPr>
                <w:b/>
              </w:rPr>
              <w:t>84,4 – общая</w:t>
            </w:r>
          </w:p>
          <w:p w:rsidR="0030252D" w:rsidRPr="007D193C" w:rsidRDefault="0030252D" w:rsidP="006C6757">
            <w:pPr>
              <w:rPr>
                <w:b/>
              </w:rPr>
            </w:pPr>
            <w:r w:rsidRPr="007D193C">
              <w:rPr>
                <w:b/>
              </w:rPr>
              <w:t>42,2 - доля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D193C" w:rsidRDefault="0030252D">
            <w:pPr>
              <w:rPr>
                <w:b/>
              </w:rPr>
            </w:pPr>
            <w:r w:rsidRPr="007D193C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370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D193C" w:rsidRDefault="0030252D">
            <w:pPr>
              <w:rPr>
                <w:b/>
              </w:rPr>
            </w:pPr>
            <w:r w:rsidRPr="007D193C">
              <w:rPr>
                <w:b/>
              </w:rPr>
              <w:t>Супруг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D193C" w:rsidRDefault="0030252D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D193C" w:rsidRDefault="0030252D">
            <w:pPr>
              <w:jc w:val="center"/>
              <w:rPr>
                <w:b/>
              </w:rPr>
            </w:pPr>
            <w:r w:rsidRPr="007D193C">
              <w:rPr>
                <w:b/>
              </w:rPr>
              <w:t>1 </w:t>
            </w:r>
            <w:r>
              <w:rPr>
                <w:b/>
              </w:rPr>
              <w:t>652 347,98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D193C" w:rsidRDefault="0030252D">
            <w:pPr>
              <w:rPr>
                <w:b/>
              </w:rPr>
            </w:pPr>
            <w:r w:rsidRPr="007D193C">
              <w:rPr>
                <w:b/>
              </w:rPr>
              <w:t>квартира</w:t>
            </w:r>
          </w:p>
          <w:p w:rsidR="0030252D" w:rsidRPr="007D193C" w:rsidRDefault="0030252D">
            <w:pPr>
              <w:rPr>
                <w:b/>
              </w:rPr>
            </w:pPr>
            <w:r w:rsidRPr="007D193C">
              <w:rPr>
                <w:b/>
              </w:rPr>
              <w:t>(долевая собственность, 1/2)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D193C" w:rsidRDefault="0030252D">
            <w:pPr>
              <w:rPr>
                <w:b/>
              </w:rPr>
            </w:pPr>
            <w:r w:rsidRPr="007D193C">
              <w:rPr>
                <w:b/>
              </w:rPr>
              <w:t>84,4 – общая</w:t>
            </w:r>
          </w:p>
          <w:p w:rsidR="0030252D" w:rsidRPr="007D193C" w:rsidRDefault="0030252D">
            <w:pPr>
              <w:rPr>
                <w:b/>
              </w:rPr>
            </w:pPr>
            <w:r w:rsidRPr="007D193C">
              <w:rPr>
                <w:b/>
              </w:rPr>
              <w:t>42,2 - доля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D193C" w:rsidRDefault="0030252D">
            <w:pPr>
              <w:rPr>
                <w:b/>
              </w:rPr>
            </w:pPr>
            <w:r w:rsidRPr="007D193C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5C137B">
              <w:rPr>
                <w:b/>
              </w:rPr>
              <w:t>а/м Крайслер Себринт</w:t>
            </w:r>
          </w:p>
          <w:p w:rsidR="0030252D" w:rsidRPr="005C137B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</w:tr>
      <w:tr w:rsidR="0030252D" w:rsidTr="000051F9">
        <w:trPr>
          <w:gridBefore w:val="1"/>
          <w:wBefore w:w="6" w:type="dxa"/>
          <w:trHeight w:val="370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D193C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D193C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D193C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7D193C">
              <w:rPr>
                <w:b/>
              </w:rPr>
              <w:t>дачный дом</w:t>
            </w:r>
          </w:p>
          <w:p w:rsidR="0030252D" w:rsidRPr="007D193C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  <w:p w:rsidR="0030252D" w:rsidRPr="007D193C" w:rsidRDefault="0030252D">
            <w:pPr>
              <w:rPr>
                <w:b/>
              </w:rPr>
            </w:pP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D193C" w:rsidRDefault="0030252D">
            <w:pPr>
              <w:rPr>
                <w:b/>
              </w:rPr>
            </w:pPr>
            <w:r w:rsidRPr="007D193C">
              <w:rPr>
                <w:b/>
              </w:rPr>
              <w:t>124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D193C" w:rsidRDefault="0030252D">
            <w:pPr>
              <w:rPr>
                <w:b/>
              </w:rPr>
            </w:pPr>
            <w:r w:rsidRPr="007D193C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370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D193C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D193C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D193C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D193C" w:rsidRDefault="0030252D">
            <w:pPr>
              <w:rPr>
                <w:b/>
              </w:rPr>
            </w:pPr>
            <w:r w:rsidRPr="007D193C">
              <w:rPr>
                <w:b/>
              </w:rPr>
              <w:t>гараж</w:t>
            </w:r>
          </w:p>
          <w:p w:rsidR="0030252D" w:rsidRPr="007D193C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D193C" w:rsidRDefault="0030252D">
            <w:pPr>
              <w:rPr>
                <w:b/>
              </w:rPr>
            </w:pPr>
            <w:r w:rsidRPr="007D193C">
              <w:rPr>
                <w:b/>
              </w:rPr>
              <w:t>24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D193C" w:rsidRDefault="0030252D">
            <w:pPr>
              <w:rPr>
                <w:b/>
              </w:rPr>
            </w:pPr>
            <w:r w:rsidRPr="007D193C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370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D193C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D193C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D193C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D193C" w:rsidRDefault="0030252D">
            <w:pPr>
              <w:rPr>
                <w:b/>
              </w:rPr>
            </w:pPr>
            <w:r w:rsidRPr="007D193C">
              <w:rPr>
                <w:b/>
              </w:rPr>
              <w:t>баня</w:t>
            </w:r>
          </w:p>
          <w:p w:rsidR="0030252D" w:rsidRPr="007D193C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D193C" w:rsidRDefault="0030252D">
            <w:pPr>
              <w:rPr>
                <w:b/>
              </w:rPr>
            </w:pPr>
            <w:r w:rsidRPr="007D193C">
              <w:rPr>
                <w:b/>
              </w:rPr>
              <w:t>12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D193C" w:rsidRDefault="0030252D">
            <w:pPr>
              <w:rPr>
                <w:b/>
              </w:rPr>
            </w:pPr>
            <w:r w:rsidRPr="007D193C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370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D193C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D193C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D193C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D193C" w:rsidRDefault="0030252D">
            <w:pPr>
              <w:rPr>
                <w:b/>
              </w:rPr>
            </w:pPr>
            <w:r w:rsidRPr="007D193C">
              <w:rPr>
                <w:b/>
              </w:rPr>
              <w:t>квартира</w:t>
            </w:r>
          </w:p>
          <w:p w:rsidR="0030252D" w:rsidRPr="007D193C" w:rsidRDefault="0030252D">
            <w:pPr>
              <w:rPr>
                <w:b/>
              </w:rPr>
            </w:pPr>
            <w:r w:rsidRPr="007D193C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D193C" w:rsidRDefault="0030252D">
            <w:pPr>
              <w:rPr>
                <w:b/>
              </w:rPr>
            </w:pPr>
            <w:r w:rsidRPr="007D193C">
              <w:rPr>
                <w:b/>
              </w:rPr>
              <w:t>57,5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D193C" w:rsidRDefault="0030252D">
            <w:pPr>
              <w:rPr>
                <w:b/>
              </w:rPr>
            </w:pPr>
            <w:r w:rsidRPr="007D193C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370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D193C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D193C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D193C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  <w:p w:rsidR="0030252D" w:rsidRPr="007D193C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D193C" w:rsidRDefault="0030252D">
            <w:pPr>
              <w:rPr>
                <w:b/>
              </w:rPr>
            </w:pPr>
            <w:r>
              <w:rPr>
                <w:b/>
              </w:rPr>
              <w:t>1200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D193C" w:rsidRDefault="0030252D">
            <w:pPr>
              <w:rPr>
                <w:b/>
              </w:rPr>
            </w:pPr>
            <w:r w:rsidRPr="007D193C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370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5C137B" w:rsidRDefault="0030252D">
            <w:pPr>
              <w:rPr>
                <w:b/>
              </w:rPr>
            </w:pPr>
            <w:r w:rsidRPr="005C137B">
              <w:rPr>
                <w:b/>
              </w:rPr>
              <w:t>Ильина Л.Г.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5C137B" w:rsidRDefault="0030252D">
            <w:pPr>
              <w:rPr>
                <w:b/>
              </w:rPr>
            </w:pPr>
            <w:r w:rsidRPr="005C137B">
              <w:rPr>
                <w:b/>
              </w:rPr>
              <w:t>Заместитель начальника Главного управления Минюста России по Москве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5C137B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714</w:t>
            </w:r>
            <w:r w:rsidRPr="005C137B">
              <w:rPr>
                <w:b/>
              </w:rPr>
              <w:t> </w:t>
            </w:r>
            <w:r>
              <w:rPr>
                <w:b/>
              </w:rPr>
              <w:t>220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 xml:space="preserve">квартира </w:t>
            </w:r>
          </w:p>
          <w:p w:rsidR="0030252D" w:rsidRPr="005C137B" w:rsidRDefault="0030252D">
            <w:pPr>
              <w:rPr>
                <w:b/>
              </w:rPr>
            </w:pPr>
            <w:r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5C137B" w:rsidRDefault="0030252D">
            <w:pPr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5C137B" w:rsidRDefault="0030252D">
            <w:pPr>
              <w:rPr>
                <w:b/>
              </w:rPr>
            </w:pPr>
            <w:r w:rsidRPr="005C137B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5C137B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351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C6757" w:rsidRDefault="0030252D">
            <w:pPr>
              <w:rPr>
                <w:b/>
              </w:rPr>
            </w:pPr>
            <w:r w:rsidRPr="006C6757">
              <w:rPr>
                <w:b/>
              </w:rPr>
              <w:t>Глазкова Л.В.</w:t>
            </w:r>
          </w:p>
          <w:p w:rsidR="0030252D" w:rsidRPr="006C6757" w:rsidRDefault="0030252D">
            <w:pPr>
              <w:rPr>
                <w:b/>
              </w:rPr>
            </w:pP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C6757" w:rsidRDefault="0030252D">
            <w:pPr>
              <w:rPr>
                <w:b/>
              </w:rPr>
            </w:pPr>
            <w:r w:rsidRPr="006C6757">
              <w:rPr>
                <w:b/>
              </w:rPr>
              <w:t>Заместитель начальника Управления</w:t>
            </w:r>
          </w:p>
          <w:p w:rsidR="0030252D" w:rsidRPr="006C6757" w:rsidRDefault="0030252D">
            <w:pPr>
              <w:rPr>
                <w:b/>
                <w:highlight w:val="red"/>
              </w:rPr>
            </w:pPr>
            <w:r w:rsidRPr="006C6757">
              <w:rPr>
                <w:b/>
              </w:rPr>
              <w:t>Минюста России по Московской области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C6757" w:rsidRDefault="0030252D">
            <w:pPr>
              <w:jc w:val="center"/>
              <w:rPr>
                <w:b/>
              </w:rPr>
            </w:pPr>
            <w:r w:rsidRPr="006C6757">
              <w:rPr>
                <w:b/>
              </w:rPr>
              <w:t>6</w:t>
            </w:r>
            <w:r>
              <w:rPr>
                <w:b/>
              </w:rPr>
              <w:t>60</w:t>
            </w:r>
            <w:r w:rsidRPr="006C6757">
              <w:rPr>
                <w:b/>
              </w:rPr>
              <w:t xml:space="preserve"> </w:t>
            </w:r>
            <w:r>
              <w:rPr>
                <w:b/>
              </w:rPr>
              <w:t>172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C6757" w:rsidRDefault="0030252D">
            <w:pPr>
              <w:rPr>
                <w:b/>
              </w:rPr>
            </w:pPr>
            <w:r w:rsidRPr="006C6757">
              <w:rPr>
                <w:b/>
              </w:rPr>
              <w:t xml:space="preserve">квартира </w:t>
            </w:r>
          </w:p>
          <w:p w:rsidR="0030252D" w:rsidRPr="006C6757" w:rsidRDefault="0030252D">
            <w:pPr>
              <w:rPr>
                <w:b/>
              </w:rPr>
            </w:pPr>
            <w:r w:rsidRPr="006C6757">
              <w:rPr>
                <w:b/>
              </w:rPr>
              <w:t>(</w:t>
            </w:r>
            <w:r>
              <w:rPr>
                <w:b/>
              </w:rPr>
              <w:t>пользование</w:t>
            </w:r>
            <w:r w:rsidRPr="006C6757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C6757" w:rsidRDefault="0030252D">
            <w:pPr>
              <w:rPr>
                <w:b/>
              </w:rPr>
            </w:pPr>
            <w:r>
              <w:rPr>
                <w:b/>
              </w:rPr>
              <w:t>9</w:t>
            </w:r>
            <w:r w:rsidRPr="006C6757">
              <w:rPr>
                <w:b/>
              </w:rPr>
              <w:t>5</w:t>
            </w:r>
            <w:r>
              <w:rPr>
                <w:b/>
              </w:rPr>
              <w:t>,2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C6757" w:rsidRDefault="0030252D">
            <w:pPr>
              <w:rPr>
                <w:b/>
              </w:rPr>
            </w:pPr>
            <w:r w:rsidRPr="006C6757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C6757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351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6C6757" w:rsidRDefault="0030252D">
            <w:pPr>
              <w:rPr>
                <w:b/>
              </w:rPr>
            </w:pPr>
            <w:r w:rsidRPr="006C6757">
              <w:rPr>
                <w:b/>
              </w:rPr>
              <w:t>С</w:t>
            </w:r>
            <w:r>
              <w:rPr>
                <w:b/>
              </w:rPr>
              <w:t>ын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6C6757" w:rsidRDefault="0030252D">
            <w:pPr>
              <w:rPr>
                <w:b/>
                <w:highlight w:val="red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C6757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6C6757">
              <w:rPr>
                <w:b/>
              </w:rPr>
              <w:t xml:space="preserve">квартира </w:t>
            </w:r>
          </w:p>
          <w:p w:rsidR="0030252D" w:rsidRPr="006C6757" w:rsidRDefault="0030252D">
            <w:pPr>
              <w:rPr>
                <w:b/>
              </w:rPr>
            </w:pPr>
            <w:r w:rsidRPr="006C6757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C6757" w:rsidRDefault="0030252D">
            <w:pPr>
              <w:rPr>
                <w:b/>
              </w:rPr>
            </w:pPr>
            <w:r w:rsidRPr="006C6757">
              <w:rPr>
                <w:b/>
              </w:rPr>
              <w:t>95,2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C6757" w:rsidRDefault="0030252D">
            <w:pPr>
              <w:rPr>
                <w:b/>
              </w:rPr>
            </w:pPr>
            <w:r w:rsidRPr="006C6757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C6757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84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C6757" w:rsidRDefault="0030252D">
            <w:pPr>
              <w:rPr>
                <w:b/>
              </w:rPr>
            </w:pPr>
            <w:r w:rsidRPr="006C6757">
              <w:rPr>
                <w:b/>
              </w:rPr>
              <w:t>Духанин С.А.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C6757" w:rsidRDefault="0030252D">
            <w:pPr>
              <w:rPr>
                <w:b/>
              </w:rPr>
            </w:pPr>
            <w:r w:rsidRPr="006C6757">
              <w:rPr>
                <w:b/>
              </w:rPr>
              <w:t>И.о. начальника Управления</w:t>
            </w:r>
          </w:p>
          <w:p w:rsidR="0030252D" w:rsidRPr="006C6757" w:rsidRDefault="0030252D">
            <w:pPr>
              <w:rPr>
                <w:b/>
              </w:rPr>
            </w:pPr>
            <w:r w:rsidRPr="006C6757">
              <w:rPr>
                <w:b/>
              </w:rPr>
              <w:t>Минюста России по Московской области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C6757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663</w:t>
            </w:r>
            <w:r w:rsidRPr="006C6757">
              <w:rPr>
                <w:b/>
              </w:rPr>
              <w:t> </w:t>
            </w:r>
            <w:r>
              <w:rPr>
                <w:b/>
              </w:rPr>
              <w:t>6</w:t>
            </w:r>
            <w:r w:rsidRPr="006C6757">
              <w:rPr>
                <w:b/>
              </w:rPr>
              <w:t>4</w:t>
            </w:r>
            <w:r>
              <w:rPr>
                <w:b/>
              </w:rPr>
              <w:t>6</w:t>
            </w:r>
            <w:r w:rsidRPr="006C6757">
              <w:rPr>
                <w:b/>
              </w:rPr>
              <w:t>,</w:t>
            </w:r>
            <w:r>
              <w:rPr>
                <w:b/>
              </w:rPr>
              <w:t>06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6C6757" w:rsidRDefault="0030252D">
            <w:pPr>
              <w:rPr>
                <w:b/>
              </w:rPr>
            </w:pPr>
            <w:r w:rsidRPr="006C6757">
              <w:rPr>
                <w:b/>
              </w:rPr>
              <w:t>квартира</w:t>
            </w:r>
          </w:p>
          <w:p w:rsidR="0030252D" w:rsidRPr="006C6757" w:rsidRDefault="0030252D">
            <w:pPr>
              <w:rPr>
                <w:b/>
              </w:rPr>
            </w:pPr>
            <w:r w:rsidRPr="006C6757">
              <w:rPr>
                <w:b/>
              </w:rPr>
              <w:t>(собственность)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B60822" w:rsidRDefault="0030252D">
            <w:pPr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6C6757" w:rsidRDefault="0030252D">
            <w:pPr>
              <w:rPr>
                <w:b/>
              </w:rPr>
            </w:pPr>
            <w:r w:rsidRPr="006C6757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6C6757">
              <w:rPr>
                <w:b/>
              </w:rPr>
              <w:t>а/м Фольксваген Пассат</w:t>
            </w:r>
          </w:p>
          <w:p w:rsidR="0030252D" w:rsidRPr="006C6757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  <w:p w:rsidR="0030252D" w:rsidRPr="006C6757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84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6C6757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6C6757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6C6757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C6757" w:rsidRDefault="0030252D">
            <w:pPr>
              <w:rPr>
                <w:b/>
              </w:rPr>
            </w:pPr>
            <w:r w:rsidRPr="006C6757">
              <w:rPr>
                <w:b/>
              </w:rPr>
              <w:t>квартира</w:t>
            </w:r>
          </w:p>
          <w:p w:rsidR="0030252D" w:rsidRPr="006C6757" w:rsidRDefault="0030252D">
            <w:pPr>
              <w:rPr>
                <w:b/>
              </w:rPr>
            </w:pPr>
            <w:r w:rsidRPr="006C6757">
              <w:rPr>
                <w:b/>
              </w:rPr>
              <w:t>(</w:t>
            </w:r>
            <w:r>
              <w:rPr>
                <w:b/>
              </w:rPr>
              <w:t>пользование</w:t>
            </w:r>
            <w:r w:rsidRPr="006C6757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C6757" w:rsidRDefault="0030252D">
            <w:pPr>
              <w:rPr>
                <w:b/>
                <w:lang w:val="en-US"/>
              </w:rPr>
            </w:pPr>
            <w:r w:rsidRPr="006C6757">
              <w:rPr>
                <w:b/>
              </w:rPr>
              <w:t>67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C6757" w:rsidRDefault="0030252D">
            <w:pPr>
              <w:rPr>
                <w:b/>
              </w:rPr>
            </w:pPr>
            <w:r w:rsidRPr="006C6757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6C6757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84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C6757" w:rsidRDefault="0030252D">
            <w:pPr>
              <w:rPr>
                <w:b/>
              </w:rPr>
            </w:pPr>
            <w:r w:rsidRPr="006C6757">
              <w:rPr>
                <w:b/>
              </w:rPr>
              <w:t>Супруга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6C6757" w:rsidRDefault="0030252D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C6757" w:rsidRDefault="0030252D">
            <w:pPr>
              <w:jc w:val="center"/>
              <w:rPr>
                <w:b/>
              </w:rPr>
            </w:pPr>
            <w:r w:rsidRPr="006C6757">
              <w:rPr>
                <w:b/>
              </w:rPr>
              <w:t>837 000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6C6757" w:rsidRDefault="0030252D">
            <w:pPr>
              <w:rPr>
                <w:b/>
              </w:rPr>
            </w:pPr>
            <w:r w:rsidRPr="006C6757">
              <w:rPr>
                <w:b/>
              </w:rPr>
              <w:t>квартира</w:t>
            </w:r>
          </w:p>
          <w:p w:rsidR="0030252D" w:rsidRPr="006C6757" w:rsidRDefault="0030252D">
            <w:pPr>
              <w:rPr>
                <w:b/>
              </w:rPr>
            </w:pPr>
            <w:r w:rsidRPr="006C6757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8C3E30" w:rsidRDefault="0030252D">
            <w:pPr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6C6757" w:rsidRDefault="0030252D">
            <w:pPr>
              <w:rPr>
                <w:b/>
              </w:rPr>
            </w:pPr>
            <w:r w:rsidRPr="006C6757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C6757" w:rsidRDefault="0030252D">
            <w:pPr>
              <w:rPr>
                <w:b/>
              </w:rPr>
            </w:pPr>
            <w:r w:rsidRPr="006C6757">
              <w:rPr>
                <w:b/>
              </w:rPr>
              <w:t>а/м Киа Венга</w:t>
            </w:r>
          </w:p>
          <w:p w:rsidR="0030252D" w:rsidRPr="006C6757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</w:tr>
      <w:tr w:rsidR="0030252D" w:rsidTr="000051F9">
        <w:trPr>
          <w:gridBefore w:val="1"/>
          <w:wBefore w:w="6" w:type="dxa"/>
          <w:trHeight w:val="84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6C6757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6C6757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6C6757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C6757" w:rsidRDefault="0030252D">
            <w:pPr>
              <w:rPr>
                <w:b/>
              </w:rPr>
            </w:pPr>
            <w:r w:rsidRPr="006C6757">
              <w:rPr>
                <w:b/>
              </w:rPr>
              <w:t>квартира</w:t>
            </w:r>
          </w:p>
          <w:p w:rsidR="0030252D" w:rsidRPr="006C6757" w:rsidRDefault="0030252D">
            <w:pPr>
              <w:rPr>
                <w:b/>
              </w:rPr>
            </w:pPr>
            <w:r w:rsidRPr="006C6757">
              <w:rPr>
                <w:b/>
              </w:rPr>
              <w:t>(</w:t>
            </w:r>
            <w:r>
              <w:rPr>
                <w:b/>
              </w:rPr>
              <w:t>совместная</w:t>
            </w:r>
            <w:r w:rsidRPr="006C6757">
              <w:rPr>
                <w:b/>
              </w:rPr>
              <w:t xml:space="preserve"> собственность)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C6757" w:rsidRDefault="0030252D">
            <w:pPr>
              <w:rPr>
                <w:b/>
                <w:lang w:val="en-US"/>
              </w:rPr>
            </w:pPr>
            <w:r w:rsidRPr="006C6757">
              <w:rPr>
                <w:b/>
              </w:rPr>
              <w:t>6</w:t>
            </w:r>
            <w:r>
              <w:rPr>
                <w:b/>
              </w:rPr>
              <w:t>8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C6757" w:rsidRDefault="0030252D">
            <w:pPr>
              <w:rPr>
                <w:b/>
              </w:rPr>
            </w:pPr>
            <w:r w:rsidRPr="006C6757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6C6757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84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C6757" w:rsidRDefault="0030252D">
            <w:pPr>
              <w:rPr>
                <w:b/>
              </w:rPr>
            </w:pPr>
            <w:r w:rsidRPr="006C6757">
              <w:rPr>
                <w:b/>
              </w:rPr>
              <w:t>Сын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6C6757" w:rsidRDefault="0030252D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C6757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6C6757" w:rsidRDefault="0030252D">
            <w:pPr>
              <w:rPr>
                <w:b/>
              </w:rPr>
            </w:pPr>
            <w:r w:rsidRPr="006C6757">
              <w:rPr>
                <w:b/>
              </w:rPr>
              <w:t>квартира</w:t>
            </w:r>
          </w:p>
          <w:p w:rsidR="0030252D" w:rsidRPr="006C6757" w:rsidRDefault="0030252D">
            <w:pPr>
              <w:rPr>
                <w:b/>
              </w:rPr>
            </w:pPr>
            <w:r w:rsidRPr="006C6757">
              <w:rPr>
                <w:b/>
              </w:rPr>
              <w:t>(</w:t>
            </w:r>
            <w:r>
              <w:rPr>
                <w:b/>
              </w:rPr>
              <w:t>совместная собственность</w:t>
            </w:r>
            <w:r w:rsidRPr="006C6757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6C6757" w:rsidRDefault="0030252D">
            <w:pPr>
              <w:rPr>
                <w:b/>
                <w:lang w:val="en-US"/>
              </w:rPr>
            </w:pPr>
            <w:r w:rsidRPr="006C6757">
              <w:rPr>
                <w:b/>
              </w:rPr>
              <w:t>6</w:t>
            </w:r>
            <w:r>
              <w:rPr>
                <w:b/>
              </w:rPr>
              <w:t>8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6C6757" w:rsidRDefault="0030252D">
            <w:pPr>
              <w:rPr>
                <w:b/>
              </w:rPr>
            </w:pPr>
            <w:r w:rsidRPr="006C6757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C6757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84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C6757" w:rsidRDefault="0030252D" w:rsidP="00CD6A67">
            <w:pPr>
              <w:rPr>
                <w:b/>
              </w:rPr>
            </w:pPr>
            <w:r w:rsidRPr="006C6757">
              <w:rPr>
                <w:b/>
              </w:rPr>
              <w:t>квартира</w:t>
            </w:r>
          </w:p>
          <w:p w:rsidR="0030252D" w:rsidRPr="006C6757" w:rsidRDefault="0030252D" w:rsidP="00CD6A67">
            <w:pPr>
              <w:rPr>
                <w:b/>
              </w:rPr>
            </w:pPr>
            <w:r w:rsidRPr="006C6757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8C3E30" w:rsidRDefault="0030252D" w:rsidP="00CD6A67">
            <w:pPr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C6757" w:rsidRDefault="0030252D" w:rsidP="00CD6A67">
            <w:pPr>
              <w:rPr>
                <w:b/>
              </w:rPr>
            </w:pPr>
            <w:r w:rsidRPr="006C6757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351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8C3E30" w:rsidRDefault="0030252D">
            <w:pPr>
              <w:rPr>
                <w:b/>
              </w:rPr>
            </w:pPr>
            <w:r w:rsidRPr="008C3E30">
              <w:rPr>
                <w:b/>
              </w:rPr>
              <w:t>Плехов К.Ю.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8C3E30" w:rsidRDefault="0030252D">
            <w:pPr>
              <w:rPr>
                <w:b/>
              </w:rPr>
            </w:pPr>
            <w:r w:rsidRPr="008C3E30">
              <w:rPr>
                <w:b/>
              </w:rPr>
              <w:t>Заместитель начальника Управления</w:t>
            </w:r>
          </w:p>
          <w:p w:rsidR="0030252D" w:rsidRPr="008C3E30" w:rsidRDefault="0030252D">
            <w:pPr>
              <w:rPr>
                <w:b/>
                <w:highlight w:val="red"/>
              </w:rPr>
            </w:pPr>
            <w:r w:rsidRPr="008C3E30">
              <w:rPr>
                <w:b/>
              </w:rPr>
              <w:t>Минюста России по Московской области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8C3E30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741</w:t>
            </w:r>
            <w:r w:rsidRPr="008C3E30">
              <w:rPr>
                <w:b/>
              </w:rPr>
              <w:t> </w:t>
            </w:r>
            <w:r>
              <w:rPr>
                <w:b/>
              </w:rPr>
              <w:t>291</w:t>
            </w:r>
            <w:r w:rsidRPr="008C3E30">
              <w:rPr>
                <w:b/>
              </w:rPr>
              <w:t>,</w:t>
            </w:r>
            <w:r>
              <w:rPr>
                <w:b/>
              </w:rPr>
              <w:t>59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8C3E30" w:rsidRDefault="0030252D">
            <w:pPr>
              <w:rPr>
                <w:b/>
              </w:rPr>
            </w:pPr>
            <w:r>
              <w:rPr>
                <w:b/>
              </w:rPr>
              <w:t>земельны</w:t>
            </w:r>
            <w:r w:rsidRPr="008C3E30">
              <w:rPr>
                <w:b/>
              </w:rPr>
              <w:t>й участок</w:t>
            </w:r>
          </w:p>
          <w:p w:rsidR="0030252D" w:rsidRPr="008C3E30" w:rsidRDefault="0030252D">
            <w:pPr>
              <w:rPr>
                <w:b/>
              </w:rPr>
            </w:pPr>
            <w:r w:rsidRPr="008C3E30">
              <w:rPr>
                <w:b/>
              </w:rPr>
              <w:t>(собственность)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8C3E30" w:rsidRDefault="0030252D">
            <w:pPr>
              <w:rPr>
                <w:b/>
              </w:rPr>
            </w:pPr>
            <w:r w:rsidRPr="008C3E30">
              <w:rPr>
                <w:b/>
              </w:rPr>
              <w:t>2500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8C3E30" w:rsidRDefault="0030252D">
            <w:pPr>
              <w:rPr>
                <w:b/>
              </w:rPr>
            </w:pPr>
            <w:r w:rsidRPr="008C3E30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8C3E30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370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8C3E30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8C3E30" w:rsidRDefault="0030252D">
            <w:pPr>
              <w:rPr>
                <w:b/>
                <w:highlight w:val="red"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8C3E30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8C3E30" w:rsidRDefault="0030252D">
            <w:pPr>
              <w:rPr>
                <w:b/>
              </w:rPr>
            </w:pPr>
            <w:r w:rsidRPr="008C3E30">
              <w:rPr>
                <w:b/>
              </w:rPr>
              <w:t>квартира</w:t>
            </w:r>
          </w:p>
          <w:p w:rsidR="0030252D" w:rsidRPr="008C3E30" w:rsidRDefault="0030252D">
            <w:pPr>
              <w:rPr>
                <w:b/>
              </w:rPr>
            </w:pPr>
            <w:r w:rsidRPr="008C3E30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8C3E30" w:rsidRDefault="0030252D">
            <w:pPr>
              <w:rPr>
                <w:b/>
              </w:rPr>
            </w:pPr>
            <w:r w:rsidRPr="008C3E30">
              <w:rPr>
                <w:b/>
              </w:rPr>
              <w:t>6</w:t>
            </w:r>
            <w:r>
              <w:rPr>
                <w:b/>
              </w:rPr>
              <w:t>3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8C3E30" w:rsidRDefault="0030252D">
            <w:pPr>
              <w:rPr>
                <w:b/>
              </w:rPr>
            </w:pPr>
            <w:r w:rsidRPr="008C3E30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8C3E30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370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8C3E30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8C3E30" w:rsidRDefault="0030252D">
            <w:pPr>
              <w:rPr>
                <w:b/>
                <w:highlight w:val="red"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8C3E30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8C3E30" w:rsidRDefault="0030252D">
            <w:pPr>
              <w:rPr>
                <w:b/>
              </w:rPr>
            </w:pPr>
            <w:r>
              <w:rPr>
                <w:b/>
              </w:rPr>
              <w:t>дачный участок 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8C3E30" w:rsidRDefault="0030252D">
            <w:pPr>
              <w:rPr>
                <w:b/>
              </w:rPr>
            </w:pPr>
            <w:r>
              <w:rPr>
                <w:b/>
              </w:rPr>
              <w:t>1000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8C3E30" w:rsidRDefault="0030252D">
            <w:pPr>
              <w:rPr>
                <w:b/>
              </w:rPr>
            </w:pPr>
            <w:r w:rsidRPr="008C3E30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8C3E30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84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8C3E30" w:rsidRDefault="0030252D">
            <w:pPr>
              <w:rPr>
                <w:b/>
              </w:rPr>
            </w:pPr>
            <w:r w:rsidRPr="008C3E30">
              <w:rPr>
                <w:b/>
              </w:rPr>
              <w:t xml:space="preserve">Дочь 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8C3E30" w:rsidRDefault="0030252D">
            <w:pPr>
              <w:rPr>
                <w:b/>
                <w:highlight w:val="red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8C3E30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8C3E30" w:rsidRDefault="0030252D" w:rsidP="00CD6A67">
            <w:pPr>
              <w:rPr>
                <w:b/>
              </w:rPr>
            </w:pPr>
            <w:r w:rsidRPr="008C3E30">
              <w:rPr>
                <w:b/>
              </w:rPr>
              <w:t>квартира</w:t>
            </w:r>
          </w:p>
          <w:p w:rsidR="0030252D" w:rsidRPr="008C3E30" w:rsidRDefault="0030252D" w:rsidP="00CD6A67">
            <w:pPr>
              <w:rPr>
                <w:b/>
              </w:rPr>
            </w:pPr>
            <w:r w:rsidRPr="008C3E30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8C3E30" w:rsidRDefault="0030252D" w:rsidP="00CD6A67">
            <w:pPr>
              <w:rPr>
                <w:b/>
              </w:rPr>
            </w:pPr>
            <w:r w:rsidRPr="008C3E30">
              <w:rPr>
                <w:b/>
              </w:rPr>
              <w:t>6</w:t>
            </w:r>
            <w:r>
              <w:rPr>
                <w:b/>
              </w:rPr>
              <w:t>3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8C3E30" w:rsidRDefault="0030252D">
            <w:pPr>
              <w:rPr>
                <w:b/>
              </w:rPr>
            </w:pPr>
            <w:r w:rsidRPr="008C3E30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8C3E30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555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12EC3" w:rsidRDefault="0030252D">
            <w:pPr>
              <w:rPr>
                <w:b/>
              </w:rPr>
            </w:pPr>
            <w:r w:rsidRPr="00712EC3">
              <w:rPr>
                <w:b/>
              </w:rPr>
              <w:t>Свиридовская Е. В.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12EC3" w:rsidRDefault="0030252D">
            <w:pPr>
              <w:rPr>
                <w:b/>
              </w:rPr>
            </w:pPr>
            <w:r w:rsidRPr="00712EC3">
              <w:rPr>
                <w:b/>
              </w:rPr>
              <w:t>Начальник Управления Минюста России по Мурманской области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12EC3" w:rsidRDefault="0030252D">
            <w:pPr>
              <w:jc w:val="center"/>
              <w:rPr>
                <w:b/>
              </w:rPr>
            </w:pPr>
            <w:r w:rsidRPr="00712EC3">
              <w:rPr>
                <w:b/>
              </w:rPr>
              <w:t>1 </w:t>
            </w:r>
            <w:r>
              <w:rPr>
                <w:b/>
              </w:rPr>
              <w:t>581</w:t>
            </w:r>
            <w:r w:rsidRPr="00712EC3">
              <w:rPr>
                <w:b/>
              </w:rPr>
              <w:t> </w:t>
            </w:r>
            <w:r>
              <w:rPr>
                <w:b/>
              </w:rPr>
              <w:t>928</w:t>
            </w:r>
            <w:r w:rsidRPr="00712EC3">
              <w:rPr>
                <w:b/>
              </w:rPr>
              <w:t>,2</w:t>
            </w:r>
            <w:r>
              <w:rPr>
                <w:b/>
              </w:rPr>
              <w:t>9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12EC3" w:rsidRDefault="0030252D">
            <w:pPr>
              <w:rPr>
                <w:b/>
              </w:rPr>
            </w:pPr>
            <w:r w:rsidRPr="00712EC3">
              <w:rPr>
                <w:b/>
              </w:rPr>
              <w:t>квартира</w:t>
            </w:r>
            <w:r w:rsidRPr="00712EC3">
              <w:rPr>
                <w:b/>
              </w:rPr>
              <w:br/>
              <w:t>(собственность долевая, 1/6)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12EC3" w:rsidRDefault="0030252D">
            <w:pPr>
              <w:rPr>
                <w:b/>
              </w:rPr>
            </w:pPr>
            <w:r w:rsidRPr="00712EC3">
              <w:rPr>
                <w:b/>
              </w:rPr>
              <w:t>98,1 – общая</w:t>
            </w:r>
            <w:r w:rsidRPr="00712EC3">
              <w:rPr>
                <w:b/>
              </w:rPr>
              <w:br/>
              <w:t>16,35 – доля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12EC3" w:rsidRDefault="0030252D">
            <w:pPr>
              <w:rPr>
                <w:b/>
              </w:rPr>
            </w:pPr>
            <w:r w:rsidRPr="00712EC3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12EC3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460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12EC3" w:rsidRDefault="0030252D">
            <w:pPr>
              <w:rPr>
                <w:b/>
              </w:rPr>
            </w:pPr>
            <w:r w:rsidRPr="00712EC3">
              <w:rPr>
                <w:b/>
              </w:rPr>
              <w:t>Супруг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12EC3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12EC3" w:rsidRDefault="0030252D">
            <w:pPr>
              <w:jc w:val="center"/>
              <w:rPr>
                <w:b/>
              </w:rPr>
            </w:pPr>
            <w:r w:rsidRPr="00712EC3">
              <w:rPr>
                <w:b/>
              </w:rPr>
              <w:t>1 </w:t>
            </w:r>
            <w:r>
              <w:rPr>
                <w:b/>
              </w:rPr>
              <w:t>188</w:t>
            </w:r>
            <w:r w:rsidRPr="00712EC3">
              <w:rPr>
                <w:b/>
              </w:rPr>
              <w:t> </w:t>
            </w:r>
            <w:r>
              <w:rPr>
                <w:b/>
              </w:rPr>
              <w:t>283</w:t>
            </w:r>
            <w:r w:rsidRPr="00712EC3">
              <w:rPr>
                <w:b/>
              </w:rPr>
              <w:t>,</w:t>
            </w:r>
            <w:r>
              <w:rPr>
                <w:b/>
              </w:rPr>
              <w:t>84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12EC3" w:rsidRDefault="0030252D">
            <w:pPr>
              <w:rPr>
                <w:b/>
              </w:rPr>
            </w:pPr>
            <w:r w:rsidRPr="00712EC3">
              <w:rPr>
                <w:b/>
              </w:rPr>
              <w:t>квартира</w:t>
            </w:r>
            <w:r w:rsidRPr="00712EC3">
              <w:rPr>
                <w:b/>
              </w:rPr>
              <w:br/>
              <w:t>(собственность долевая, 1/</w:t>
            </w:r>
            <w:r>
              <w:rPr>
                <w:b/>
              </w:rPr>
              <w:t>6</w:t>
            </w:r>
            <w:r w:rsidRPr="00712EC3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12EC3" w:rsidRDefault="0030252D">
            <w:pPr>
              <w:rPr>
                <w:b/>
              </w:rPr>
            </w:pPr>
            <w:r w:rsidRPr="00712EC3">
              <w:rPr>
                <w:b/>
              </w:rPr>
              <w:t>98,1 – общая</w:t>
            </w:r>
            <w:r w:rsidRPr="00712EC3">
              <w:rPr>
                <w:b/>
              </w:rPr>
              <w:br/>
            </w:r>
            <w:r>
              <w:rPr>
                <w:b/>
              </w:rPr>
              <w:t>16</w:t>
            </w:r>
            <w:r w:rsidRPr="00712EC3">
              <w:rPr>
                <w:b/>
              </w:rPr>
              <w:t>,</w:t>
            </w:r>
            <w:r>
              <w:rPr>
                <w:b/>
              </w:rPr>
              <w:t>35</w:t>
            </w:r>
            <w:r w:rsidRPr="00712EC3">
              <w:rPr>
                <w:b/>
              </w:rPr>
              <w:t xml:space="preserve"> – доля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12EC3" w:rsidRDefault="0030252D">
            <w:pPr>
              <w:rPr>
                <w:b/>
              </w:rPr>
            </w:pPr>
            <w:r w:rsidRPr="00712EC3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12EC3" w:rsidRDefault="0030252D">
            <w:pPr>
              <w:rPr>
                <w:b/>
              </w:rPr>
            </w:pPr>
            <w:r w:rsidRPr="00712EC3">
              <w:rPr>
                <w:b/>
              </w:rPr>
              <w:t xml:space="preserve">а/м Митсубиси </w:t>
            </w:r>
            <w:r>
              <w:rPr>
                <w:b/>
              </w:rPr>
              <w:t>Ойтландер</w:t>
            </w:r>
          </w:p>
          <w:p w:rsidR="0030252D" w:rsidRPr="00712EC3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</w:tr>
      <w:tr w:rsidR="0030252D" w:rsidTr="000051F9">
        <w:trPr>
          <w:gridBefore w:val="1"/>
          <w:wBefore w:w="6" w:type="dxa"/>
          <w:trHeight w:val="460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12EC3" w:rsidRDefault="0030252D">
            <w:pPr>
              <w:rPr>
                <w:b/>
              </w:rPr>
            </w:pPr>
            <w:r w:rsidRPr="00712EC3">
              <w:rPr>
                <w:b/>
              </w:rPr>
              <w:t xml:space="preserve">Дочь 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12EC3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12EC3" w:rsidRDefault="0030252D">
            <w:pPr>
              <w:jc w:val="center"/>
              <w:rPr>
                <w:b/>
              </w:rPr>
            </w:pPr>
            <w:r w:rsidRPr="00712EC3"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12EC3" w:rsidRDefault="0030252D">
            <w:pPr>
              <w:rPr>
                <w:b/>
              </w:rPr>
            </w:pPr>
            <w:r w:rsidRPr="00712EC3">
              <w:rPr>
                <w:b/>
              </w:rPr>
              <w:t>квартира</w:t>
            </w:r>
            <w:r w:rsidRPr="00712EC3">
              <w:rPr>
                <w:b/>
              </w:rPr>
              <w:br/>
              <w:t>(собственность долевая, 1/3)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12EC3" w:rsidRDefault="0030252D">
            <w:pPr>
              <w:rPr>
                <w:b/>
              </w:rPr>
            </w:pPr>
            <w:r w:rsidRPr="00712EC3">
              <w:rPr>
                <w:b/>
              </w:rPr>
              <w:t>98,1 – общая</w:t>
            </w:r>
            <w:r w:rsidRPr="00712EC3">
              <w:rPr>
                <w:b/>
              </w:rPr>
              <w:br/>
              <w:t>32,7 – доля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12EC3" w:rsidRDefault="0030252D">
            <w:pPr>
              <w:rPr>
                <w:b/>
              </w:rPr>
            </w:pPr>
            <w:r w:rsidRPr="00712EC3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12EC3" w:rsidRDefault="0030252D">
            <w:pPr>
              <w:rPr>
                <w:b/>
              </w:rPr>
            </w:pPr>
            <w:r w:rsidRPr="00712EC3"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460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12EC3" w:rsidRDefault="0030252D">
            <w:pPr>
              <w:tabs>
                <w:tab w:val="right" w:pos="2205"/>
              </w:tabs>
              <w:rPr>
                <w:b/>
              </w:rPr>
            </w:pPr>
            <w:r w:rsidRPr="00712EC3">
              <w:rPr>
                <w:b/>
              </w:rPr>
              <w:t xml:space="preserve">Дочь 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12EC3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12EC3" w:rsidRDefault="0030252D">
            <w:pPr>
              <w:jc w:val="center"/>
              <w:rPr>
                <w:b/>
              </w:rPr>
            </w:pPr>
            <w:r w:rsidRPr="00712EC3"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12EC3" w:rsidRDefault="0030252D" w:rsidP="00A107C5">
            <w:pPr>
              <w:rPr>
                <w:b/>
              </w:rPr>
            </w:pPr>
            <w:r w:rsidRPr="00712EC3">
              <w:rPr>
                <w:b/>
              </w:rPr>
              <w:t>квартира</w:t>
            </w:r>
            <w:r w:rsidRPr="00712EC3">
              <w:rPr>
                <w:b/>
              </w:rPr>
              <w:br/>
              <w:t>(собственность долевая, 1/3)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12EC3" w:rsidRDefault="0030252D" w:rsidP="00A107C5">
            <w:pPr>
              <w:rPr>
                <w:b/>
              </w:rPr>
            </w:pPr>
            <w:r w:rsidRPr="00712EC3">
              <w:rPr>
                <w:b/>
              </w:rPr>
              <w:t>98,1 – общая</w:t>
            </w:r>
            <w:r w:rsidRPr="00712EC3">
              <w:rPr>
                <w:b/>
              </w:rPr>
              <w:br/>
              <w:t>32,7 – доля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12EC3" w:rsidRDefault="0030252D">
            <w:pPr>
              <w:rPr>
                <w:b/>
              </w:rPr>
            </w:pPr>
            <w:r w:rsidRPr="00712EC3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12EC3" w:rsidRDefault="0030252D">
            <w:pPr>
              <w:rPr>
                <w:b/>
              </w:rPr>
            </w:pPr>
            <w:r w:rsidRPr="00712EC3"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555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12EC3" w:rsidRDefault="0030252D">
            <w:pPr>
              <w:rPr>
                <w:b/>
              </w:rPr>
            </w:pPr>
            <w:r w:rsidRPr="00712EC3">
              <w:rPr>
                <w:b/>
              </w:rPr>
              <w:t>Салохо М.Ю.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12EC3" w:rsidRDefault="0030252D">
            <w:pPr>
              <w:rPr>
                <w:b/>
              </w:rPr>
            </w:pPr>
            <w:r w:rsidRPr="00712EC3">
              <w:rPr>
                <w:b/>
              </w:rPr>
              <w:t>Заместитель начальника Управления Минюста России по Мурманской области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12EC3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933 246</w:t>
            </w:r>
            <w:r w:rsidRPr="00712EC3">
              <w:rPr>
                <w:b/>
              </w:rPr>
              <w:t>,</w:t>
            </w:r>
            <w:r>
              <w:rPr>
                <w:b/>
              </w:rPr>
              <w:t>24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12EC3" w:rsidRDefault="0030252D">
            <w:pPr>
              <w:rPr>
                <w:b/>
              </w:rPr>
            </w:pPr>
            <w:r w:rsidRPr="00712EC3">
              <w:rPr>
                <w:b/>
              </w:rPr>
              <w:t>квартира</w:t>
            </w:r>
          </w:p>
          <w:p w:rsidR="0030252D" w:rsidRPr="00712EC3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  <w:p w:rsidR="0030252D" w:rsidRPr="00712EC3" w:rsidRDefault="0030252D">
            <w:pPr>
              <w:rPr>
                <w:b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12EC3" w:rsidRDefault="003025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48</w:t>
            </w:r>
            <w:r w:rsidRPr="00712EC3">
              <w:rPr>
                <w:b/>
                <w:color w:val="000000"/>
              </w:rPr>
              <w:t>,</w:t>
            </w:r>
            <w:r>
              <w:rPr>
                <w:b/>
                <w:color w:val="000000"/>
              </w:rPr>
              <w:t>8</w:t>
            </w:r>
          </w:p>
          <w:p w:rsidR="0030252D" w:rsidRPr="00712EC3" w:rsidRDefault="0030252D" w:rsidP="00FB7B4F">
            <w:pPr>
              <w:rPr>
                <w:b/>
                <w:color w:val="00000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12EC3" w:rsidRDefault="0030252D">
            <w:pPr>
              <w:rPr>
                <w:b/>
                <w:color w:val="000000"/>
              </w:rPr>
            </w:pPr>
            <w:r w:rsidRPr="00712EC3">
              <w:rPr>
                <w:b/>
                <w:color w:val="000000"/>
              </w:rPr>
              <w:t>Россия</w:t>
            </w:r>
          </w:p>
          <w:p w:rsidR="0030252D" w:rsidRPr="00712EC3" w:rsidRDefault="0030252D">
            <w:pPr>
              <w:rPr>
                <w:b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12EC3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517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DD4C3F" w:rsidRDefault="0030252D">
            <w:pPr>
              <w:rPr>
                <w:b/>
              </w:rPr>
            </w:pPr>
            <w:r w:rsidRPr="00DD4C3F">
              <w:rPr>
                <w:b/>
              </w:rPr>
              <w:t>Истомина Е.В.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E624A" w:rsidRDefault="0030252D">
            <w:pPr>
              <w:rPr>
                <w:b/>
              </w:rPr>
            </w:pPr>
            <w:r w:rsidRPr="00EE624A">
              <w:rPr>
                <w:b/>
              </w:rPr>
              <w:t>Заместитель начальника</w:t>
            </w:r>
          </w:p>
          <w:p w:rsidR="0030252D" w:rsidRPr="00EE624A" w:rsidRDefault="0030252D">
            <w:pPr>
              <w:rPr>
                <w:b/>
              </w:rPr>
            </w:pPr>
            <w:r w:rsidRPr="00EE624A">
              <w:rPr>
                <w:b/>
              </w:rPr>
              <w:t>Главного управления Минюста России по Нижегородской области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E624A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462</w:t>
            </w:r>
            <w:r w:rsidRPr="00EE624A">
              <w:rPr>
                <w:b/>
              </w:rPr>
              <w:t xml:space="preserve"> </w:t>
            </w:r>
            <w:r>
              <w:rPr>
                <w:b/>
              </w:rPr>
              <w:t>675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EE624A" w:rsidRDefault="0030252D" w:rsidP="00A107C5">
            <w:pPr>
              <w:rPr>
                <w:b/>
              </w:rPr>
            </w:pPr>
            <w:r>
              <w:rPr>
                <w:b/>
              </w:rPr>
              <w:t>квартира (собственность)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EE624A" w:rsidRDefault="0030252D" w:rsidP="00A107C5">
            <w:pPr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EE624A" w:rsidRDefault="0030252D" w:rsidP="00A107C5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tabs>
                <w:tab w:val="left" w:pos="1020"/>
                <w:tab w:val="center" w:pos="1110"/>
              </w:tabs>
              <w:rPr>
                <w:b/>
              </w:rPr>
            </w:pPr>
            <w:r>
              <w:rPr>
                <w:b/>
              </w:rPr>
              <w:t>Тойота Королла</w:t>
            </w:r>
          </w:p>
          <w:p w:rsidR="0030252D" w:rsidRPr="00EE624A" w:rsidRDefault="0030252D">
            <w:pPr>
              <w:tabs>
                <w:tab w:val="left" w:pos="1020"/>
                <w:tab w:val="center" w:pos="1110"/>
              </w:tabs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</w:tr>
      <w:tr w:rsidR="0030252D" w:rsidTr="000051F9">
        <w:trPr>
          <w:gridBefore w:val="1"/>
          <w:wBefore w:w="6" w:type="dxa"/>
          <w:trHeight w:val="75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E624A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E624A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E624A" w:rsidRDefault="0030252D">
            <w:pPr>
              <w:rPr>
                <w:b/>
              </w:rPr>
            </w:pPr>
          </w:p>
        </w:tc>
        <w:tc>
          <w:tcPr>
            <w:tcW w:w="16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E624A" w:rsidRDefault="0030252D">
            <w:pPr>
              <w:rPr>
                <w:b/>
              </w:rPr>
            </w:pP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E624A" w:rsidRDefault="0030252D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E624A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277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E624A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E624A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E624A" w:rsidRDefault="0030252D">
            <w:pPr>
              <w:rPr>
                <w:b/>
              </w:rPr>
            </w:pPr>
            <w:r w:rsidRPr="00EE624A">
              <w:rPr>
                <w:b/>
              </w:rPr>
              <w:t>квартира</w:t>
            </w:r>
          </w:p>
          <w:p w:rsidR="0030252D" w:rsidRPr="00EE624A" w:rsidRDefault="0030252D">
            <w:pPr>
              <w:rPr>
                <w:b/>
              </w:rPr>
            </w:pPr>
            <w:r w:rsidRPr="00EE624A">
              <w:rPr>
                <w:b/>
              </w:rPr>
              <w:t xml:space="preserve">(долевая собственность, </w:t>
            </w:r>
            <w:r>
              <w:rPr>
                <w:b/>
              </w:rPr>
              <w:t>½</w:t>
            </w:r>
            <w:r w:rsidRPr="00EE624A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E624A" w:rsidRDefault="0030252D">
            <w:pPr>
              <w:rPr>
                <w:b/>
              </w:rPr>
            </w:pPr>
            <w:r w:rsidRPr="00EE624A">
              <w:rPr>
                <w:b/>
              </w:rPr>
              <w:t>75,8 – общая</w:t>
            </w:r>
          </w:p>
          <w:p w:rsidR="0030252D" w:rsidRPr="00EE624A" w:rsidRDefault="0030252D">
            <w:pPr>
              <w:rPr>
                <w:b/>
              </w:rPr>
            </w:pPr>
            <w:r w:rsidRPr="00EE624A">
              <w:rPr>
                <w:b/>
              </w:rPr>
              <w:t xml:space="preserve">37,9 </w:t>
            </w:r>
            <w:r>
              <w:rPr>
                <w:b/>
              </w:rPr>
              <w:t>–</w:t>
            </w:r>
            <w:r w:rsidRPr="00EE624A">
              <w:rPr>
                <w:b/>
              </w:rPr>
              <w:t xml:space="preserve"> доля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E624A" w:rsidRDefault="0030252D">
            <w:pPr>
              <w:rPr>
                <w:b/>
              </w:rPr>
            </w:pPr>
            <w:r w:rsidRPr="00EE624A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E624A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277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E624A" w:rsidRDefault="0030252D">
            <w:pPr>
              <w:rPr>
                <w:b/>
              </w:rPr>
            </w:pPr>
            <w:r w:rsidRPr="00EE624A">
              <w:rPr>
                <w:b/>
              </w:rPr>
              <w:t>Супруга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E624A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E624A" w:rsidRDefault="0030252D">
            <w:pPr>
              <w:jc w:val="center"/>
              <w:rPr>
                <w:b/>
              </w:rPr>
            </w:pPr>
            <w:r w:rsidRPr="00EE624A">
              <w:rPr>
                <w:b/>
              </w:rPr>
              <w:t>141 312</w:t>
            </w:r>
          </w:p>
        </w:tc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E624A" w:rsidRDefault="0030252D">
            <w:pPr>
              <w:rPr>
                <w:b/>
                <w:color w:val="000000"/>
              </w:rPr>
            </w:pPr>
            <w:r w:rsidRPr="00EE624A">
              <w:rPr>
                <w:b/>
                <w:color w:val="000000"/>
              </w:rPr>
              <w:t>квартира</w:t>
            </w:r>
          </w:p>
          <w:p w:rsidR="0030252D" w:rsidRPr="00EE624A" w:rsidRDefault="0030252D">
            <w:pPr>
              <w:rPr>
                <w:b/>
                <w:color w:val="000000"/>
              </w:rPr>
            </w:pPr>
            <w:r w:rsidRPr="00EE624A">
              <w:rPr>
                <w:b/>
                <w:color w:val="000000"/>
              </w:rPr>
              <w:t>(собственность)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E624A" w:rsidRDefault="0030252D">
            <w:pPr>
              <w:rPr>
                <w:b/>
                <w:color w:val="000000"/>
              </w:rPr>
            </w:pPr>
            <w:r w:rsidRPr="00EE624A">
              <w:rPr>
                <w:b/>
                <w:color w:val="000000"/>
              </w:rPr>
              <w:t>46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E624A" w:rsidRDefault="0030252D">
            <w:pPr>
              <w:rPr>
                <w:b/>
                <w:color w:val="000000"/>
              </w:rPr>
            </w:pPr>
            <w:r w:rsidRPr="00EE624A">
              <w:rPr>
                <w:b/>
                <w:color w:val="000000"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E624A" w:rsidRDefault="0030252D">
            <w:pPr>
              <w:tabs>
                <w:tab w:val="left" w:pos="1020"/>
                <w:tab w:val="center" w:pos="1110"/>
              </w:tabs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603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107C5" w:rsidRDefault="0030252D">
            <w:pPr>
              <w:rPr>
                <w:b/>
                <w:color w:val="000000"/>
              </w:rPr>
            </w:pPr>
            <w:r w:rsidRPr="00A107C5">
              <w:rPr>
                <w:b/>
                <w:color w:val="000000"/>
              </w:rPr>
              <w:t>Святкина Е.Э.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107C5" w:rsidRDefault="003025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И.о </w:t>
            </w:r>
            <w:r w:rsidRPr="00A107C5">
              <w:rPr>
                <w:b/>
                <w:color w:val="000000"/>
              </w:rPr>
              <w:t>начальника</w:t>
            </w:r>
          </w:p>
          <w:p w:rsidR="0030252D" w:rsidRPr="00A107C5" w:rsidRDefault="0030252D">
            <w:pPr>
              <w:rPr>
                <w:b/>
                <w:color w:val="000000"/>
              </w:rPr>
            </w:pPr>
            <w:r w:rsidRPr="00A107C5">
              <w:rPr>
                <w:b/>
                <w:color w:val="000000"/>
              </w:rPr>
              <w:t>Главного управления Минюста России по Нижегородской области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107C5" w:rsidRDefault="003025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521</w:t>
            </w:r>
            <w:r w:rsidRPr="00A107C5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793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107C5" w:rsidRDefault="0030252D">
            <w:pPr>
              <w:rPr>
                <w:b/>
                <w:color w:val="000000"/>
              </w:rPr>
            </w:pPr>
            <w:r w:rsidRPr="00A107C5">
              <w:rPr>
                <w:b/>
                <w:color w:val="000000"/>
              </w:rPr>
              <w:t>квартира</w:t>
            </w:r>
          </w:p>
          <w:p w:rsidR="0030252D" w:rsidRPr="00A107C5" w:rsidRDefault="0030252D">
            <w:pPr>
              <w:rPr>
                <w:b/>
                <w:color w:val="000000"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107C5" w:rsidRDefault="003025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46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107C5" w:rsidRDefault="0030252D">
            <w:pPr>
              <w:rPr>
                <w:b/>
                <w:color w:val="000000"/>
              </w:rPr>
            </w:pPr>
            <w:r w:rsidRPr="00A107C5">
              <w:rPr>
                <w:b/>
                <w:color w:val="000000"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tabs>
                <w:tab w:val="left" w:pos="1020"/>
                <w:tab w:val="center" w:pos="1110"/>
              </w:tabs>
              <w:rPr>
                <w:b/>
                <w:color w:val="000000"/>
              </w:rPr>
            </w:pPr>
            <w:r w:rsidRPr="00A107C5">
              <w:rPr>
                <w:b/>
                <w:color w:val="000000"/>
              </w:rPr>
              <w:t>а/м Фольксваген Пассат</w:t>
            </w:r>
          </w:p>
          <w:p w:rsidR="0030252D" w:rsidRPr="00A107C5" w:rsidRDefault="0030252D">
            <w:pPr>
              <w:tabs>
                <w:tab w:val="left" w:pos="1020"/>
                <w:tab w:val="center" w:pos="1110"/>
              </w:tabs>
              <w:rPr>
                <w:b/>
                <w:color w:val="000000"/>
              </w:rPr>
            </w:pPr>
            <w:r>
              <w:rPr>
                <w:b/>
              </w:rPr>
              <w:t>(индивидуальная)</w:t>
            </w:r>
          </w:p>
        </w:tc>
      </w:tr>
      <w:tr w:rsidR="0030252D" w:rsidTr="000051F9">
        <w:trPr>
          <w:gridBefore w:val="1"/>
          <w:wBefore w:w="6" w:type="dxa"/>
          <w:trHeight w:val="640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107C5" w:rsidRDefault="0030252D">
            <w:pPr>
              <w:rPr>
                <w:b/>
                <w:color w:val="000000"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107C5" w:rsidRDefault="0030252D">
            <w:pPr>
              <w:rPr>
                <w:b/>
                <w:color w:val="000000"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107C5" w:rsidRDefault="0030252D">
            <w:pPr>
              <w:rPr>
                <w:b/>
                <w:color w:val="000000"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107C5" w:rsidRDefault="0030252D">
            <w:pPr>
              <w:rPr>
                <w:b/>
                <w:color w:val="000000"/>
              </w:rPr>
            </w:pPr>
            <w:r w:rsidRPr="00A107C5">
              <w:rPr>
                <w:b/>
                <w:color w:val="000000"/>
              </w:rPr>
              <w:t>квартира</w:t>
            </w:r>
          </w:p>
          <w:p w:rsidR="0030252D" w:rsidRPr="00A107C5" w:rsidRDefault="0030252D">
            <w:pPr>
              <w:rPr>
                <w:b/>
                <w:color w:val="000000"/>
              </w:rPr>
            </w:pPr>
            <w:r w:rsidRPr="00A107C5">
              <w:rPr>
                <w:b/>
                <w:color w:val="000000"/>
              </w:rPr>
              <w:t xml:space="preserve">( </w:t>
            </w:r>
            <w:r>
              <w:rPr>
                <w:b/>
                <w:color w:val="000000"/>
              </w:rPr>
              <w:t xml:space="preserve">долевая </w:t>
            </w:r>
            <w:r w:rsidRPr="00A107C5">
              <w:rPr>
                <w:b/>
                <w:color w:val="000000"/>
              </w:rPr>
              <w:t>собственность</w:t>
            </w:r>
            <w:r>
              <w:rPr>
                <w:b/>
                <w:color w:val="000000"/>
              </w:rPr>
              <w:t xml:space="preserve"> ½</w:t>
            </w:r>
            <w:r w:rsidRPr="00A107C5">
              <w:rPr>
                <w:b/>
                <w:color w:val="000000"/>
              </w:rPr>
              <w:t>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  <w:color w:val="000000"/>
              </w:rPr>
            </w:pPr>
            <w:r w:rsidRPr="00A107C5">
              <w:rPr>
                <w:b/>
                <w:color w:val="000000"/>
              </w:rPr>
              <w:t>97,2</w:t>
            </w:r>
            <w:r>
              <w:rPr>
                <w:b/>
                <w:color w:val="000000"/>
              </w:rPr>
              <w:t xml:space="preserve"> –общая</w:t>
            </w:r>
          </w:p>
          <w:p w:rsidR="0030252D" w:rsidRPr="00A107C5" w:rsidRDefault="003025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48,6 – доля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107C5" w:rsidRDefault="0030252D">
            <w:pPr>
              <w:rPr>
                <w:b/>
                <w:color w:val="000000"/>
              </w:rPr>
            </w:pPr>
            <w:r w:rsidRPr="00A107C5">
              <w:rPr>
                <w:b/>
                <w:color w:val="000000"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107C5" w:rsidRDefault="0030252D">
            <w:pPr>
              <w:rPr>
                <w:b/>
                <w:color w:val="000000"/>
              </w:rPr>
            </w:pPr>
          </w:p>
        </w:tc>
      </w:tr>
      <w:tr w:rsidR="0030252D" w:rsidTr="000051F9">
        <w:trPr>
          <w:gridBefore w:val="1"/>
          <w:wBefore w:w="6" w:type="dxa"/>
          <w:trHeight w:val="597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107C5" w:rsidRDefault="0030252D">
            <w:pPr>
              <w:rPr>
                <w:b/>
                <w:color w:val="000000"/>
              </w:rPr>
            </w:pPr>
            <w:r w:rsidRPr="00A107C5">
              <w:rPr>
                <w:b/>
                <w:color w:val="000000"/>
              </w:rPr>
              <w:t>Супруг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107C5" w:rsidRDefault="0030252D">
            <w:pPr>
              <w:rPr>
                <w:b/>
                <w:color w:val="000000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107C5" w:rsidRDefault="003025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  <w:r w:rsidRPr="00A107C5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841</w:t>
            </w:r>
            <w:r w:rsidRPr="00A107C5">
              <w:rPr>
                <w:b/>
                <w:color w:val="000000"/>
              </w:rPr>
              <w:t xml:space="preserve"> 000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107C5" w:rsidRDefault="0030252D" w:rsidP="00D7402A">
            <w:pPr>
              <w:rPr>
                <w:b/>
                <w:color w:val="000000"/>
              </w:rPr>
            </w:pPr>
            <w:r w:rsidRPr="00A107C5">
              <w:rPr>
                <w:b/>
                <w:color w:val="000000"/>
              </w:rPr>
              <w:t>квартира</w:t>
            </w:r>
          </w:p>
          <w:p w:rsidR="0030252D" w:rsidRPr="00A107C5" w:rsidRDefault="0030252D" w:rsidP="00D7402A">
            <w:pPr>
              <w:rPr>
                <w:b/>
                <w:color w:val="000000"/>
              </w:rPr>
            </w:pPr>
            <w:r w:rsidRPr="00A107C5">
              <w:rPr>
                <w:b/>
                <w:color w:val="000000"/>
              </w:rPr>
              <w:t>(</w:t>
            </w:r>
            <w:r>
              <w:rPr>
                <w:b/>
                <w:color w:val="000000"/>
              </w:rPr>
              <w:t xml:space="preserve">долевая </w:t>
            </w:r>
            <w:r w:rsidRPr="00A107C5">
              <w:rPr>
                <w:b/>
                <w:color w:val="000000"/>
              </w:rPr>
              <w:t>собственность</w:t>
            </w:r>
            <w:r>
              <w:rPr>
                <w:b/>
                <w:color w:val="000000"/>
              </w:rPr>
              <w:t xml:space="preserve"> ½</w:t>
            </w:r>
            <w:r w:rsidRPr="00A107C5">
              <w:rPr>
                <w:b/>
                <w:color w:val="000000"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D7402A">
            <w:pPr>
              <w:rPr>
                <w:b/>
                <w:color w:val="000000"/>
              </w:rPr>
            </w:pPr>
            <w:r w:rsidRPr="00A107C5">
              <w:rPr>
                <w:b/>
                <w:color w:val="000000"/>
              </w:rPr>
              <w:t>97,2</w:t>
            </w:r>
            <w:r>
              <w:rPr>
                <w:b/>
                <w:color w:val="000000"/>
              </w:rPr>
              <w:t xml:space="preserve"> –общая</w:t>
            </w:r>
          </w:p>
          <w:p w:rsidR="0030252D" w:rsidRPr="00A107C5" w:rsidRDefault="0030252D" w:rsidP="00D7402A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48,6 – доля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107C5" w:rsidRDefault="0030252D">
            <w:pPr>
              <w:rPr>
                <w:b/>
                <w:color w:val="000000"/>
              </w:rPr>
            </w:pPr>
            <w:r w:rsidRPr="00A107C5">
              <w:rPr>
                <w:b/>
                <w:color w:val="000000"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107C5" w:rsidRDefault="003025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597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107C5" w:rsidRDefault="0030252D">
            <w:pPr>
              <w:rPr>
                <w:b/>
                <w:color w:val="000000"/>
              </w:rPr>
            </w:pPr>
            <w:r w:rsidRPr="00A107C5">
              <w:rPr>
                <w:b/>
                <w:color w:val="000000"/>
              </w:rPr>
              <w:t>Дочь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107C5" w:rsidRDefault="0030252D">
            <w:pPr>
              <w:rPr>
                <w:b/>
                <w:color w:val="000000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107C5" w:rsidRDefault="0030252D">
            <w:pPr>
              <w:jc w:val="center"/>
              <w:rPr>
                <w:b/>
                <w:color w:val="000000"/>
              </w:rPr>
            </w:pPr>
            <w:r w:rsidRPr="00A107C5">
              <w:rPr>
                <w:b/>
                <w:color w:val="000000"/>
              </w:rPr>
              <w:t>–</w:t>
            </w: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E624A" w:rsidRDefault="0030252D" w:rsidP="00D7402A">
            <w:pPr>
              <w:rPr>
                <w:b/>
              </w:rPr>
            </w:pPr>
            <w:r w:rsidRPr="00EE624A">
              <w:rPr>
                <w:b/>
              </w:rPr>
              <w:t>квартира</w:t>
            </w:r>
          </w:p>
          <w:p w:rsidR="0030252D" w:rsidRPr="00EE624A" w:rsidRDefault="0030252D" w:rsidP="00D7402A">
            <w:pPr>
              <w:rPr>
                <w:b/>
              </w:rPr>
            </w:pPr>
            <w:r w:rsidRPr="00EE624A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107C5" w:rsidRDefault="003025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97,2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107C5" w:rsidRDefault="003025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107C5" w:rsidRDefault="0030252D">
            <w:pPr>
              <w:rPr>
                <w:b/>
                <w:color w:val="000000"/>
              </w:rPr>
            </w:pPr>
            <w:r w:rsidRPr="00A107C5">
              <w:rPr>
                <w:b/>
                <w:color w:val="000000"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597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DD4C3F" w:rsidRDefault="0030252D">
            <w:pPr>
              <w:rPr>
                <w:b/>
                <w:color w:val="000000"/>
              </w:rPr>
            </w:pPr>
            <w:r w:rsidRPr="00DD4C3F">
              <w:rPr>
                <w:b/>
                <w:color w:val="000000"/>
              </w:rPr>
              <w:t>Ширалиев И.С.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A107C5" w:rsidRDefault="0030252D" w:rsidP="00D7402A">
            <w:pPr>
              <w:rPr>
                <w:b/>
                <w:color w:val="000000"/>
              </w:rPr>
            </w:pPr>
            <w:r w:rsidRPr="00A107C5">
              <w:rPr>
                <w:b/>
                <w:color w:val="000000"/>
              </w:rPr>
              <w:t>Заместитель начальника</w:t>
            </w:r>
          </w:p>
          <w:p w:rsidR="0030252D" w:rsidRPr="00A107C5" w:rsidRDefault="0030252D" w:rsidP="00D7402A">
            <w:pPr>
              <w:rPr>
                <w:b/>
                <w:color w:val="000000"/>
              </w:rPr>
            </w:pPr>
            <w:r w:rsidRPr="00A107C5">
              <w:rPr>
                <w:b/>
                <w:color w:val="000000"/>
              </w:rPr>
              <w:t>Главного управления Минюста России по Нижегородской области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C47F6" w:rsidRDefault="0030252D">
            <w:pPr>
              <w:jc w:val="center"/>
              <w:rPr>
                <w:b/>
                <w:color w:val="000000"/>
              </w:rPr>
            </w:pPr>
            <w:r w:rsidRPr="00AC47F6">
              <w:rPr>
                <w:b/>
                <w:color w:val="000000"/>
              </w:rPr>
              <w:t>706 529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3E0079" w:rsidRDefault="0030252D">
            <w:pPr>
              <w:rPr>
                <w:b/>
              </w:rPr>
            </w:pPr>
            <w:r w:rsidRPr="003E0079">
              <w:rPr>
                <w:b/>
              </w:rPr>
              <w:t>квартира</w:t>
            </w:r>
            <w:r w:rsidRPr="003E0079">
              <w:rPr>
                <w:b/>
              </w:rPr>
              <w:br/>
              <w:t xml:space="preserve">(собственность долевая, </w:t>
            </w:r>
            <w:r>
              <w:rPr>
                <w:b/>
              </w:rPr>
              <w:t>½</w:t>
            </w:r>
            <w:r w:rsidRPr="003E0079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3E0079" w:rsidRDefault="0030252D">
            <w:pPr>
              <w:rPr>
                <w:b/>
              </w:rPr>
            </w:pPr>
            <w:r>
              <w:rPr>
                <w:b/>
              </w:rPr>
              <w:t>45,2</w:t>
            </w:r>
            <w:r w:rsidRPr="003E0079">
              <w:rPr>
                <w:b/>
              </w:rPr>
              <w:t xml:space="preserve"> – общая</w:t>
            </w:r>
            <w:r w:rsidRPr="003E0079">
              <w:rPr>
                <w:b/>
              </w:rPr>
              <w:br/>
            </w:r>
            <w:r>
              <w:rPr>
                <w:b/>
              </w:rPr>
              <w:t>22,6</w:t>
            </w:r>
            <w:r w:rsidRPr="003E0079">
              <w:rPr>
                <w:b/>
              </w:rPr>
              <w:t xml:space="preserve"> – доля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3E0079" w:rsidRDefault="0030252D">
            <w:pPr>
              <w:rPr>
                <w:b/>
              </w:rPr>
            </w:pPr>
            <w:r w:rsidRPr="003E0079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а/м </w:t>
            </w:r>
            <w:r w:rsidRPr="00AC47F6">
              <w:rPr>
                <w:b/>
                <w:color w:val="000000"/>
              </w:rPr>
              <w:t>Лексус ЭрИкс 330</w:t>
            </w:r>
          </w:p>
          <w:p w:rsidR="0030252D" w:rsidRPr="00AC47F6" w:rsidRDefault="0030252D">
            <w:pPr>
              <w:rPr>
                <w:b/>
                <w:color w:val="000000"/>
              </w:rPr>
            </w:pPr>
            <w:r>
              <w:rPr>
                <w:b/>
              </w:rPr>
              <w:t>(индивидуальная)</w:t>
            </w:r>
          </w:p>
        </w:tc>
      </w:tr>
      <w:tr w:rsidR="0030252D" w:rsidTr="000051F9">
        <w:trPr>
          <w:gridBefore w:val="1"/>
          <w:wBefore w:w="6" w:type="dxa"/>
          <w:trHeight w:val="1065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DD4C3F" w:rsidRDefault="003025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Супруга</w:t>
            </w:r>
          </w:p>
        </w:tc>
        <w:tc>
          <w:tcPr>
            <w:tcW w:w="30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0252D" w:rsidRPr="00A107C5" w:rsidRDefault="0030252D" w:rsidP="00D7402A">
            <w:pPr>
              <w:rPr>
                <w:b/>
                <w:color w:val="000000"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AC47F6" w:rsidRDefault="003025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35 481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D7402A">
            <w:pPr>
              <w:rPr>
                <w:b/>
              </w:rPr>
            </w:pPr>
            <w:r w:rsidRPr="003E0079">
              <w:rPr>
                <w:b/>
              </w:rPr>
              <w:t>квартира</w:t>
            </w:r>
            <w:r w:rsidRPr="003E0079">
              <w:rPr>
                <w:b/>
              </w:rPr>
              <w:br/>
              <w:t xml:space="preserve">(собственность долевая, </w:t>
            </w:r>
            <w:r>
              <w:rPr>
                <w:b/>
              </w:rPr>
              <w:t>½</w:t>
            </w:r>
            <w:r w:rsidRPr="003E0079">
              <w:rPr>
                <w:b/>
              </w:rPr>
              <w:t>)</w:t>
            </w:r>
          </w:p>
          <w:p w:rsidR="0030252D" w:rsidRPr="003E0079" w:rsidRDefault="0030252D" w:rsidP="00D7402A">
            <w:pPr>
              <w:rPr>
                <w:b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3E0079" w:rsidRDefault="0030252D" w:rsidP="00D7402A">
            <w:pPr>
              <w:rPr>
                <w:b/>
              </w:rPr>
            </w:pPr>
            <w:r>
              <w:rPr>
                <w:b/>
              </w:rPr>
              <w:t>45,2</w:t>
            </w:r>
            <w:r w:rsidRPr="003E0079">
              <w:rPr>
                <w:b/>
              </w:rPr>
              <w:t xml:space="preserve"> – общая</w:t>
            </w:r>
            <w:r w:rsidRPr="003E0079">
              <w:rPr>
                <w:b/>
              </w:rPr>
              <w:br/>
            </w:r>
            <w:r>
              <w:rPr>
                <w:b/>
              </w:rPr>
              <w:t>22,6</w:t>
            </w:r>
            <w:r w:rsidRPr="003E0079">
              <w:rPr>
                <w:b/>
              </w:rPr>
              <w:t xml:space="preserve"> – доля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3E0079" w:rsidRDefault="0030252D" w:rsidP="00D7402A">
            <w:pPr>
              <w:rPr>
                <w:b/>
              </w:rPr>
            </w:pPr>
            <w:r w:rsidRPr="003E0079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1125"/>
        </w:trPr>
        <w:tc>
          <w:tcPr>
            <w:tcW w:w="2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  <w:color w:val="000000"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Pr="00A107C5" w:rsidRDefault="0030252D" w:rsidP="00D7402A">
            <w:pPr>
              <w:rPr>
                <w:b/>
                <w:color w:val="000000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D7402A">
            <w:pPr>
              <w:rPr>
                <w:b/>
              </w:rPr>
            </w:pPr>
            <w:r>
              <w:rPr>
                <w:b/>
              </w:rPr>
              <w:t>квартира (долевая собственность 1/3)</w:t>
            </w:r>
          </w:p>
          <w:p w:rsidR="0030252D" w:rsidRPr="003E0079" w:rsidRDefault="0030252D" w:rsidP="00D7402A">
            <w:pPr>
              <w:rPr>
                <w:b/>
              </w:rPr>
            </w:pP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D7402A">
            <w:pPr>
              <w:rPr>
                <w:b/>
              </w:rPr>
            </w:pPr>
            <w:r>
              <w:rPr>
                <w:b/>
              </w:rPr>
              <w:t>84,2 – общая</w:t>
            </w:r>
          </w:p>
          <w:p w:rsidR="0030252D" w:rsidRDefault="0030252D" w:rsidP="00D7402A">
            <w:pPr>
              <w:rPr>
                <w:b/>
              </w:rPr>
            </w:pPr>
            <w:r>
              <w:rPr>
                <w:b/>
              </w:rPr>
              <w:t>28 – доля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3E0079" w:rsidRDefault="0030252D" w:rsidP="00D7402A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  <w:color w:val="000000"/>
              </w:rPr>
            </w:pPr>
          </w:p>
        </w:tc>
      </w:tr>
      <w:tr w:rsidR="0030252D" w:rsidTr="000051F9">
        <w:trPr>
          <w:gridBefore w:val="1"/>
          <w:wBefore w:w="6" w:type="dxa"/>
          <w:trHeight w:val="597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Сын</w:t>
            </w:r>
          </w:p>
        </w:tc>
        <w:tc>
          <w:tcPr>
            <w:tcW w:w="3059" w:type="dxa"/>
            <w:tcBorders>
              <w:left w:val="single" w:sz="4" w:space="0" w:color="auto"/>
              <w:right w:val="single" w:sz="4" w:space="0" w:color="auto"/>
            </w:tcBorders>
          </w:tcPr>
          <w:p w:rsidR="0030252D" w:rsidRPr="00A107C5" w:rsidRDefault="0030252D" w:rsidP="00D7402A">
            <w:pPr>
              <w:rPr>
                <w:b/>
                <w:color w:val="000000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100 000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690868">
            <w:pPr>
              <w:rPr>
                <w:b/>
              </w:rPr>
            </w:pPr>
            <w:r>
              <w:rPr>
                <w:b/>
              </w:rPr>
              <w:t>квартира (долевая собственность 1/3)</w:t>
            </w:r>
          </w:p>
          <w:p w:rsidR="0030252D" w:rsidRPr="003E0079" w:rsidRDefault="0030252D" w:rsidP="00D7402A">
            <w:pPr>
              <w:rPr>
                <w:b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690868">
            <w:pPr>
              <w:rPr>
                <w:b/>
              </w:rPr>
            </w:pPr>
            <w:r>
              <w:rPr>
                <w:b/>
              </w:rPr>
              <w:t>84,2 – общая</w:t>
            </w:r>
          </w:p>
          <w:p w:rsidR="0030252D" w:rsidRDefault="0030252D" w:rsidP="00690868">
            <w:pPr>
              <w:rPr>
                <w:b/>
              </w:rPr>
            </w:pPr>
            <w:r>
              <w:rPr>
                <w:b/>
              </w:rPr>
              <w:t>28 – доля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3E0079" w:rsidRDefault="0030252D" w:rsidP="00D7402A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597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Дочь</w:t>
            </w:r>
          </w:p>
        </w:tc>
        <w:tc>
          <w:tcPr>
            <w:tcW w:w="3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107C5" w:rsidRDefault="0030252D" w:rsidP="00D7402A">
            <w:pPr>
              <w:rPr>
                <w:b/>
                <w:color w:val="000000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100 000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D7402A">
            <w:pPr>
              <w:rPr>
                <w:b/>
              </w:rPr>
            </w:pPr>
            <w:r>
              <w:rPr>
                <w:b/>
              </w:rPr>
              <w:t>квартира (долевая собственность 1/3)</w:t>
            </w:r>
          </w:p>
          <w:p w:rsidR="0030252D" w:rsidRPr="003E0079" w:rsidRDefault="0030252D" w:rsidP="00D7402A">
            <w:pPr>
              <w:rPr>
                <w:b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D7402A">
            <w:pPr>
              <w:rPr>
                <w:b/>
              </w:rPr>
            </w:pPr>
            <w:r>
              <w:rPr>
                <w:b/>
              </w:rPr>
              <w:t>82,4 – общая</w:t>
            </w:r>
          </w:p>
          <w:p w:rsidR="0030252D" w:rsidRDefault="0030252D" w:rsidP="00D7402A">
            <w:pPr>
              <w:rPr>
                <w:b/>
              </w:rPr>
            </w:pPr>
            <w:r>
              <w:rPr>
                <w:b/>
              </w:rPr>
              <w:t>27,46 – доля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E0079" w:rsidRDefault="0030252D" w:rsidP="00D7402A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–</w:t>
            </w:r>
          </w:p>
        </w:tc>
      </w:tr>
      <w:tr w:rsidR="0030252D" w:rsidRPr="003E0079" w:rsidTr="000051F9">
        <w:trPr>
          <w:gridBefore w:val="1"/>
          <w:wBefore w:w="6" w:type="dxa"/>
          <w:trHeight w:val="555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E0079" w:rsidRDefault="0030252D">
            <w:pPr>
              <w:rPr>
                <w:b/>
              </w:rPr>
            </w:pPr>
            <w:r w:rsidRPr="003E0079">
              <w:rPr>
                <w:b/>
              </w:rPr>
              <w:t>Храбров В. А.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E0079" w:rsidRDefault="0030252D">
            <w:pPr>
              <w:rPr>
                <w:b/>
              </w:rPr>
            </w:pPr>
            <w:r w:rsidRPr="003E0079">
              <w:rPr>
                <w:b/>
              </w:rPr>
              <w:t>Начальник Управления Минюста России по Новгородской области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E0079" w:rsidRDefault="0030252D" w:rsidP="003E0079">
            <w:pPr>
              <w:jc w:val="center"/>
              <w:rPr>
                <w:b/>
              </w:rPr>
            </w:pPr>
            <w:r w:rsidRPr="003E0079">
              <w:rPr>
                <w:b/>
              </w:rPr>
              <w:t>611 893,70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3E0079" w:rsidRDefault="0030252D">
            <w:pPr>
              <w:rPr>
                <w:b/>
              </w:rPr>
            </w:pPr>
            <w:r w:rsidRPr="003E0079">
              <w:rPr>
                <w:b/>
              </w:rPr>
              <w:t>земельный участок</w:t>
            </w:r>
          </w:p>
          <w:p w:rsidR="0030252D" w:rsidRPr="003E0079" w:rsidRDefault="0030252D">
            <w:pPr>
              <w:rPr>
                <w:b/>
              </w:rPr>
            </w:pPr>
            <w:r w:rsidRPr="003E0079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3E0079" w:rsidRDefault="0030252D">
            <w:pPr>
              <w:rPr>
                <w:b/>
              </w:rPr>
            </w:pPr>
            <w:r w:rsidRPr="003E0079">
              <w:rPr>
                <w:b/>
              </w:rPr>
              <w:t>1500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3E0079" w:rsidRDefault="0030252D">
            <w:pPr>
              <w:rPr>
                <w:b/>
              </w:rPr>
            </w:pPr>
            <w:r w:rsidRPr="003E0079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3E0079">
              <w:rPr>
                <w:b/>
              </w:rPr>
              <w:t>а/м ВАЗ 21214</w:t>
            </w:r>
          </w:p>
          <w:p w:rsidR="0030252D" w:rsidRPr="003E0079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  <w:p w:rsidR="0030252D" w:rsidRDefault="0030252D">
            <w:pPr>
              <w:rPr>
                <w:b/>
              </w:rPr>
            </w:pPr>
            <w:r w:rsidRPr="003E0079">
              <w:rPr>
                <w:b/>
              </w:rPr>
              <w:t>автоприцеп КМ 38136</w:t>
            </w:r>
          </w:p>
          <w:p w:rsidR="0030252D" w:rsidRPr="003E0079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</w:tr>
      <w:tr w:rsidR="0030252D" w:rsidRPr="003E0079" w:rsidTr="000051F9">
        <w:trPr>
          <w:gridBefore w:val="1"/>
          <w:wBefore w:w="6" w:type="dxa"/>
          <w:trHeight w:val="555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3E0079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3E0079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3E0079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E0079" w:rsidRDefault="0030252D" w:rsidP="003E0079">
            <w:pPr>
              <w:rPr>
                <w:b/>
              </w:rPr>
            </w:pPr>
            <w:r w:rsidRPr="003E0079">
              <w:rPr>
                <w:b/>
              </w:rPr>
              <w:t>квартира</w:t>
            </w:r>
            <w:r w:rsidRPr="003E0079">
              <w:rPr>
                <w:b/>
              </w:rPr>
              <w:br/>
              <w:t xml:space="preserve">(собственность долевая, </w:t>
            </w:r>
            <w:r>
              <w:rPr>
                <w:b/>
              </w:rPr>
              <w:t>½</w:t>
            </w:r>
            <w:r w:rsidRPr="003E0079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E0079" w:rsidRDefault="0030252D" w:rsidP="003E0079">
            <w:pPr>
              <w:rPr>
                <w:b/>
              </w:rPr>
            </w:pPr>
            <w:r w:rsidRPr="003E0079">
              <w:rPr>
                <w:b/>
              </w:rPr>
              <w:t>90 – общая</w:t>
            </w:r>
            <w:r w:rsidRPr="003E0079">
              <w:rPr>
                <w:b/>
              </w:rPr>
              <w:br/>
              <w:t xml:space="preserve">45 </w:t>
            </w:r>
            <w:r>
              <w:rPr>
                <w:b/>
              </w:rPr>
              <w:t>–</w:t>
            </w:r>
            <w:r w:rsidRPr="003E0079">
              <w:rPr>
                <w:b/>
              </w:rPr>
              <w:t xml:space="preserve"> доля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E0079" w:rsidRDefault="0030252D">
            <w:pPr>
              <w:rPr>
                <w:b/>
              </w:rPr>
            </w:pPr>
            <w:r w:rsidRPr="003E0079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3E0079" w:rsidRDefault="0030252D">
            <w:pPr>
              <w:rPr>
                <w:b/>
              </w:rPr>
            </w:pPr>
          </w:p>
        </w:tc>
      </w:tr>
      <w:tr w:rsidR="0030252D" w:rsidRPr="003E0079" w:rsidTr="000051F9">
        <w:trPr>
          <w:gridBefore w:val="1"/>
          <w:wBefore w:w="6" w:type="dxa"/>
          <w:trHeight w:val="460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E0079" w:rsidRDefault="0030252D">
            <w:pPr>
              <w:rPr>
                <w:b/>
              </w:rPr>
            </w:pPr>
            <w:r w:rsidRPr="003E0079">
              <w:rPr>
                <w:b/>
              </w:rPr>
              <w:t>Супруга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3E0079" w:rsidRDefault="0030252D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E0079" w:rsidRDefault="0030252D" w:rsidP="003E0079">
            <w:pPr>
              <w:jc w:val="center"/>
              <w:rPr>
                <w:b/>
              </w:rPr>
            </w:pPr>
            <w:r w:rsidRPr="003E0079">
              <w:rPr>
                <w:b/>
              </w:rPr>
              <w:t>881 924,99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3E0079" w:rsidRDefault="0030252D">
            <w:pPr>
              <w:rPr>
                <w:b/>
              </w:rPr>
            </w:pPr>
            <w:r w:rsidRPr="003E0079">
              <w:rPr>
                <w:b/>
              </w:rPr>
              <w:t>квартира</w:t>
            </w:r>
          </w:p>
          <w:p w:rsidR="0030252D" w:rsidRPr="003E0079" w:rsidRDefault="0030252D">
            <w:pPr>
              <w:rPr>
                <w:b/>
              </w:rPr>
            </w:pPr>
            <w:r w:rsidRPr="003E0079">
              <w:rPr>
                <w:b/>
              </w:rPr>
              <w:t xml:space="preserve">(долевая собственность, </w:t>
            </w:r>
            <w:r>
              <w:rPr>
                <w:b/>
              </w:rPr>
              <w:t>½</w:t>
            </w:r>
            <w:r w:rsidRPr="003E0079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3E0079" w:rsidRDefault="0030252D">
            <w:pPr>
              <w:rPr>
                <w:b/>
              </w:rPr>
            </w:pPr>
            <w:r w:rsidRPr="003E0079">
              <w:rPr>
                <w:b/>
              </w:rPr>
              <w:t>59,8-общая</w:t>
            </w:r>
          </w:p>
          <w:p w:rsidR="0030252D" w:rsidRPr="003E0079" w:rsidRDefault="0030252D">
            <w:pPr>
              <w:rPr>
                <w:b/>
              </w:rPr>
            </w:pPr>
            <w:r w:rsidRPr="003E0079">
              <w:rPr>
                <w:b/>
              </w:rPr>
              <w:t>29,9-доля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3E0079" w:rsidRDefault="0030252D">
            <w:pPr>
              <w:rPr>
                <w:b/>
              </w:rPr>
            </w:pPr>
            <w:r w:rsidRPr="003E0079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E0079" w:rsidRDefault="0030252D">
            <w:pPr>
              <w:rPr>
                <w:b/>
              </w:rPr>
            </w:pPr>
            <w:r w:rsidRPr="003E0079">
              <w:rPr>
                <w:b/>
              </w:rPr>
              <w:t>а/м Форд Фокус С – Макс</w:t>
            </w:r>
          </w:p>
          <w:p w:rsidR="0030252D" w:rsidRPr="003E0079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</w:tr>
      <w:tr w:rsidR="0030252D" w:rsidRPr="003E0079" w:rsidTr="000051F9">
        <w:trPr>
          <w:gridBefore w:val="1"/>
          <w:wBefore w:w="6" w:type="dxa"/>
          <w:trHeight w:val="460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3E0079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3E0079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3E0079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E0079" w:rsidRDefault="0030252D">
            <w:pPr>
              <w:rPr>
                <w:b/>
              </w:rPr>
            </w:pPr>
          </w:p>
        </w:tc>
        <w:tc>
          <w:tcPr>
            <w:tcW w:w="16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E0079" w:rsidRDefault="0030252D">
            <w:pPr>
              <w:rPr>
                <w:b/>
              </w:rPr>
            </w:pP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E0079" w:rsidRDefault="0030252D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3E0079" w:rsidRDefault="0030252D">
            <w:pPr>
              <w:rPr>
                <w:b/>
              </w:rPr>
            </w:pPr>
          </w:p>
        </w:tc>
      </w:tr>
      <w:tr w:rsidR="0030252D" w:rsidRPr="003E0079" w:rsidTr="000051F9">
        <w:trPr>
          <w:gridBefore w:val="1"/>
          <w:wBefore w:w="6" w:type="dxa"/>
          <w:trHeight w:val="460"/>
        </w:trPr>
        <w:tc>
          <w:tcPr>
            <w:tcW w:w="21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E0079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3E0079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E0079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0C67C3" w:rsidRDefault="0030252D">
            <w:pPr>
              <w:rPr>
                <w:b/>
              </w:rPr>
            </w:pPr>
            <w:r w:rsidRPr="000C67C3">
              <w:rPr>
                <w:b/>
              </w:rPr>
              <w:t>квартира</w:t>
            </w:r>
            <w:r w:rsidRPr="000C67C3">
              <w:rPr>
                <w:b/>
              </w:rPr>
              <w:br/>
              <w:t xml:space="preserve">(собственность долевая, </w:t>
            </w:r>
            <w:r>
              <w:rPr>
                <w:b/>
              </w:rPr>
              <w:t>½</w:t>
            </w:r>
            <w:r w:rsidRPr="000C67C3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0C67C3" w:rsidRDefault="0030252D">
            <w:pPr>
              <w:rPr>
                <w:b/>
              </w:rPr>
            </w:pPr>
            <w:r w:rsidRPr="000C67C3">
              <w:rPr>
                <w:b/>
              </w:rPr>
              <w:t>64,8 – общая</w:t>
            </w:r>
            <w:r w:rsidRPr="000C67C3">
              <w:rPr>
                <w:b/>
              </w:rPr>
              <w:br/>
              <w:t>32,4 – доля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0C67C3" w:rsidRDefault="0030252D">
            <w:pPr>
              <w:rPr>
                <w:b/>
              </w:rPr>
            </w:pPr>
            <w:r w:rsidRPr="000C67C3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E0079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555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C67C3" w:rsidRDefault="0030252D">
            <w:pPr>
              <w:tabs>
                <w:tab w:val="right" w:pos="2205"/>
              </w:tabs>
              <w:rPr>
                <w:b/>
              </w:rPr>
            </w:pPr>
            <w:r w:rsidRPr="000C67C3">
              <w:rPr>
                <w:b/>
              </w:rPr>
              <w:t xml:space="preserve">Сын 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0C67C3" w:rsidRDefault="0030252D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C67C3" w:rsidRDefault="0030252D">
            <w:pPr>
              <w:jc w:val="center"/>
              <w:rPr>
                <w:b/>
              </w:rPr>
            </w:pPr>
            <w:r w:rsidRPr="000C67C3"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0C67C3" w:rsidRDefault="0030252D">
            <w:pPr>
              <w:rPr>
                <w:b/>
              </w:rPr>
            </w:pPr>
            <w:r w:rsidRPr="000C67C3">
              <w:rPr>
                <w:b/>
              </w:rPr>
              <w:t>квартира</w:t>
            </w:r>
          </w:p>
          <w:p w:rsidR="0030252D" w:rsidRPr="000C67C3" w:rsidRDefault="0030252D">
            <w:pPr>
              <w:rPr>
                <w:b/>
              </w:rPr>
            </w:pPr>
            <w:r w:rsidRPr="000C67C3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0C67C3" w:rsidRDefault="0030252D">
            <w:pPr>
              <w:rPr>
                <w:b/>
              </w:rPr>
            </w:pPr>
            <w:r w:rsidRPr="000C67C3">
              <w:rPr>
                <w:b/>
              </w:rPr>
              <w:t>90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0C67C3" w:rsidRDefault="0030252D">
            <w:pPr>
              <w:rPr>
                <w:b/>
              </w:rPr>
            </w:pPr>
            <w:r w:rsidRPr="000C67C3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gridBefore w:val="1"/>
          <w:wBefore w:w="6" w:type="dxa"/>
          <w:trHeight w:val="555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0C67C3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0C67C3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0C67C3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C67C3" w:rsidRDefault="0030252D">
            <w:pPr>
              <w:rPr>
                <w:b/>
              </w:rPr>
            </w:pPr>
            <w:r w:rsidRPr="000C67C3">
              <w:rPr>
                <w:b/>
              </w:rPr>
              <w:t>подвал</w:t>
            </w:r>
          </w:p>
          <w:p w:rsidR="0030252D" w:rsidRPr="000C67C3" w:rsidRDefault="0030252D">
            <w:pPr>
              <w:rPr>
                <w:b/>
              </w:rPr>
            </w:pPr>
            <w:r w:rsidRPr="000C67C3">
              <w:rPr>
                <w:b/>
              </w:rPr>
              <w:t xml:space="preserve">(долевая собственность, </w:t>
            </w:r>
            <w:r>
              <w:rPr>
                <w:b/>
              </w:rPr>
              <w:t>½</w:t>
            </w:r>
            <w:r w:rsidRPr="000C67C3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C67C3" w:rsidRDefault="0030252D">
            <w:pPr>
              <w:rPr>
                <w:b/>
              </w:rPr>
            </w:pPr>
            <w:r w:rsidRPr="000C67C3">
              <w:rPr>
                <w:b/>
              </w:rPr>
              <w:t>6,5 – общая</w:t>
            </w:r>
            <w:r w:rsidRPr="000C67C3">
              <w:rPr>
                <w:b/>
              </w:rPr>
              <w:br/>
              <w:t>3,25 – доля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C67C3" w:rsidRDefault="0030252D">
            <w:pPr>
              <w:rPr>
                <w:b/>
              </w:rPr>
            </w:pPr>
            <w:r w:rsidRPr="000C67C3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555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0C67C3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0C67C3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0C67C3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C67C3" w:rsidRDefault="0030252D">
            <w:pPr>
              <w:rPr>
                <w:b/>
              </w:rPr>
            </w:pPr>
            <w:r w:rsidRPr="000C67C3">
              <w:rPr>
                <w:b/>
              </w:rPr>
              <w:t>квартира</w:t>
            </w:r>
            <w:r w:rsidRPr="000C67C3">
              <w:rPr>
                <w:b/>
              </w:rPr>
              <w:br/>
              <w:t>(собственность долевая, 1/3)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C67C3" w:rsidRDefault="0030252D">
            <w:pPr>
              <w:rPr>
                <w:b/>
              </w:rPr>
            </w:pPr>
            <w:r w:rsidRPr="000C67C3">
              <w:rPr>
                <w:b/>
              </w:rPr>
              <w:t>59,7 – общая</w:t>
            </w:r>
            <w:r w:rsidRPr="000C67C3">
              <w:rPr>
                <w:b/>
              </w:rPr>
              <w:br/>
              <w:t>19,9 – доля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C67C3" w:rsidRDefault="0030252D">
            <w:pPr>
              <w:rPr>
                <w:b/>
              </w:rPr>
            </w:pPr>
            <w:r w:rsidRPr="000C67C3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574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C67C3" w:rsidRDefault="0030252D">
            <w:pPr>
              <w:rPr>
                <w:b/>
              </w:rPr>
            </w:pPr>
            <w:r w:rsidRPr="000C67C3">
              <w:rPr>
                <w:b/>
              </w:rPr>
              <w:t>Таганская И. Н.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C67C3" w:rsidRDefault="0030252D">
            <w:pPr>
              <w:rPr>
                <w:b/>
              </w:rPr>
            </w:pPr>
            <w:r w:rsidRPr="000C67C3">
              <w:rPr>
                <w:b/>
              </w:rPr>
              <w:t>Заместитель начальника Управления Минюста России по Новгородской области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C67C3" w:rsidRDefault="0030252D" w:rsidP="000C67C3">
            <w:pPr>
              <w:jc w:val="center"/>
              <w:rPr>
                <w:b/>
              </w:rPr>
            </w:pPr>
            <w:r w:rsidRPr="000C67C3">
              <w:rPr>
                <w:b/>
              </w:rPr>
              <w:t>4</w:t>
            </w:r>
            <w:r>
              <w:rPr>
                <w:b/>
              </w:rPr>
              <w:t>68</w:t>
            </w:r>
            <w:r w:rsidRPr="000C67C3">
              <w:rPr>
                <w:b/>
              </w:rPr>
              <w:t xml:space="preserve"> </w:t>
            </w:r>
            <w:r>
              <w:rPr>
                <w:b/>
              </w:rPr>
              <w:t>642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0C67C3" w:rsidRDefault="0030252D">
            <w:pPr>
              <w:rPr>
                <w:b/>
              </w:rPr>
            </w:pPr>
            <w:r w:rsidRPr="000C67C3">
              <w:rPr>
                <w:b/>
              </w:rPr>
              <w:t>подвальное помещение</w:t>
            </w:r>
          </w:p>
          <w:p w:rsidR="0030252D" w:rsidRPr="000C67C3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0C67C3" w:rsidRDefault="0030252D">
            <w:pPr>
              <w:rPr>
                <w:b/>
              </w:rPr>
            </w:pPr>
            <w:r w:rsidRPr="000C67C3">
              <w:rPr>
                <w:b/>
              </w:rPr>
              <w:t>10,9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0C67C3" w:rsidRDefault="0030252D">
            <w:pPr>
              <w:rPr>
                <w:b/>
              </w:rPr>
            </w:pPr>
            <w:r w:rsidRPr="000C67C3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C67C3" w:rsidRDefault="0030252D">
            <w:pPr>
              <w:rPr>
                <w:b/>
              </w:rPr>
            </w:pPr>
            <w:r w:rsidRPr="000C67C3"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518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0C67C3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0C67C3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0C67C3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C67C3" w:rsidRDefault="0030252D">
            <w:pPr>
              <w:rPr>
                <w:b/>
              </w:rPr>
            </w:pPr>
            <w:r w:rsidRPr="000C67C3">
              <w:rPr>
                <w:b/>
              </w:rPr>
              <w:t>квартира</w:t>
            </w:r>
            <w:r w:rsidRPr="000C67C3">
              <w:rPr>
                <w:b/>
              </w:rPr>
              <w:br/>
              <w:t>(собственность долевая, 1/3)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C67C3" w:rsidRDefault="0030252D">
            <w:pPr>
              <w:rPr>
                <w:b/>
              </w:rPr>
            </w:pPr>
            <w:r w:rsidRPr="000C67C3">
              <w:rPr>
                <w:b/>
              </w:rPr>
              <w:t>59,7 – общая</w:t>
            </w:r>
            <w:r w:rsidRPr="000C67C3">
              <w:rPr>
                <w:b/>
              </w:rPr>
              <w:br/>
              <w:t>19,9 – доля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C67C3" w:rsidRDefault="0030252D">
            <w:pPr>
              <w:rPr>
                <w:b/>
              </w:rPr>
            </w:pPr>
            <w:r w:rsidRPr="000C67C3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0C67C3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460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C67C3" w:rsidRDefault="0030252D">
            <w:pPr>
              <w:rPr>
                <w:b/>
              </w:rPr>
            </w:pPr>
            <w:r w:rsidRPr="000C67C3">
              <w:rPr>
                <w:b/>
              </w:rPr>
              <w:t>Супруг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0C67C3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C67C3" w:rsidRDefault="0030252D" w:rsidP="000C67C3">
            <w:pPr>
              <w:jc w:val="center"/>
              <w:rPr>
                <w:b/>
              </w:rPr>
            </w:pPr>
            <w:r w:rsidRPr="000C67C3">
              <w:rPr>
                <w:b/>
              </w:rPr>
              <w:t>3</w:t>
            </w:r>
            <w:r>
              <w:rPr>
                <w:b/>
              </w:rPr>
              <w:t>79</w:t>
            </w:r>
            <w:r w:rsidRPr="000C67C3">
              <w:rPr>
                <w:b/>
              </w:rPr>
              <w:t xml:space="preserve"> </w:t>
            </w:r>
            <w:r>
              <w:rPr>
                <w:b/>
              </w:rPr>
              <w:t>365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C67C3" w:rsidRDefault="0030252D" w:rsidP="00CD6A67">
            <w:pPr>
              <w:rPr>
                <w:b/>
              </w:rPr>
            </w:pPr>
            <w:bookmarkStart w:id="0" w:name="_GoBack"/>
            <w:bookmarkEnd w:id="0"/>
            <w:r w:rsidRPr="000C67C3">
              <w:rPr>
                <w:b/>
              </w:rPr>
              <w:t>квартира</w:t>
            </w:r>
            <w:r w:rsidRPr="000C67C3">
              <w:rPr>
                <w:b/>
              </w:rPr>
              <w:br/>
              <w:t>(собственность долевая, 1/3)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C67C3" w:rsidRDefault="0030252D" w:rsidP="00CD6A67">
            <w:pPr>
              <w:rPr>
                <w:b/>
              </w:rPr>
            </w:pPr>
            <w:r w:rsidRPr="000C67C3">
              <w:rPr>
                <w:b/>
              </w:rPr>
              <w:t>59,7 – общая</w:t>
            </w:r>
            <w:r w:rsidRPr="000C67C3">
              <w:rPr>
                <w:b/>
              </w:rPr>
              <w:br/>
              <w:t>19,9 – доля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C67C3" w:rsidRDefault="0030252D" w:rsidP="00CD6A67">
            <w:pPr>
              <w:rPr>
                <w:b/>
              </w:rPr>
            </w:pPr>
            <w:r w:rsidRPr="000C67C3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0C67C3">
              <w:rPr>
                <w:b/>
              </w:rPr>
              <w:t>а/м Шкода Октавия</w:t>
            </w:r>
          </w:p>
          <w:p w:rsidR="0030252D" w:rsidRPr="000C67C3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</w:tr>
      <w:tr w:rsidR="0030252D" w:rsidTr="000051F9">
        <w:trPr>
          <w:gridBefore w:val="1"/>
          <w:wBefore w:w="6" w:type="dxa"/>
          <w:trHeight w:val="638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585015" w:rsidRDefault="0030252D">
            <w:pPr>
              <w:rPr>
                <w:b/>
              </w:rPr>
            </w:pPr>
            <w:r>
              <w:rPr>
                <w:b/>
              </w:rPr>
              <w:t>Плотников А. И.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64A25" w:rsidRDefault="0030252D">
            <w:pPr>
              <w:rPr>
                <w:b/>
              </w:rPr>
            </w:pPr>
            <w:r w:rsidRPr="00264A25">
              <w:rPr>
                <w:b/>
              </w:rPr>
              <w:t>Начальник Главного управления Минюста России по Новосибирской области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64A25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Pr="00264A25">
              <w:rPr>
                <w:b/>
              </w:rPr>
              <w:t> </w:t>
            </w:r>
            <w:r>
              <w:rPr>
                <w:b/>
              </w:rPr>
              <w:t>077 161,59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264A25" w:rsidRDefault="0030252D">
            <w:pPr>
              <w:rPr>
                <w:b/>
              </w:rPr>
            </w:pPr>
            <w:r w:rsidRPr="00264A25">
              <w:rPr>
                <w:b/>
              </w:rPr>
              <w:t>квартира</w:t>
            </w:r>
          </w:p>
          <w:p w:rsidR="0030252D" w:rsidRPr="00264A25" w:rsidRDefault="0030252D">
            <w:pPr>
              <w:rPr>
                <w:b/>
              </w:rPr>
            </w:pPr>
            <w:r w:rsidRPr="00264A25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264A25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264A25" w:rsidRDefault="0030252D">
            <w:pPr>
              <w:rPr>
                <w:b/>
              </w:rPr>
            </w:pPr>
            <w:r w:rsidRPr="00264A25">
              <w:rPr>
                <w:b/>
              </w:rPr>
              <w:t>6</w:t>
            </w:r>
            <w:r>
              <w:rPr>
                <w:b/>
              </w:rPr>
              <w:t>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264A25" w:rsidRDefault="0030252D">
            <w:pPr>
              <w:rPr>
                <w:b/>
              </w:rPr>
            </w:pPr>
            <w:r w:rsidRPr="00264A25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gridBefore w:val="1"/>
          <w:wBefore w:w="6" w:type="dxa"/>
          <w:trHeight w:val="526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64A25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64A25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64A25" w:rsidRDefault="0030252D">
            <w:pPr>
              <w:rPr>
                <w:b/>
              </w:rPr>
            </w:pPr>
            <w:r w:rsidRPr="00264A25">
              <w:rPr>
                <w:b/>
              </w:rPr>
              <w:t>квартира</w:t>
            </w:r>
            <w:r w:rsidRPr="00264A25">
              <w:rPr>
                <w:b/>
              </w:rPr>
              <w:br/>
              <w:t>(</w:t>
            </w:r>
            <w:r>
              <w:rPr>
                <w:b/>
              </w:rPr>
              <w:t>индивидуальная</w:t>
            </w:r>
            <w:r w:rsidRPr="00264A25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64A25" w:rsidRDefault="0030252D">
            <w:pPr>
              <w:rPr>
                <w:b/>
              </w:rPr>
            </w:pPr>
            <w:r>
              <w:rPr>
                <w:b/>
              </w:rPr>
              <w:t>41</w:t>
            </w:r>
            <w:r w:rsidRPr="00264A25">
              <w:rPr>
                <w:b/>
              </w:rPr>
              <w:t xml:space="preserve"> </w:t>
            </w:r>
            <w:r w:rsidRPr="00264A25">
              <w:rPr>
                <w:b/>
              </w:rPr>
              <w:br/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64A25" w:rsidRDefault="0030252D">
            <w:pPr>
              <w:rPr>
                <w:b/>
              </w:rPr>
            </w:pPr>
            <w:r w:rsidRPr="00264A25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547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8A59AD" w:rsidRDefault="0030252D">
            <w:pPr>
              <w:rPr>
                <w:b/>
              </w:rPr>
            </w:pPr>
            <w:r w:rsidRPr="008A59AD">
              <w:rPr>
                <w:b/>
              </w:rPr>
              <w:t>Редько А. П.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8A59AD" w:rsidRDefault="0030252D">
            <w:pPr>
              <w:rPr>
                <w:b/>
              </w:rPr>
            </w:pPr>
            <w:r w:rsidRPr="008A59AD">
              <w:rPr>
                <w:b/>
              </w:rPr>
              <w:t>Заместитель начальника Главного управления Минюста России по Новосибирской области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8A59AD" w:rsidRDefault="0030252D">
            <w:pPr>
              <w:jc w:val="center"/>
              <w:rPr>
                <w:b/>
              </w:rPr>
            </w:pPr>
            <w:r w:rsidRPr="008A59AD">
              <w:rPr>
                <w:b/>
              </w:rPr>
              <w:t>1 0</w:t>
            </w:r>
            <w:r>
              <w:rPr>
                <w:b/>
              </w:rPr>
              <w:t>4</w:t>
            </w:r>
            <w:r w:rsidRPr="008A59AD">
              <w:rPr>
                <w:b/>
              </w:rPr>
              <w:t xml:space="preserve">8 </w:t>
            </w:r>
            <w:r>
              <w:rPr>
                <w:b/>
              </w:rPr>
              <w:t>206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8A59AD" w:rsidRDefault="0030252D">
            <w:pPr>
              <w:rPr>
                <w:b/>
              </w:rPr>
            </w:pPr>
            <w:r>
              <w:rPr>
                <w:b/>
              </w:rPr>
              <w:t>земельный участок (совместная)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8A59AD" w:rsidRDefault="0030252D">
            <w:pPr>
              <w:rPr>
                <w:b/>
              </w:rPr>
            </w:pPr>
            <w:r>
              <w:rPr>
                <w:b/>
              </w:rPr>
              <w:t>400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8A59AD" w:rsidRDefault="0030252D">
            <w:pPr>
              <w:rPr>
                <w:b/>
              </w:rPr>
            </w:pPr>
            <w:r w:rsidRPr="008A59AD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CD6A67">
              <w:rPr>
                <w:b/>
              </w:rPr>
              <w:t>а/м Шевроле</w:t>
            </w:r>
          </w:p>
          <w:p w:rsidR="0030252D" w:rsidRPr="00CD6A67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</w:tr>
      <w:tr w:rsidR="0030252D" w:rsidTr="000051F9">
        <w:trPr>
          <w:gridBefore w:val="1"/>
          <w:wBefore w:w="6" w:type="dxa"/>
          <w:trHeight w:val="368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8A59AD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8A59AD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8A59AD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8A59AD" w:rsidRDefault="0030252D">
            <w:pPr>
              <w:rPr>
                <w:b/>
              </w:rPr>
            </w:pPr>
            <w:r w:rsidRPr="008A59AD">
              <w:rPr>
                <w:b/>
              </w:rPr>
              <w:t>квартира</w:t>
            </w:r>
          </w:p>
          <w:p w:rsidR="0030252D" w:rsidRPr="008A59AD" w:rsidRDefault="0030252D">
            <w:pPr>
              <w:rPr>
                <w:b/>
              </w:rPr>
            </w:pPr>
            <w:r w:rsidRPr="008A59AD">
              <w:rPr>
                <w:b/>
              </w:rPr>
              <w:t>(долевая собственность, 1/</w:t>
            </w:r>
            <w:r>
              <w:rPr>
                <w:b/>
              </w:rPr>
              <w:t>3</w:t>
            </w:r>
            <w:r w:rsidRPr="008A59AD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8A59AD" w:rsidRDefault="0030252D">
            <w:pPr>
              <w:rPr>
                <w:b/>
              </w:rPr>
            </w:pPr>
            <w:r w:rsidRPr="008A59AD">
              <w:rPr>
                <w:b/>
              </w:rPr>
              <w:t>2</w:t>
            </w:r>
            <w:r>
              <w:rPr>
                <w:b/>
              </w:rPr>
              <w:t>1</w:t>
            </w:r>
            <w:r w:rsidRPr="008A59AD">
              <w:rPr>
                <w:b/>
              </w:rPr>
              <w:t>,</w:t>
            </w:r>
            <w:r>
              <w:rPr>
                <w:b/>
              </w:rPr>
              <w:t>3 –</w:t>
            </w:r>
            <w:r w:rsidRPr="008A59AD">
              <w:rPr>
                <w:b/>
              </w:rPr>
              <w:t>общая</w:t>
            </w:r>
          </w:p>
          <w:p w:rsidR="0030252D" w:rsidRPr="008A59AD" w:rsidRDefault="0030252D">
            <w:pPr>
              <w:rPr>
                <w:b/>
              </w:rPr>
            </w:pPr>
            <w:r>
              <w:rPr>
                <w:b/>
              </w:rPr>
              <w:t xml:space="preserve">7,1 – </w:t>
            </w:r>
            <w:r w:rsidRPr="008A59AD">
              <w:rPr>
                <w:b/>
              </w:rPr>
              <w:t>доля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8A59AD" w:rsidRDefault="0030252D">
            <w:pPr>
              <w:rPr>
                <w:b/>
              </w:rPr>
            </w:pPr>
            <w:r w:rsidRPr="008A59AD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368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8A59AD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8A59AD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8A59AD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8A59AD" w:rsidRDefault="0030252D">
            <w:pPr>
              <w:rPr>
                <w:b/>
              </w:rPr>
            </w:pPr>
            <w:r>
              <w:rPr>
                <w:b/>
              </w:rPr>
              <w:t>квартира</w:t>
            </w:r>
          </w:p>
          <w:p w:rsidR="0030252D" w:rsidRPr="008A59AD" w:rsidRDefault="0030252D">
            <w:pPr>
              <w:rPr>
                <w:b/>
              </w:rPr>
            </w:pPr>
            <w:r w:rsidRPr="008A59AD">
              <w:rPr>
                <w:b/>
              </w:rPr>
              <w:t>(</w:t>
            </w:r>
            <w:r>
              <w:rPr>
                <w:b/>
              </w:rPr>
              <w:t>совместная собственность</w:t>
            </w:r>
            <w:r w:rsidRPr="008A59AD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8A59AD" w:rsidRDefault="0030252D">
            <w:pPr>
              <w:rPr>
                <w:b/>
              </w:rPr>
            </w:pPr>
            <w:r w:rsidRPr="008A59AD">
              <w:rPr>
                <w:b/>
              </w:rPr>
              <w:t>3</w:t>
            </w:r>
            <w:r>
              <w:rPr>
                <w:b/>
              </w:rPr>
              <w:t>2</w:t>
            </w:r>
            <w:r w:rsidRPr="008A59AD">
              <w:rPr>
                <w:b/>
              </w:rPr>
              <w:t>,</w:t>
            </w:r>
            <w:r>
              <w:rPr>
                <w:b/>
              </w:rPr>
              <w:t>8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8A59AD" w:rsidRDefault="0030252D">
            <w:pPr>
              <w:rPr>
                <w:b/>
              </w:rPr>
            </w:pPr>
            <w:r w:rsidRPr="008A59AD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366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8A59AD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8A59AD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8A59AD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8A59AD" w:rsidRDefault="0030252D">
            <w:pPr>
              <w:rPr>
                <w:b/>
              </w:rPr>
            </w:pPr>
            <w:r w:rsidRPr="008A59AD">
              <w:rPr>
                <w:b/>
              </w:rPr>
              <w:t>гараж</w:t>
            </w:r>
          </w:p>
          <w:p w:rsidR="0030252D" w:rsidRPr="008A59AD" w:rsidRDefault="0030252D">
            <w:pPr>
              <w:rPr>
                <w:b/>
              </w:rPr>
            </w:pPr>
            <w:r w:rsidRPr="008A59AD">
              <w:rPr>
                <w:b/>
              </w:rPr>
              <w:t>( собственность)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8A59AD" w:rsidRDefault="0030252D">
            <w:pPr>
              <w:rPr>
                <w:b/>
              </w:rPr>
            </w:pPr>
            <w:r w:rsidRPr="008A59AD">
              <w:rPr>
                <w:b/>
              </w:rPr>
              <w:t>16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8A59AD" w:rsidRDefault="0030252D">
            <w:pPr>
              <w:rPr>
                <w:b/>
              </w:rPr>
            </w:pPr>
            <w:r w:rsidRPr="008A59AD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366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8A59AD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8A59AD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8A59AD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8A59AD" w:rsidRDefault="0030252D">
            <w:pPr>
              <w:rPr>
                <w:b/>
              </w:rPr>
            </w:pPr>
            <w:r w:rsidRPr="008A59AD">
              <w:rPr>
                <w:b/>
              </w:rPr>
              <w:t>дача</w:t>
            </w:r>
          </w:p>
          <w:p w:rsidR="0030252D" w:rsidRPr="008A59AD" w:rsidRDefault="0030252D">
            <w:pPr>
              <w:rPr>
                <w:b/>
              </w:rPr>
            </w:pPr>
            <w:r w:rsidRPr="008A59AD">
              <w:rPr>
                <w:b/>
              </w:rPr>
              <w:t>(</w:t>
            </w:r>
            <w:r>
              <w:rPr>
                <w:b/>
              </w:rPr>
              <w:t>совместная</w:t>
            </w:r>
            <w:r w:rsidRPr="008A59AD">
              <w:rPr>
                <w:b/>
              </w:rPr>
              <w:t xml:space="preserve"> собственность)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8A59AD" w:rsidRDefault="0030252D">
            <w:pPr>
              <w:rPr>
                <w:b/>
              </w:rPr>
            </w:pPr>
            <w:r w:rsidRPr="008A59AD">
              <w:rPr>
                <w:b/>
              </w:rPr>
              <w:t>34,2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8A59AD" w:rsidRDefault="0030252D">
            <w:pPr>
              <w:rPr>
                <w:b/>
              </w:rPr>
            </w:pPr>
            <w:r w:rsidRPr="008A59AD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633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CD6A67" w:rsidRDefault="0030252D">
            <w:pPr>
              <w:rPr>
                <w:b/>
              </w:rPr>
            </w:pPr>
            <w:r w:rsidRPr="00CD6A67">
              <w:rPr>
                <w:b/>
              </w:rPr>
              <w:t>Супруга</w:t>
            </w: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CD6A67" w:rsidRDefault="0030252D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CD6A67" w:rsidRDefault="0030252D">
            <w:pPr>
              <w:jc w:val="center"/>
              <w:rPr>
                <w:b/>
              </w:rPr>
            </w:pPr>
            <w:r w:rsidRPr="00CD6A67">
              <w:rPr>
                <w:b/>
              </w:rPr>
              <w:t>9</w:t>
            </w:r>
            <w:r>
              <w:rPr>
                <w:b/>
              </w:rPr>
              <w:t>3</w:t>
            </w:r>
            <w:r w:rsidRPr="00CD6A67">
              <w:rPr>
                <w:b/>
              </w:rPr>
              <w:t xml:space="preserve"> </w:t>
            </w:r>
            <w:r>
              <w:rPr>
                <w:b/>
              </w:rPr>
              <w:t>169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CD6A67" w:rsidRDefault="0030252D">
            <w:pPr>
              <w:rPr>
                <w:b/>
              </w:rPr>
            </w:pPr>
            <w:r w:rsidRPr="00CD6A67">
              <w:rPr>
                <w:b/>
              </w:rPr>
              <w:t>квартира</w:t>
            </w:r>
          </w:p>
          <w:p w:rsidR="0030252D" w:rsidRPr="00CD6A67" w:rsidRDefault="0030252D">
            <w:pPr>
              <w:rPr>
                <w:b/>
              </w:rPr>
            </w:pPr>
            <w:r w:rsidRPr="00CD6A67">
              <w:rPr>
                <w:b/>
              </w:rPr>
              <w:t xml:space="preserve">(собственность долевая, </w:t>
            </w:r>
            <w:r>
              <w:rPr>
                <w:b/>
              </w:rPr>
              <w:t>1</w:t>
            </w:r>
            <w:r w:rsidRPr="00CD6A67">
              <w:rPr>
                <w:b/>
              </w:rPr>
              <w:t>/3)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8A59AD" w:rsidRDefault="0030252D" w:rsidP="00CD6A67">
            <w:pPr>
              <w:rPr>
                <w:b/>
              </w:rPr>
            </w:pPr>
            <w:r w:rsidRPr="008A59AD">
              <w:rPr>
                <w:b/>
              </w:rPr>
              <w:t>2</w:t>
            </w:r>
            <w:r>
              <w:rPr>
                <w:b/>
              </w:rPr>
              <w:t>1</w:t>
            </w:r>
            <w:r w:rsidRPr="008A59AD">
              <w:rPr>
                <w:b/>
              </w:rPr>
              <w:t>,</w:t>
            </w:r>
            <w:r>
              <w:rPr>
                <w:b/>
              </w:rPr>
              <w:t>3 –</w:t>
            </w:r>
            <w:r w:rsidRPr="008A59AD">
              <w:rPr>
                <w:b/>
              </w:rPr>
              <w:t>общая</w:t>
            </w:r>
          </w:p>
          <w:p w:rsidR="0030252D" w:rsidRPr="00CD6A67" w:rsidRDefault="0030252D" w:rsidP="00CD6A67">
            <w:pPr>
              <w:rPr>
                <w:b/>
              </w:rPr>
            </w:pPr>
            <w:r>
              <w:rPr>
                <w:b/>
              </w:rPr>
              <w:t xml:space="preserve">7,1 – </w:t>
            </w:r>
            <w:r w:rsidRPr="008A59AD">
              <w:rPr>
                <w:b/>
              </w:rPr>
              <w:t>доля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CD6A67" w:rsidRDefault="0030252D">
            <w:pPr>
              <w:rPr>
                <w:b/>
              </w:rPr>
            </w:pPr>
            <w:r w:rsidRPr="00CD6A67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C70640" w:rsidRDefault="0030252D">
            <w:pPr>
              <w:rPr>
                <w:color w:val="000000"/>
              </w:rPr>
            </w:pPr>
            <w:r w:rsidRPr="00C70640">
              <w:rPr>
                <w:color w:val="000000"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633"/>
        </w:trPr>
        <w:tc>
          <w:tcPr>
            <w:tcW w:w="21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CD6A67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CD6A67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CD6A67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D6A67" w:rsidRDefault="0030252D">
            <w:pPr>
              <w:rPr>
                <w:b/>
              </w:rPr>
            </w:pPr>
            <w:r w:rsidRPr="00CD6A67">
              <w:rPr>
                <w:b/>
              </w:rPr>
              <w:t>квартира</w:t>
            </w:r>
          </w:p>
          <w:p w:rsidR="0030252D" w:rsidRPr="00CD6A67" w:rsidRDefault="0030252D">
            <w:pPr>
              <w:rPr>
                <w:b/>
              </w:rPr>
            </w:pPr>
            <w:r w:rsidRPr="00CD6A67">
              <w:rPr>
                <w:b/>
              </w:rPr>
              <w:t>(</w:t>
            </w:r>
            <w:r>
              <w:rPr>
                <w:b/>
              </w:rPr>
              <w:t>совместная</w:t>
            </w:r>
            <w:r w:rsidRPr="00CD6A67">
              <w:rPr>
                <w:b/>
              </w:rPr>
              <w:t xml:space="preserve"> собственность)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D6A67" w:rsidRDefault="0030252D">
            <w:pPr>
              <w:rPr>
                <w:b/>
              </w:rPr>
            </w:pPr>
            <w:r w:rsidRPr="00CD6A67">
              <w:rPr>
                <w:b/>
              </w:rPr>
              <w:t>32,8-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D6A67" w:rsidRDefault="0030252D">
            <w:pPr>
              <w:rPr>
                <w:b/>
              </w:rPr>
            </w:pPr>
            <w:r w:rsidRPr="00CD6A67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>
            <w:pPr>
              <w:rPr>
                <w:color w:val="FF0000"/>
              </w:rPr>
            </w:pPr>
          </w:p>
        </w:tc>
      </w:tr>
      <w:tr w:rsidR="0030252D" w:rsidTr="000051F9">
        <w:trPr>
          <w:gridBefore w:val="1"/>
          <w:wBefore w:w="6" w:type="dxa"/>
          <w:trHeight w:val="540"/>
        </w:trPr>
        <w:tc>
          <w:tcPr>
            <w:tcW w:w="21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CD6A67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CD6A67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CD6A67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CD6A67" w:rsidRDefault="0030252D" w:rsidP="00C27E14">
            <w:pPr>
              <w:rPr>
                <w:b/>
              </w:rPr>
            </w:pPr>
            <w:r>
              <w:rPr>
                <w:b/>
              </w:rPr>
              <w:t>земельный участок (совместная)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400</w:t>
            </w:r>
          </w:p>
          <w:p w:rsidR="0030252D" w:rsidRPr="00CD6A67" w:rsidRDefault="0030252D">
            <w:pPr>
              <w:rPr>
                <w:b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CD6A67">
              <w:rPr>
                <w:b/>
              </w:rPr>
              <w:t>Россия</w:t>
            </w:r>
          </w:p>
          <w:p w:rsidR="0030252D" w:rsidRPr="00CD6A67" w:rsidRDefault="0030252D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>
            <w:pPr>
              <w:rPr>
                <w:color w:val="FF0000"/>
              </w:rPr>
            </w:pPr>
          </w:p>
        </w:tc>
      </w:tr>
      <w:tr w:rsidR="0030252D" w:rsidTr="000051F9">
        <w:trPr>
          <w:gridBefore w:val="1"/>
          <w:wBefore w:w="6" w:type="dxa"/>
          <w:trHeight w:val="270"/>
        </w:trPr>
        <w:tc>
          <w:tcPr>
            <w:tcW w:w="2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CD6A67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CD6A67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CD6A67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C27E14">
            <w:pPr>
              <w:rPr>
                <w:b/>
              </w:rPr>
            </w:pPr>
            <w:r>
              <w:rPr>
                <w:b/>
              </w:rPr>
              <w:t xml:space="preserve">гараж </w:t>
            </w:r>
          </w:p>
          <w:p w:rsidR="0030252D" w:rsidRDefault="0030252D" w:rsidP="00C27E14">
            <w:pPr>
              <w:rPr>
                <w:b/>
              </w:rPr>
            </w:pPr>
            <w:r>
              <w:rPr>
                <w:b/>
              </w:rPr>
              <w:t>(совместная)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C27E14">
            <w:pPr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D6A67" w:rsidRDefault="0030252D" w:rsidP="00C27E14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>
            <w:pPr>
              <w:rPr>
                <w:color w:val="FF0000"/>
              </w:rPr>
            </w:pPr>
          </w:p>
        </w:tc>
      </w:tr>
      <w:tr w:rsidR="0030252D" w:rsidTr="000051F9">
        <w:trPr>
          <w:gridBefore w:val="1"/>
          <w:wBefore w:w="6" w:type="dxa"/>
          <w:trHeight w:val="547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56167" w:rsidRDefault="0030252D">
            <w:pPr>
              <w:rPr>
                <w:b/>
              </w:rPr>
            </w:pPr>
            <w:r w:rsidRPr="00156167">
              <w:rPr>
                <w:b/>
              </w:rPr>
              <w:t>Суродин В.И.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56167" w:rsidRDefault="0030252D">
            <w:pPr>
              <w:rPr>
                <w:b/>
              </w:rPr>
            </w:pPr>
            <w:r w:rsidRPr="00156167">
              <w:rPr>
                <w:b/>
              </w:rPr>
              <w:t>Заместитель начальника Главного управления Минюста России по Новосибирской области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56167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1 0</w:t>
            </w:r>
            <w:r w:rsidRPr="00156167">
              <w:rPr>
                <w:b/>
              </w:rPr>
              <w:t>8</w:t>
            </w:r>
            <w:r>
              <w:rPr>
                <w:b/>
              </w:rPr>
              <w:t>6 718,76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156167" w:rsidRDefault="0030252D">
            <w:pPr>
              <w:rPr>
                <w:b/>
              </w:rPr>
            </w:pPr>
            <w:r w:rsidRPr="00156167">
              <w:rPr>
                <w:b/>
              </w:rPr>
              <w:t>квартира</w:t>
            </w:r>
            <w:r w:rsidRPr="00156167">
              <w:rPr>
                <w:b/>
              </w:rPr>
              <w:br/>
            </w: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156167" w:rsidRDefault="0030252D">
            <w:pPr>
              <w:rPr>
                <w:b/>
              </w:rPr>
            </w:pPr>
            <w:r w:rsidRPr="00156167">
              <w:rPr>
                <w:b/>
              </w:rPr>
              <w:t>41,6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156167" w:rsidRDefault="0030252D">
            <w:pPr>
              <w:rPr>
                <w:b/>
              </w:rPr>
            </w:pPr>
            <w:r w:rsidRPr="00156167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156167">
              <w:rPr>
                <w:b/>
              </w:rPr>
              <w:t>а/м Форд Мондео</w:t>
            </w:r>
          </w:p>
          <w:p w:rsidR="0030252D" w:rsidRPr="00156167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</w:tr>
      <w:tr w:rsidR="0030252D" w:rsidTr="000051F9">
        <w:trPr>
          <w:gridBefore w:val="1"/>
          <w:wBefore w:w="6" w:type="dxa"/>
          <w:trHeight w:val="368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56167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56167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56167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156167" w:rsidRDefault="0030252D">
            <w:pPr>
              <w:rPr>
                <w:b/>
              </w:rPr>
            </w:pPr>
            <w:r w:rsidRPr="00156167">
              <w:rPr>
                <w:b/>
              </w:rPr>
              <w:t>квартира</w:t>
            </w:r>
            <w:r w:rsidRPr="00156167">
              <w:rPr>
                <w:b/>
              </w:rPr>
              <w:br/>
            </w: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156167" w:rsidRDefault="0030252D">
            <w:pPr>
              <w:rPr>
                <w:b/>
              </w:rPr>
            </w:pPr>
            <w:r w:rsidRPr="00156167">
              <w:rPr>
                <w:b/>
              </w:rPr>
              <w:t>57,5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156167" w:rsidRDefault="0030252D">
            <w:pPr>
              <w:rPr>
                <w:b/>
              </w:rPr>
            </w:pPr>
            <w:r w:rsidRPr="00156167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56167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366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56167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56167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56167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квартира</w:t>
            </w:r>
            <w:r w:rsidRPr="00156167">
              <w:rPr>
                <w:b/>
              </w:rPr>
              <w:t xml:space="preserve"> </w:t>
            </w:r>
          </w:p>
          <w:p w:rsidR="0030252D" w:rsidRPr="00156167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156167" w:rsidRDefault="0030252D">
            <w:pPr>
              <w:rPr>
                <w:b/>
              </w:rPr>
            </w:pPr>
            <w:r>
              <w:rPr>
                <w:b/>
              </w:rPr>
              <w:t>74</w:t>
            </w:r>
            <w:r w:rsidRPr="00156167">
              <w:rPr>
                <w:b/>
              </w:rPr>
              <w:t>,</w:t>
            </w:r>
            <w:r>
              <w:rPr>
                <w:b/>
              </w:rPr>
              <w:t>8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156167" w:rsidRDefault="0030252D">
            <w:pPr>
              <w:rPr>
                <w:b/>
              </w:rPr>
            </w:pPr>
            <w:r w:rsidRPr="00156167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56167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366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56167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56167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56167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156167" w:rsidRDefault="0030252D">
            <w:pPr>
              <w:rPr>
                <w:b/>
              </w:rPr>
            </w:pPr>
            <w:r w:rsidRPr="00156167">
              <w:rPr>
                <w:b/>
              </w:rPr>
              <w:t xml:space="preserve">гараж </w:t>
            </w:r>
          </w:p>
          <w:p w:rsidR="0030252D" w:rsidRPr="00156167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156167" w:rsidRDefault="0030252D">
            <w:pPr>
              <w:rPr>
                <w:b/>
              </w:rPr>
            </w:pPr>
            <w:r>
              <w:rPr>
                <w:b/>
              </w:rPr>
              <w:t>26</w:t>
            </w:r>
            <w:r w:rsidRPr="00156167">
              <w:rPr>
                <w:b/>
              </w:rPr>
              <w:t>,</w:t>
            </w:r>
            <w:r>
              <w:rPr>
                <w:b/>
              </w:rPr>
              <w:t>6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156167" w:rsidRDefault="0030252D">
            <w:pPr>
              <w:rPr>
                <w:b/>
              </w:rPr>
            </w:pPr>
            <w:r w:rsidRPr="00156167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56167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366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56167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56167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56167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156167" w:rsidRDefault="0030252D">
            <w:pPr>
              <w:rPr>
                <w:b/>
              </w:rPr>
            </w:pPr>
            <w:r w:rsidRPr="00156167">
              <w:rPr>
                <w:b/>
              </w:rPr>
              <w:t>садовый дом</w:t>
            </w:r>
          </w:p>
          <w:p w:rsidR="0030252D" w:rsidRPr="00156167" w:rsidRDefault="0030252D">
            <w:pPr>
              <w:rPr>
                <w:b/>
              </w:rPr>
            </w:pPr>
            <w:r w:rsidRPr="00156167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156167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156167" w:rsidRDefault="0030252D">
            <w:pPr>
              <w:rPr>
                <w:b/>
              </w:rPr>
            </w:pPr>
            <w:r w:rsidRPr="00156167">
              <w:rPr>
                <w:b/>
              </w:rPr>
              <w:t>62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156167" w:rsidRDefault="0030252D">
            <w:pPr>
              <w:rPr>
                <w:b/>
              </w:rPr>
            </w:pPr>
            <w:r w:rsidRPr="00156167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56167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366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56167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56167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56167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156167">
              <w:rPr>
                <w:b/>
              </w:rPr>
              <w:t xml:space="preserve">садовый участок </w:t>
            </w:r>
          </w:p>
          <w:p w:rsidR="0030252D" w:rsidRPr="00156167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56167" w:rsidRDefault="0030252D">
            <w:pPr>
              <w:rPr>
                <w:b/>
              </w:rPr>
            </w:pPr>
            <w:r w:rsidRPr="00156167">
              <w:rPr>
                <w:b/>
              </w:rPr>
              <w:t>428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56167" w:rsidRDefault="0030252D">
            <w:pPr>
              <w:rPr>
                <w:b/>
              </w:rPr>
            </w:pPr>
            <w:r w:rsidRPr="00156167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56167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337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56167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56167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56167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 xml:space="preserve">гараж  </w:t>
            </w:r>
          </w:p>
          <w:p w:rsidR="0030252D" w:rsidRPr="00156167" w:rsidRDefault="0030252D">
            <w:pPr>
              <w:rPr>
                <w:b/>
              </w:rPr>
            </w:pPr>
            <w:r>
              <w:rPr>
                <w:b/>
              </w:rPr>
              <w:t>(пользование</w:t>
            </w:r>
            <w:r w:rsidRPr="00156167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56167" w:rsidRDefault="0030252D">
            <w:pPr>
              <w:rPr>
                <w:b/>
              </w:rPr>
            </w:pPr>
            <w:r w:rsidRPr="00156167">
              <w:rPr>
                <w:b/>
              </w:rPr>
              <w:t>3</w:t>
            </w:r>
            <w:r>
              <w:rPr>
                <w:b/>
              </w:rPr>
              <w:t>2</w:t>
            </w:r>
            <w:r w:rsidRPr="00156167">
              <w:rPr>
                <w:b/>
              </w:rPr>
              <w:t>,</w:t>
            </w:r>
            <w:r>
              <w:rPr>
                <w:b/>
              </w:rPr>
              <w:t>8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56167" w:rsidRDefault="0030252D">
            <w:pPr>
              <w:rPr>
                <w:b/>
              </w:rPr>
            </w:pPr>
            <w:r w:rsidRPr="00156167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56167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519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56167" w:rsidRDefault="0030252D">
            <w:pPr>
              <w:rPr>
                <w:b/>
              </w:rPr>
            </w:pPr>
            <w:r w:rsidRPr="00156167">
              <w:rPr>
                <w:b/>
              </w:rPr>
              <w:t>Хрущев О. Н.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156167" w:rsidRDefault="0030252D">
            <w:pPr>
              <w:rPr>
                <w:b/>
              </w:rPr>
            </w:pPr>
            <w:r>
              <w:rPr>
                <w:b/>
              </w:rPr>
              <w:t>Заместитель</w:t>
            </w:r>
            <w:r w:rsidRPr="00156167">
              <w:rPr>
                <w:b/>
              </w:rPr>
              <w:t xml:space="preserve"> начальника Главного управления Минюста России по Новосибирской области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56167" w:rsidRDefault="0030252D">
            <w:pPr>
              <w:jc w:val="center"/>
              <w:rPr>
                <w:b/>
              </w:rPr>
            </w:pPr>
            <w:r w:rsidRPr="00156167">
              <w:rPr>
                <w:b/>
              </w:rPr>
              <w:t>5</w:t>
            </w:r>
            <w:r>
              <w:rPr>
                <w:b/>
              </w:rPr>
              <w:t>74</w:t>
            </w:r>
            <w:r w:rsidRPr="00156167">
              <w:rPr>
                <w:b/>
              </w:rPr>
              <w:t> </w:t>
            </w:r>
            <w:r>
              <w:rPr>
                <w:b/>
              </w:rPr>
              <w:t>712</w:t>
            </w:r>
            <w:r w:rsidRPr="00156167">
              <w:rPr>
                <w:b/>
              </w:rPr>
              <w:t>,</w:t>
            </w:r>
            <w:r>
              <w:rPr>
                <w:b/>
              </w:rPr>
              <w:t>84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56167" w:rsidRDefault="0030252D">
            <w:pPr>
              <w:rPr>
                <w:b/>
              </w:rPr>
            </w:pPr>
            <w:r w:rsidRPr="00156167">
              <w:rPr>
                <w:b/>
              </w:rPr>
              <w:t>квартира</w:t>
            </w:r>
          </w:p>
          <w:p w:rsidR="0030252D" w:rsidRPr="00156167" w:rsidRDefault="0030252D">
            <w:pPr>
              <w:rPr>
                <w:b/>
              </w:rPr>
            </w:pPr>
            <w:r w:rsidRPr="00156167">
              <w:rPr>
                <w:b/>
              </w:rPr>
              <w:t>(</w:t>
            </w:r>
            <w:r>
              <w:rPr>
                <w:b/>
              </w:rPr>
              <w:t>пользование</w:t>
            </w:r>
            <w:r w:rsidRPr="00156167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56167" w:rsidRDefault="0030252D">
            <w:pPr>
              <w:rPr>
                <w:b/>
              </w:rPr>
            </w:pPr>
            <w:r>
              <w:rPr>
                <w:b/>
              </w:rPr>
              <w:t>30,7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56167" w:rsidRDefault="0030252D">
            <w:pPr>
              <w:rPr>
                <w:b/>
              </w:rPr>
            </w:pPr>
            <w:r w:rsidRPr="00156167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56167" w:rsidRDefault="0030252D">
            <w:pPr>
              <w:rPr>
                <w:b/>
              </w:rPr>
            </w:pPr>
            <w:r w:rsidRPr="00156167"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965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56167" w:rsidRDefault="0030252D">
            <w:pPr>
              <w:rPr>
                <w:b/>
              </w:rPr>
            </w:pPr>
            <w:r>
              <w:rPr>
                <w:b/>
              </w:rPr>
              <w:t>Дочь</w:t>
            </w:r>
          </w:p>
        </w:tc>
        <w:tc>
          <w:tcPr>
            <w:tcW w:w="3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56167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56167" w:rsidRDefault="0030252D" w:rsidP="00180CAF">
            <w:pPr>
              <w:rPr>
                <w:b/>
              </w:rPr>
            </w:pPr>
            <w:r w:rsidRPr="00156167">
              <w:rPr>
                <w:b/>
              </w:rPr>
              <w:t>квартира</w:t>
            </w:r>
          </w:p>
          <w:p w:rsidR="0030252D" w:rsidRPr="00156167" w:rsidRDefault="0030252D" w:rsidP="00180CAF">
            <w:pPr>
              <w:rPr>
                <w:b/>
              </w:rPr>
            </w:pPr>
            <w:r w:rsidRPr="00156167">
              <w:rPr>
                <w:b/>
              </w:rPr>
              <w:t>(</w:t>
            </w:r>
            <w:r>
              <w:rPr>
                <w:b/>
              </w:rPr>
              <w:t>пользование</w:t>
            </w:r>
            <w:r w:rsidRPr="00156167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56167" w:rsidRDefault="0030252D" w:rsidP="00180CAF">
            <w:pPr>
              <w:rPr>
                <w:b/>
              </w:rPr>
            </w:pPr>
            <w:r>
              <w:rPr>
                <w:b/>
              </w:rPr>
              <w:t>30,7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56167" w:rsidRDefault="0030252D" w:rsidP="00180CAF">
            <w:pPr>
              <w:rPr>
                <w:b/>
              </w:rPr>
            </w:pPr>
            <w:r w:rsidRPr="00156167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56167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965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Возжаева Т.В.</w:t>
            </w:r>
          </w:p>
        </w:tc>
        <w:tc>
          <w:tcPr>
            <w:tcW w:w="3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9172D" w:rsidRDefault="0030252D" w:rsidP="005B5238">
            <w:pPr>
              <w:rPr>
                <w:b/>
              </w:rPr>
            </w:pPr>
            <w:r w:rsidRPr="0039172D">
              <w:rPr>
                <w:b/>
              </w:rPr>
              <w:t xml:space="preserve">Начальник Управления Минюста России по </w:t>
            </w:r>
            <w:r>
              <w:rPr>
                <w:b/>
              </w:rPr>
              <w:t>Иркутской области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856 388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56167" w:rsidRDefault="0030252D" w:rsidP="005B5238">
            <w:pPr>
              <w:rPr>
                <w:b/>
              </w:rPr>
            </w:pPr>
            <w:r w:rsidRPr="00156167">
              <w:rPr>
                <w:b/>
              </w:rPr>
              <w:t>квартира</w:t>
            </w:r>
          </w:p>
          <w:p w:rsidR="0030252D" w:rsidRPr="00156167" w:rsidRDefault="0030252D" w:rsidP="005B5238">
            <w:pPr>
              <w:rPr>
                <w:b/>
              </w:rPr>
            </w:pPr>
            <w:r w:rsidRPr="00156167">
              <w:rPr>
                <w:b/>
              </w:rPr>
              <w:t>(</w:t>
            </w:r>
            <w:r>
              <w:rPr>
                <w:b/>
              </w:rPr>
              <w:t>пользование</w:t>
            </w:r>
            <w:r w:rsidRPr="00156167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56167" w:rsidRDefault="0030252D" w:rsidP="005B5238">
            <w:pPr>
              <w:rPr>
                <w:b/>
              </w:rPr>
            </w:pPr>
            <w:r>
              <w:rPr>
                <w:b/>
              </w:rPr>
              <w:t>86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56167" w:rsidRDefault="0030252D" w:rsidP="005B5238">
            <w:pPr>
              <w:rPr>
                <w:b/>
              </w:rPr>
            </w:pPr>
            <w:r w:rsidRPr="00156167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а/м Шевроле Лачети</w:t>
            </w:r>
          </w:p>
          <w:p w:rsidR="0030252D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</w:tr>
      <w:tr w:rsidR="0030252D" w:rsidTr="000051F9">
        <w:trPr>
          <w:gridBefore w:val="1"/>
          <w:wBefore w:w="6" w:type="dxa"/>
          <w:trHeight w:val="965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Меринов М.Н.</w:t>
            </w:r>
          </w:p>
        </w:tc>
        <w:tc>
          <w:tcPr>
            <w:tcW w:w="3059" w:type="dxa"/>
            <w:tcBorders>
              <w:left w:val="single" w:sz="4" w:space="0" w:color="auto"/>
              <w:right w:val="single" w:sz="4" w:space="0" w:color="auto"/>
            </w:tcBorders>
          </w:tcPr>
          <w:p w:rsidR="0030252D" w:rsidRPr="0039172D" w:rsidRDefault="0030252D" w:rsidP="005B5238">
            <w:pPr>
              <w:rPr>
                <w:b/>
              </w:rPr>
            </w:pPr>
            <w:r>
              <w:rPr>
                <w:b/>
              </w:rPr>
              <w:t>Заместитель начальника Управления</w:t>
            </w:r>
            <w:r w:rsidRPr="0039172D">
              <w:rPr>
                <w:b/>
              </w:rPr>
              <w:t xml:space="preserve"> по </w:t>
            </w:r>
            <w:r>
              <w:rPr>
                <w:b/>
              </w:rPr>
              <w:t>Иркутской области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471 547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56167" w:rsidRDefault="0030252D" w:rsidP="005B5238">
            <w:pPr>
              <w:rPr>
                <w:b/>
              </w:rPr>
            </w:pPr>
            <w:r w:rsidRPr="00156167">
              <w:rPr>
                <w:b/>
              </w:rPr>
              <w:t>квартира</w:t>
            </w:r>
          </w:p>
          <w:p w:rsidR="0030252D" w:rsidRPr="00156167" w:rsidRDefault="0030252D" w:rsidP="005B5238">
            <w:pPr>
              <w:rPr>
                <w:b/>
              </w:rPr>
            </w:pPr>
            <w:r w:rsidRPr="00156167">
              <w:rPr>
                <w:b/>
              </w:rPr>
              <w:t>(</w:t>
            </w:r>
            <w:r>
              <w:rPr>
                <w:b/>
              </w:rPr>
              <w:t>индивидуальная)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56167" w:rsidRDefault="0030252D" w:rsidP="005B5238">
            <w:pPr>
              <w:rPr>
                <w:b/>
              </w:rPr>
            </w:pPr>
            <w:r>
              <w:rPr>
                <w:b/>
              </w:rPr>
              <w:t>61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56167" w:rsidRDefault="0030252D" w:rsidP="005B5238">
            <w:pPr>
              <w:rPr>
                <w:b/>
              </w:rPr>
            </w:pPr>
            <w:r w:rsidRPr="00156167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а/м Тойота Харриер</w:t>
            </w:r>
          </w:p>
          <w:p w:rsidR="0030252D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</w:tr>
      <w:tr w:rsidR="0030252D" w:rsidTr="000051F9">
        <w:trPr>
          <w:gridBefore w:val="1"/>
          <w:wBefore w:w="6" w:type="dxa"/>
          <w:trHeight w:val="533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Супруга</w:t>
            </w:r>
          </w:p>
        </w:tc>
        <w:tc>
          <w:tcPr>
            <w:tcW w:w="3059" w:type="dxa"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 w:rsidP="005B5238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56167" w:rsidRDefault="0030252D" w:rsidP="005B5238">
            <w:pPr>
              <w:rPr>
                <w:b/>
              </w:rPr>
            </w:pPr>
            <w:r w:rsidRPr="00156167">
              <w:rPr>
                <w:b/>
              </w:rPr>
              <w:t>квартира</w:t>
            </w:r>
          </w:p>
          <w:p w:rsidR="0030252D" w:rsidRPr="00156167" w:rsidRDefault="0030252D" w:rsidP="005B5238">
            <w:pPr>
              <w:rPr>
                <w:b/>
              </w:rPr>
            </w:pPr>
            <w:r w:rsidRPr="00156167">
              <w:rPr>
                <w:b/>
              </w:rPr>
              <w:t>(</w:t>
            </w:r>
            <w:r>
              <w:rPr>
                <w:b/>
              </w:rPr>
              <w:t>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56167" w:rsidRDefault="0030252D" w:rsidP="005B5238">
            <w:pPr>
              <w:rPr>
                <w:b/>
              </w:rPr>
            </w:pPr>
            <w:r>
              <w:rPr>
                <w:b/>
              </w:rPr>
              <w:t>61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56167" w:rsidRDefault="0030252D" w:rsidP="005B5238">
            <w:pPr>
              <w:rPr>
                <w:b/>
              </w:rPr>
            </w:pPr>
            <w:r w:rsidRPr="00156167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499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Дочь</w:t>
            </w:r>
          </w:p>
        </w:tc>
        <w:tc>
          <w:tcPr>
            <w:tcW w:w="3059" w:type="dxa"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 w:rsidP="005B5238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56167" w:rsidRDefault="0030252D" w:rsidP="005B5238">
            <w:pPr>
              <w:rPr>
                <w:b/>
              </w:rPr>
            </w:pPr>
            <w:r w:rsidRPr="00156167">
              <w:rPr>
                <w:b/>
              </w:rPr>
              <w:t>квартира</w:t>
            </w:r>
          </w:p>
          <w:p w:rsidR="0030252D" w:rsidRPr="00156167" w:rsidRDefault="0030252D" w:rsidP="005B5238">
            <w:pPr>
              <w:rPr>
                <w:b/>
              </w:rPr>
            </w:pPr>
            <w:r w:rsidRPr="00156167">
              <w:rPr>
                <w:b/>
              </w:rPr>
              <w:t>(</w:t>
            </w:r>
            <w:r>
              <w:rPr>
                <w:b/>
              </w:rPr>
              <w:t>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56167" w:rsidRDefault="0030252D" w:rsidP="005B5238">
            <w:pPr>
              <w:rPr>
                <w:b/>
              </w:rPr>
            </w:pPr>
            <w:r>
              <w:rPr>
                <w:b/>
              </w:rPr>
              <w:t>61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56167" w:rsidRDefault="0030252D" w:rsidP="005B5238">
            <w:pPr>
              <w:rPr>
                <w:b/>
              </w:rPr>
            </w:pPr>
            <w:r w:rsidRPr="00156167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5B5238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534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Сын</w:t>
            </w:r>
          </w:p>
        </w:tc>
        <w:tc>
          <w:tcPr>
            <w:tcW w:w="3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5B5238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56167" w:rsidRDefault="0030252D" w:rsidP="005B5238">
            <w:pPr>
              <w:rPr>
                <w:b/>
              </w:rPr>
            </w:pPr>
            <w:r w:rsidRPr="00156167">
              <w:rPr>
                <w:b/>
              </w:rPr>
              <w:t>квартира</w:t>
            </w:r>
          </w:p>
          <w:p w:rsidR="0030252D" w:rsidRPr="00156167" w:rsidRDefault="0030252D" w:rsidP="005B5238">
            <w:pPr>
              <w:rPr>
                <w:b/>
              </w:rPr>
            </w:pPr>
            <w:r w:rsidRPr="00156167">
              <w:rPr>
                <w:b/>
              </w:rPr>
              <w:t>(</w:t>
            </w:r>
            <w:r>
              <w:rPr>
                <w:b/>
              </w:rPr>
              <w:t>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56167" w:rsidRDefault="0030252D" w:rsidP="005B5238">
            <w:pPr>
              <w:rPr>
                <w:b/>
              </w:rPr>
            </w:pPr>
            <w:r>
              <w:rPr>
                <w:b/>
              </w:rPr>
              <w:t>61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56167" w:rsidRDefault="0030252D" w:rsidP="005B5238">
            <w:pPr>
              <w:rPr>
                <w:b/>
              </w:rPr>
            </w:pPr>
            <w:r w:rsidRPr="00156167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5B5238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639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Петрова О.В.</w:t>
            </w:r>
          </w:p>
        </w:tc>
        <w:tc>
          <w:tcPr>
            <w:tcW w:w="3059" w:type="dxa"/>
            <w:tcBorders>
              <w:left w:val="single" w:sz="4" w:space="0" w:color="auto"/>
              <w:right w:val="single" w:sz="4" w:space="0" w:color="auto"/>
            </w:tcBorders>
          </w:tcPr>
          <w:p w:rsidR="0030252D" w:rsidRPr="0039172D" w:rsidRDefault="0030252D" w:rsidP="005B5238">
            <w:pPr>
              <w:rPr>
                <w:b/>
              </w:rPr>
            </w:pPr>
            <w:r>
              <w:rPr>
                <w:b/>
              </w:rPr>
              <w:t>Заместитель начальника Управления</w:t>
            </w:r>
            <w:r w:rsidRPr="0039172D">
              <w:rPr>
                <w:b/>
              </w:rPr>
              <w:t xml:space="preserve"> по </w:t>
            </w:r>
            <w:r>
              <w:rPr>
                <w:b/>
              </w:rPr>
              <w:t>Иркутской области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615 277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56167" w:rsidRDefault="0030252D" w:rsidP="005B5238">
            <w:pPr>
              <w:rPr>
                <w:b/>
              </w:rPr>
            </w:pPr>
            <w:r w:rsidRPr="00156167">
              <w:rPr>
                <w:b/>
              </w:rPr>
              <w:t>квартира</w:t>
            </w:r>
          </w:p>
          <w:p w:rsidR="0030252D" w:rsidRPr="00156167" w:rsidRDefault="0030252D" w:rsidP="005B5238">
            <w:pPr>
              <w:rPr>
                <w:b/>
              </w:rPr>
            </w:pPr>
            <w:r w:rsidRPr="00156167">
              <w:rPr>
                <w:b/>
              </w:rPr>
              <w:t>(</w:t>
            </w:r>
            <w:r>
              <w:rPr>
                <w:b/>
              </w:rPr>
              <w:t>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56167" w:rsidRDefault="0030252D" w:rsidP="005B5238">
            <w:pPr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56167" w:rsidRDefault="0030252D" w:rsidP="005B5238">
            <w:pPr>
              <w:rPr>
                <w:b/>
              </w:rPr>
            </w:pPr>
            <w:r w:rsidRPr="00156167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5B5238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600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Супруг</w:t>
            </w:r>
          </w:p>
        </w:tc>
        <w:tc>
          <w:tcPr>
            <w:tcW w:w="30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 w:rsidP="005B5238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1 620 964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156167" w:rsidRDefault="0030252D" w:rsidP="005B5238">
            <w:pPr>
              <w:rPr>
                <w:b/>
              </w:rPr>
            </w:pPr>
            <w:r w:rsidRPr="00156167">
              <w:rPr>
                <w:b/>
              </w:rPr>
              <w:t>квартира</w:t>
            </w:r>
          </w:p>
          <w:p w:rsidR="0030252D" w:rsidRPr="00156167" w:rsidRDefault="0030252D" w:rsidP="005B5238">
            <w:pPr>
              <w:rPr>
                <w:b/>
              </w:rPr>
            </w:pPr>
            <w:r w:rsidRPr="00156167">
              <w:rPr>
                <w:b/>
              </w:rPr>
              <w:t>(</w:t>
            </w:r>
            <w:r>
              <w:rPr>
                <w:b/>
              </w:rPr>
              <w:t>индивидуальная)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5B5238">
            <w:pPr>
              <w:rPr>
                <w:b/>
              </w:rPr>
            </w:pPr>
            <w:r>
              <w:rPr>
                <w:b/>
              </w:rPr>
              <w:t>68</w:t>
            </w:r>
          </w:p>
          <w:p w:rsidR="0030252D" w:rsidRPr="00156167" w:rsidRDefault="0030252D" w:rsidP="005B5238">
            <w:pPr>
              <w:rPr>
                <w:b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5B5238">
            <w:pPr>
              <w:rPr>
                <w:b/>
              </w:rPr>
            </w:pPr>
            <w:r w:rsidRPr="00156167">
              <w:rPr>
                <w:b/>
              </w:rPr>
              <w:t>Россия</w:t>
            </w:r>
          </w:p>
          <w:p w:rsidR="0030252D" w:rsidRPr="00156167" w:rsidRDefault="0030252D" w:rsidP="005B5238">
            <w:pPr>
              <w:rPr>
                <w:b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Default="0030252D" w:rsidP="005B5238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1035"/>
        </w:trPr>
        <w:tc>
          <w:tcPr>
            <w:tcW w:w="2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 w:rsidP="005B5238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56167" w:rsidRDefault="0030252D" w:rsidP="005B5238">
            <w:pPr>
              <w:rPr>
                <w:b/>
              </w:rPr>
            </w:pPr>
            <w:r>
              <w:rPr>
                <w:b/>
              </w:rPr>
              <w:t>квартира (долевая собственность,1/5)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5B5238">
            <w:pPr>
              <w:rPr>
                <w:b/>
              </w:rPr>
            </w:pPr>
            <w:r>
              <w:rPr>
                <w:b/>
              </w:rPr>
              <w:t>103,7 – общая</w:t>
            </w:r>
          </w:p>
          <w:p w:rsidR="0030252D" w:rsidRDefault="0030252D" w:rsidP="005B5238">
            <w:pPr>
              <w:rPr>
                <w:b/>
              </w:rPr>
            </w:pPr>
            <w:r>
              <w:rPr>
                <w:b/>
              </w:rPr>
              <w:t>20,74 – доля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56167" w:rsidRDefault="0030252D" w:rsidP="005B5238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5B5238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510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Сын</w:t>
            </w:r>
          </w:p>
        </w:tc>
        <w:tc>
          <w:tcPr>
            <w:tcW w:w="30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 w:rsidP="005B5238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156167" w:rsidRDefault="0030252D" w:rsidP="005B5238">
            <w:pPr>
              <w:rPr>
                <w:b/>
              </w:rPr>
            </w:pPr>
            <w:r w:rsidRPr="00156167">
              <w:rPr>
                <w:b/>
              </w:rPr>
              <w:t>квартира</w:t>
            </w:r>
          </w:p>
          <w:p w:rsidR="0030252D" w:rsidRPr="00156167" w:rsidRDefault="0030252D" w:rsidP="005B5238">
            <w:pPr>
              <w:rPr>
                <w:b/>
              </w:rPr>
            </w:pPr>
            <w:r w:rsidRPr="00156167">
              <w:rPr>
                <w:b/>
              </w:rPr>
              <w:t>(</w:t>
            </w:r>
            <w:r>
              <w:rPr>
                <w:b/>
              </w:rPr>
              <w:t>индивидуальная)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5B5238">
            <w:pPr>
              <w:rPr>
                <w:b/>
              </w:rPr>
            </w:pPr>
            <w:r>
              <w:rPr>
                <w:b/>
              </w:rPr>
              <w:t>47,9</w:t>
            </w:r>
          </w:p>
          <w:p w:rsidR="0030252D" w:rsidRPr="00156167" w:rsidRDefault="0030252D" w:rsidP="005B5238">
            <w:pPr>
              <w:rPr>
                <w:b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156167" w:rsidRDefault="0030252D" w:rsidP="005B5238">
            <w:pPr>
              <w:rPr>
                <w:b/>
              </w:rPr>
            </w:pPr>
            <w:r w:rsidRPr="00156167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Default="0030252D" w:rsidP="005B5238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585"/>
        </w:trPr>
        <w:tc>
          <w:tcPr>
            <w:tcW w:w="2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 w:rsidP="005B5238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5B5238">
            <w:pPr>
              <w:rPr>
                <w:b/>
              </w:rPr>
            </w:pPr>
            <w:r>
              <w:rPr>
                <w:b/>
              </w:rPr>
              <w:t xml:space="preserve">квартира </w:t>
            </w:r>
          </w:p>
          <w:p w:rsidR="0030252D" w:rsidRPr="00156167" w:rsidRDefault="0030252D" w:rsidP="005B5238">
            <w:pPr>
              <w:rPr>
                <w:b/>
              </w:rPr>
            </w:pPr>
            <w:r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5B5238">
            <w:pPr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56167" w:rsidRDefault="0030252D" w:rsidP="005B5238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5B5238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518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Дочь</w:t>
            </w:r>
          </w:p>
        </w:tc>
        <w:tc>
          <w:tcPr>
            <w:tcW w:w="3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5B5238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56167" w:rsidRDefault="0030252D" w:rsidP="005B5238">
            <w:pPr>
              <w:rPr>
                <w:b/>
              </w:rPr>
            </w:pPr>
            <w:r w:rsidRPr="00156167">
              <w:rPr>
                <w:b/>
              </w:rPr>
              <w:t>квартира</w:t>
            </w:r>
          </w:p>
          <w:p w:rsidR="0030252D" w:rsidRPr="00156167" w:rsidRDefault="0030252D" w:rsidP="005B5238">
            <w:pPr>
              <w:rPr>
                <w:b/>
              </w:rPr>
            </w:pPr>
            <w:r w:rsidRPr="00156167">
              <w:rPr>
                <w:b/>
              </w:rPr>
              <w:t>(</w:t>
            </w:r>
            <w:r>
              <w:rPr>
                <w:b/>
              </w:rPr>
              <w:t>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56167" w:rsidRDefault="0030252D" w:rsidP="005B5238">
            <w:pPr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56167" w:rsidRDefault="0030252D" w:rsidP="005B5238">
            <w:pPr>
              <w:rPr>
                <w:b/>
              </w:rPr>
            </w:pPr>
            <w:r w:rsidRPr="00156167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5B5238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776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9172D" w:rsidRDefault="0030252D">
            <w:pPr>
              <w:rPr>
                <w:b/>
              </w:rPr>
            </w:pPr>
            <w:r w:rsidRPr="0039172D">
              <w:rPr>
                <w:b/>
              </w:rPr>
              <w:t>Околеснов Н.Л.</w:t>
            </w:r>
          </w:p>
          <w:p w:rsidR="0030252D" w:rsidRPr="0039172D" w:rsidRDefault="0030252D">
            <w:pPr>
              <w:rPr>
                <w:b/>
              </w:rPr>
            </w:pPr>
          </w:p>
          <w:p w:rsidR="0030252D" w:rsidRPr="0039172D" w:rsidRDefault="0030252D">
            <w:pPr>
              <w:rPr>
                <w:b/>
              </w:rPr>
            </w:pPr>
          </w:p>
          <w:p w:rsidR="0030252D" w:rsidRPr="0039172D" w:rsidRDefault="0030252D">
            <w:pPr>
              <w:rPr>
                <w:b/>
              </w:rPr>
            </w:pPr>
          </w:p>
          <w:p w:rsidR="0030252D" w:rsidRPr="0039172D" w:rsidRDefault="0030252D">
            <w:pPr>
              <w:rPr>
                <w:b/>
              </w:rPr>
            </w:pP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9172D" w:rsidRDefault="0030252D">
            <w:pPr>
              <w:rPr>
                <w:b/>
              </w:rPr>
            </w:pPr>
            <w:r w:rsidRPr="0039172D">
              <w:rPr>
                <w:b/>
              </w:rPr>
              <w:t>Начальник Управления Минюста России по Омской области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9172D" w:rsidRDefault="0030252D">
            <w:pPr>
              <w:jc w:val="center"/>
              <w:rPr>
                <w:b/>
                <w:lang w:val="en-US"/>
              </w:rPr>
            </w:pPr>
            <w:r w:rsidRPr="0039172D">
              <w:rPr>
                <w:b/>
              </w:rPr>
              <w:t>1 </w:t>
            </w:r>
            <w:r>
              <w:rPr>
                <w:b/>
              </w:rPr>
              <w:t>325</w:t>
            </w:r>
            <w:r w:rsidRPr="0039172D">
              <w:rPr>
                <w:b/>
              </w:rPr>
              <w:t xml:space="preserve"> 4</w:t>
            </w:r>
            <w:r>
              <w:rPr>
                <w:b/>
              </w:rPr>
              <w:t>7</w:t>
            </w:r>
            <w:r w:rsidRPr="0039172D">
              <w:rPr>
                <w:b/>
              </w:rPr>
              <w:t>1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39172D" w:rsidRDefault="0030252D">
            <w:pPr>
              <w:rPr>
                <w:b/>
              </w:rPr>
            </w:pPr>
            <w:r w:rsidRPr="0039172D">
              <w:rPr>
                <w:b/>
              </w:rPr>
              <w:t>квартира</w:t>
            </w:r>
          </w:p>
          <w:p w:rsidR="0030252D" w:rsidRPr="0039172D" w:rsidRDefault="0030252D">
            <w:pPr>
              <w:rPr>
                <w:b/>
              </w:rPr>
            </w:pPr>
            <w:r w:rsidRPr="0039172D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39172D" w:rsidRDefault="0030252D">
            <w:pPr>
              <w:rPr>
                <w:b/>
              </w:rPr>
            </w:pPr>
            <w:r w:rsidRPr="0039172D">
              <w:rPr>
                <w:b/>
              </w:rPr>
              <w:t>56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39172D" w:rsidRDefault="0030252D">
            <w:pPr>
              <w:rPr>
                <w:b/>
              </w:rPr>
            </w:pPr>
            <w:r w:rsidRPr="0039172D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9172D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776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39172D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39172D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39172D" w:rsidRDefault="0030252D">
            <w:pPr>
              <w:rPr>
                <w:b/>
                <w:lang w:val="en-US"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9172D" w:rsidRDefault="0030252D">
            <w:pPr>
              <w:rPr>
                <w:b/>
              </w:rPr>
            </w:pPr>
            <w:r w:rsidRPr="0039172D">
              <w:rPr>
                <w:b/>
              </w:rPr>
              <w:t>квартира</w:t>
            </w:r>
          </w:p>
          <w:p w:rsidR="0030252D" w:rsidRPr="0039172D" w:rsidRDefault="0030252D">
            <w:pPr>
              <w:rPr>
                <w:b/>
              </w:rPr>
            </w:pPr>
            <w:r w:rsidRPr="0039172D">
              <w:rPr>
                <w:b/>
              </w:rPr>
              <w:t>(собственность долевая, 1/2)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9172D" w:rsidRDefault="0030252D">
            <w:pPr>
              <w:rPr>
                <w:b/>
              </w:rPr>
            </w:pPr>
            <w:r w:rsidRPr="0039172D">
              <w:rPr>
                <w:b/>
              </w:rPr>
              <w:t>56,2 – общая</w:t>
            </w:r>
            <w:r w:rsidRPr="0039172D">
              <w:rPr>
                <w:b/>
              </w:rPr>
              <w:br/>
              <w:t>28,1 – доля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9172D" w:rsidRDefault="0030252D">
            <w:pPr>
              <w:rPr>
                <w:b/>
              </w:rPr>
            </w:pPr>
            <w:r w:rsidRPr="0039172D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39172D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776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9172D" w:rsidRDefault="0030252D">
            <w:pPr>
              <w:rPr>
                <w:b/>
              </w:rPr>
            </w:pPr>
            <w:r w:rsidRPr="0039172D">
              <w:rPr>
                <w:b/>
              </w:rPr>
              <w:t xml:space="preserve">Супруга </w:t>
            </w:r>
          </w:p>
          <w:p w:rsidR="0030252D" w:rsidRPr="0039172D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39172D" w:rsidRDefault="0030252D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9172D" w:rsidRDefault="0030252D">
            <w:pPr>
              <w:jc w:val="center"/>
              <w:rPr>
                <w:b/>
                <w:lang w:val="en-US"/>
              </w:rPr>
            </w:pPr>
            <w:r w:rsidRPr="0039172D">
              <w:rPr>
                <w:b/>
              </w:rPr>
              <w:t>1</w:t>
            </w:r>
            <w:r>
              <w:rPr>
                <w:b/>
              </w:rPr>
              <w:t>53</w:t>
            </w:r>
            <w:r w:rsidRPr="0039172D">
              <w:rPr>
                <w:b/>
              </w:rPr>
              <w:t xml:space="preserve"> </w:t>
            </w:r>
            <w:r>
              <w:rPr>
                <w:b/>
              </w:rPr>
              <w:t>432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9172D" w:rsidRDefault="0030252D">
            <w:pPr>
              <w:rPr>
                <w:b/>
              </w:rPr>
            </w:pPr>
            <w:r w:rsidRPr="0039172D">
              <w:rPr>
                <w:b/>
              </w:rPr>
              <w:t>квартира</w:t>
            </w:r>
          </w:p>
          <w:p w:rsidR="0030252D" w:rsidRPr="0039172D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9172D" w:rsidRDefault="0030252D">
            <w:pPr>
              <w:rPr>
                <w:b/>
              </w:rPr>
            </w:pPr>
            <w:r w:rsidRPr="0039172D">
              <w:rPr>
                <w:b/>
              </w:rPr>
              <w:t>50,6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9172D" w:rsidRDefault="0030252D">
            <w:pPr>
              <w:rPr>
                <w:b/>
              </w:rPr>
            </w:pPr>
            <w:r w:rsidRPr="0039172D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9172D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279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39172D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39172D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39172D" w:rsidRDefault="0030252D">
            <w:pPr>
              <w:rPr>
                <w:b/>
                <w:lang w:val="en-US"/>
              </w:rPr>
            </w:pPr>
          </w:p>
        </w:tc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9172D" w:rsidRDefault="0030252D" w:rsidP="00180CAF">
            <w:pPr>
              <w:rPr>
                <w:b/>
              </w:rPr>
            </w:pPr>
            <w:r w:rsidRPr="0039172D">
              <w:rPr>
                <w:b/>
              </w:rPr>
              <w:t>квартира</w:t>
            </w:r>
          </w:p>
          <w:p w:rsidR="0030252D" w:rsidRPr="0039172D" w:rsidRDefault="0030252D" w:rsidP="00180CAF">
            <w:pPr>
              <w:rPr>
                <w:b/>
              </w:rPr>
            </w:pPr>
            <w:r w:rsidRPr="0039172D">
              <w:rPr>
                <w:b/>
              </w:rPr>
              <w:t>(собственность долевая, 1/2)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9172D" w:rsidRDefault="0030252D" w:rsidP="00180CAF">
            <w:pPr>
              <w:rPr>
                <w:b/>
              </w:rPr>
            </w:pPr>
            <w:r w:rsidRPr="0039172D">
              <w:rPr>
                <w:b/>
              </w:rPr>
              <w:t>56,2 – общая</w:t>
            </w:r>
            <w:r w:rsidRPr="0039172D">
              <w:rPr>
                <w:b/>
              </w:rPr>
              <w:br/>
              <w:t>28,1 – доля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9172D" w:rsidRDefault="0030252D" w:rsidP="00180CAF">
            <w:pPr>
              <w:rPr>
                <w:b/>
              </w:rPr>
            </w:pPr>
            <w:r w:rsidRPr="0039172D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39172D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555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9172D" w:rsidRDefault="0030252D">
            <w:pPr>
              <w:rPr>
                <w:b/>
              </w:rPr>
            </w:pPr>
            <w:r w:rsidRPr="0039172D">
              <w:rPr>
                <w:b/>
              </w:rPr>
              <w:t xml:space="preserve">Сын 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39172D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9172D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9172D" w:rsidRDefault="0030252D" w:rsidP="00742B1B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9172D" w:rsidRDefault="0030252D">
            <w:pPr>
              <w:rPr>
                <w:b/>
              </w:rPr>
            </w:pP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9172D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9172D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555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42B1B" w:rsidRDefault="0030252D">
            <w:pPr>
              <w:rPr>
                <w:b/>
              </w:rPr>
            </w:pPr>
            <w:r w:rsidRPr="00742B1B">
              <w:rPr>
                <w:b/>
              </w:rPr>
              <w:t>Букреев В.Е.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742B1B" w:rsidRDefault="0030252D">
            <w:pPr>
              <w:rPr>
                <w:b/>
              </w:rPr>
            </w:pPr>
            <w:r w:rsidRPr="00742B1B">
              <w:rPr>
                <w:b/>
              </w:rPr>
              <w:t>Заместитель начальника Управления Минюста России по Омской области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42B1B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1 461</w:t>
            </w:r>
            <w:r w:rsidRPr="00742B1B">
              <w:rPr>
                <w:b/>
              </w:rPr>
              <w:t xml:space="preserve"> </w:t>
            </w:r>
            <w:r>
              <w:rPr>
                <w:b/>
              </w:rPr>
              <w:t>052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42B1B" w:rsidRDefault="0030252D">
            <w:pPr>
              <w:rPr>
                <w:b/>
              </w:rPr>
            </w:pPr>
            <w:r w:rsidRPr="00742B1B">
              <w:rPr>
                <w:b/>
              </w:rPr>
              <w:t>жилой дом</w:t>
            </w:r>
          </w:p>
          <w:p w:rsidR="0030252D" w:rsidRPr="00742B1B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42B1B" w:rsidRDefault="0030252D">
            <w:pPr>
              <w:rPr>
                <w:b/>
              </w:rPr>
            </w:pPr>
            <w:r w:rsidRPr="00742B1B">
              <w:rPr>
                <w:b/>
              </w:rPr>
              <w:t>36,6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42B1B" w:rsidRDefault="0030252D">
            <w:pPr>
              <w:rPr>
                <w:b/>
              </w:rPr>
            </w:pPr>
            <w:r w:rsidRPr="00742B1B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742B1B">
              <w:rPr>
                <w:b/>
              </w:rPr>
              <w:t xml:space="preserve">а/м </w:t>
            </w:r>
            <w:r>
              <w:rPr>
                <w:b/>
              </w:rPr>
              <w:t xml:space="preserve">Кия Соренто </w:t>
            </w:r>
          </w:p>
          <w:p w:rsidR="0030252D" w:rsidRPr="00742B1B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  <w:p w:rsidR="0030252D" w:rsidRPr="00742B1B" w:rsidRDefault="0030252D">
            <w:pPr>
              <w:rPr>
                <w:b/>
              </w:rPr>
            </w:pPr>
          </w:p>
          <w:p w:rsidR="0030252D" w:rsidRPr="00742B1B" w:rsidRDefault="0030252D">
            <w:pPr>
              <w:rPr>
                <w:b/>
              </w:rPr>
            </w:pPr>
            <w:r w:rsidRPr="00742B1B">
              <w:rPr>
                <w:b/>
              </w:rPr>
              <w:t>Лодка НОРВИК – 280Т</w:t>
            </w:r>
          </w:p>
          <w:p w:rsidR="0030252D" w:rsidRPr="00742B1B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</w:tr>
      <w:tr w:rsidR="0030252D" w:rsidTr="000051F9">
        <w:trPr>
          <w:gridBefore w:val="1"/>
          <w:wBefore w:w="6" w:type="dxa"/>
          <w:trHeight w:val="555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42B1B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742B1B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42B1B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42B1B" w:rsidRDefault="0030252D">
            <w:pPr>
              <w:rPr>
                <w:b/>
              </w:rPr>
            </w:pPr>
            <w:r w:rsidRPr="00742B1B">
              <w:rPr>
                <w:b/>
              </w:rPr>
              <w:t>квартира</w:t>
            </w:r>
          </w:p>
          <w:p w:rsidR="0030252D" w:rsidRPr="00742B1B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42B1B" w:rsidRDefault="0030252D">
            <w:pPr>
              <w:rPr>
                <w:b/>
              </w:rPr>
            </w:pPr>
            <w:r w:rsidRPr="00742B1B">
              <w:rPr>
                <w:b/>
              </w:rPr>
              <w:t>65,1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42B1B" w:rsidRDefault="0030252D">
            <w:pPr>
              <w:rPr>
                <w:b/>
              </w:rPr>
            </w:pPr>
            <w:r w:rsidRPr="00742B1B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42B1B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555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42B1B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742B1B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42B1B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42B1B" w:rsidRDefault="0030252D">
            <w:pPr>
              <w:rPr>
                <w:b/>
              </w:rPr>
            </w:pPr>
            <w:r w:rsidRPr="00742B1B">
              <w:rPr>
                <w:b/>
              </w:rPr>
              <w:t>гараж</w:t>
            </w:r>
          </w:p>
          <w:p w:rsidR="0030252D" w:rsidRPr="00742B1B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42B1B" w:rsidRDefault="0030252D">
            <w:pPr>
              <w:rPr>
                <w:b/>
              </w:rPr>
            </w:pPr>
            <w:r w:rsidRPr="00742B1B">
              <w:rPr>
                <w:b/>
              </w:rPr>
              <w:t>27,8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42B1B" w:rsidRDefault="0030252D">
            <w:pPr>
              <w:rPr>
                <w:b/>
              </w:rPr>
            </w:pPr>
            <w:r w:rsidRPr="00742B1B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42B1B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576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42B1B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742B1B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42B1B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земельный участок</w:t>
            </w:r>
            <w:r w:rsidRPr="00742B1B">
              <w:rPr>
                <w:b/>
              </w:rPr>
              <w:t xml:space="preserve"> </w:t>
            </w:r>
          </w:p>
          <w:p w:rsidR="0030252D" w:rsidRPr="00742B1B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42B1B" w:rsidRDefault="0030252D">
            <w:pPr>
              <w:rPr>
                <w:b/>
              </w:rPr>
            </w:pPr>
            <w:r w:rsidRPr="00742B1B">
              <w:rPr>
                <w:b/>
              </w:rPr>
              <w:t>1</w:t>
            </w:r>
            <w:r>
              <w:rPr>
                <w:b/>
              </w:rPr>
              <w:t>200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42B1B" w:rsidRDefault="0030252D">
            <w:pPr>
              <w:rPr>
                <w:b/>
              </w:rPr>
            </w:pPr>
            <w:r w:rsidRPr="00742B1B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42B1B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600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742B1B" w:rsidRDefault="0030252D">
            <w:pPr>
              <w:rPr>
                <w:b/>
              </w:rPr>
            </w:pPr>
            <w:r w:rsidRPr="00742B1B">
              <w:rPr>
                <w:b/>
              </w:rPr>
              <w:t>Супруга</w:t>
            </w: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742B1B" w:rsidRDefault="0030252D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742B1B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1 059 123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к</w:t>
            </w:r>
            <w:r w:rsidRPr="00742B1B">
              <w:rPr>
                <w:b/>
              </w:rPr>
              <w:t>вартира</w:t>
            </w:r>
          </w:p>
          <w:p w:rsidR="0030252D" w:rsidRPr="00742B1B" w:rsidRDefault="0030252D" w:rsidP="003E42E4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742B1B">
              <w:rPr>
                <w:b/>
              </w:rPr>
              <w:t>5</w:t>
            </w:r>
            <w:r>
              <w:rPr>
                <w:b/>
              </w:rPr>
              <w:t>3,1</w:t>
            </w:r>
          </w:p>
          <w:p w:rsidR="0030252D" w:rsidRPr="00742B1B" w:rsidRDefault="0030252D">
            <w:pPr>
              <w:rPr>
                <w:b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742B1B">
              <w:rPr>
                <w:b/>
              </w:rPr>
              <w:t>Россия</w:t>
            </w:r>
          </w:p>
          <w:p w:rsidR="0030252D" w:rsidRPr="00742B1B" w:rsidRDefault="0030252D">
            <w:pPr>
              <w:rPr>
                <w:b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742B1B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495"/>
        </w:trPr>
        <w:tc>
          <w:tcPr>
            <w:tcW w:w="2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42B1B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42B1B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 xml:space="preserve">квартира </w:t>
            </w:r>
          </w:p>
          <w:p w:rsidR="0030252D" w:rsidRDefault="0030252D" w:rsidP="003E42E4">
            <w:pPr>
              <w:rPr>
                <w:b/>
              </w:rPr>
            </w:pPr>
            <w:r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42B1B" w:rsidRDefault="0030252D" w:rsidP="003E42E4">
            <w:pPr>
              <w:rPr>
                <w:b/>
              </w:rPr>
            </w:pPr>
            <w:r>
              <w:rPr>
                <w:b/>
              </w:rPr>
              <w:t>65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42B1B" w:rsidRDefault="0030252D" w:rsidP="003E42E4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878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742B1B" w:rsidRDefault="0030252D">
            <w:pPr>
              <w:rPr>
                <w:b/>
              </w:rPr>
            </w:pPr>
            <w:r>
              <w:rPr>
                <w:b/>
              </w:rPr>
              <w:t>Жемалдинова Д.К.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742B1B" w:rsidRDefault="0030252D">
            <w:pPr>
              <w:rPr>
                <w:b/>
              </w:rPr>
            </w:pPr>
            <w:r w:rsidRPr="00742B1B">
              <w:rPr>
                <w:b/>
              </w:rPr>
              <w:t>Заместитель начальника Управления Минюста России по Омской области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316 822,54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180CAF">
            <w:pPr>
              <w:rPr>
                <w:b/>
              </w:rPr>
            </w:pPr>
            <w:r>
              <w:rPr>
                <w:b/>
              </w:rPr>
              <w:t>земельный участок</w:t>
            </w:r>
            <w:r w:rsidRPr="00742B1B">
              <w:rPr>
                <w:b/>
              </w:rPr>
              <w:t xml:space="preserve"> (</w:t>
            </w:r>
            <w:r>
              <w:rPr>
                <w:b/>
              </w:rPr>
              <w:t xml:space="preserve">долевая </w:t>
            </w:r>
            <w:r w:rsidRPr="00742B1B">
              <w:rPr>
                <w:b/>
              </w:rPr>
              <w:t>собственность</w:t>
            </w:r>
            <w:r>
              <w:rPr>
                <w:b/>
              </w:rPr>
              <w:t>, 1/4</w:t>
            </w:r>
            <w:r w:rsidRPr="00742B1B">
              <w:rPr>
                <w:b/>
              </w:rPr>
              <w:t>)</w:t>
            </w:r>
          </w:p>
          <w:p w:rsidR="0030252D" w:rsidRPr="00742B1B" w:rsidRDefault="0030252D" w:rsidP="00180CAF">
            <w:pPr>
              <w:rPr>
                <w:b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180CAF">
            <w:pPr>
              <w:rPr>
                <w:b/>
              </w:rPr>
            </w:pPr>
            <w:r w:rsidRPr="00742B1B">
              <w:rPr>
                <w:b/>
              </w:rPr>
              <w:t>1</w:t>
            </w:r>
            <w:r>
              <w:rPr>
                <w:b/>
              </w:rPr>
              <w:t>600 – общая</w:t>
            </w:r>
          </w:p>
          <w:p w:rsidR="0030252D" w:rsidRPr="00742B1B" w:rsidRDefault="0030252D" w:rsidP="00180CAF">
            <w:pPr>
              <w:rPr>
                <w:b/>
              </w:rPr>
            </w:pPr>
            <w:r>
              <w:rPr>
                <w:b/>
              </w:rPr>
              <w:t>400 – доля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180CAF">
            <w:pPr>
              <w:rPr>
                <w:b/>
              </w:rPr>
            </w:pPr>
            <w:r w:rsidRPr="00742B1B">
              <w:rPr>
                <w:b/>
              </w:rPr>
              <w:t>Россия</w:t>
            </w:r>
          </w:p>
          <w:p w:rsidR="0030252D" w:rsidRPr="00742B1B" w:rsidRDefault="0030252D" w:rsidP="00180CAF">
            <w:pPr>
              <w:rPr>
                <w:b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742B1B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705"/>
        </w:trPr>
        <w:tc>
          <w:tcPr>
            <w:tcW w:w="21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742B1B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180CAF">
            <w:pPr>
              <w:rPr>
                <w:b/>
              </w:rPr>
            </w:pPr>
            <w:r>
              <w:rPr>
                <w:b/>
              </w:rPr>
              <w:t>жилой дом (долевая собственность, ¼)</w:t>
            </w:r>
          </w:p>
          <w:p w:rsidR="0030252D" w:rsidRDefault="0030252D" w:rsidP="00180CAF">
            <w:pPr>
              <w:rPr>
                <w:b/>
              </w:rPr>
            </w:pP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180CAF">
            <w:pPr>
              <w:rPr>
                <w:b/>
              </w:rPr>
            </w:pPr>
            <w:r>
              <w:rPr>
                <w:b/>
              </w:rPr>
              <w:t>156,1 – общая</w:t>
            </w:r>
          </w:p>
          <w:p w:rsidR="0030252D" w:rsidRPr="00742B1B" w:rsidRDefault="0030252D" w:rsidP="00180CAF">
            <w:pPr>
              <w:rPr>
                <w:b/>
              </w:rPr>
            </w:pPr>
            <w:r>
              <w:rPr>
                <w:b/>
              </w:rPr>
              <w:t>39 – доля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180CAF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  <w:p w:rsidR="0030252D" w:rsidRDefault="0030252D" w:rsidP="00180CAF">
            <w:pPr>
              <w:rPr>
                <w:b/>
              </w:rPr>
            </w:pPr>
          </w:p>
          <w:p w:rsidR="0030252D" w:rsidRPr="00742B1B" w:rsidRDefault="0030252D" w:rsidP="00180CAF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390"/>
        </w:trPr>
        <w:tc>
          <w:tcPr>
            <w:tcW w:w="21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742B1B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right w:val="single" w:sz="4" w:space="0" w:color="auto"/>
            </w:tcBorders>
          </w:tcPr>
          <w:p w:rsidR="0030252D" w:rsidRDefault="0030252D" w:rsidP="00180CAF">
            <w:pPr>
              <w:rPr>
                <w:b/>
              </w:rPr>
            </w:pP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right w:val="single" w:sz="4" w:space="0" w:color="auto"/>
            </w:tcBorders>
          </w:tcPr>
          <w:p w:rsidR="0030252D" w:rsidRDefault="0030252D" w:rsidP="00180CAF">
            <w:pPr>
              <w:rPr>
                <w:b/>
              </w:rPr>
            </w:pPr>
            <w:r>
              <w:rPr>
                <w:b/>
              </w:rPr>
              <w:t xml:space="preserve">51,5 – 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right w:val="single" w:sz="4" w:space="0" w:color="auto"/>
            </w:tcBorders>
          </w:tcPr>
          <w:p w:rsidR="0030252D" w:rsidRDefault="0030252D" w:rsidP="00180CAF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735"/>
        </w:trPr>
        <w:tc>
          <w:tcPr>
            <w:tcW w:w="2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42B1B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180CAF">
            <w:pPr>
              <w:rPr>
                <w:b/>
              </w:rPr>
            </w:pPr>
            <w:r>
              <w:rPr>
                <w:b/>
              </w:rPr>
              <w:t>квартира (долевая собственность 1/2)</w:t>
            </w:r>
          </w:p>
        </w:tc>
        <w:tc>
          <w:tcPr>
            <w:tcW w:w="16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180CAF">
            <w:pPr>
              <w:rPr>
                <w:b/>
              </w:rPr>
            </w:pPr>
            <w:r>
              <w:rPr>
                <w:b/>
              </w:rPr>
              <w:t>общая</w:t>
            </w:r>
          </w:p>
          <w:p w:rsidR="0030252D" w:rsidRDefault="0030252D" w:rsidP="00180CAF">
            <w:pPr>
              <w:rPr>
                <w:b/>
              </w:rPr>
            </w:pPr>
            <w:r>
              <w:rPr>
                <w:b/>
              </w:rPr>
              <w:t>25,75 – доля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180CAF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1240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A6DB8" w:rsidRDefault="0030252D">
            <w:pPr>
              <w:rPr>
                <w:b/>
              </w:rPr>
            </w:pPr>
            <w:r w:rsidRPr="002A6DB8">
              <w:rPr>
                <w:b/>
              </w:rPr>
              <w:t xml:space="preserve">Ганина Т.Н. 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A6DB8" w:rsidRDefault="0030252D">
            <w:pPr>
              <w:rPr>
                <w:b/>
              </w:rPr>
            </w:pPr>
            <w:r w:rsidRPr="002A6DB8">
              <w:rPr>
                <w:b/>
              </w:rPr>
              <w:t>Начальник Управления Минюста России по Оренбургской области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A6DB8" w:rsidRDefault="0030252D">
            <w:pPr>
              <w:jc w:val="center"/>
              <w:rPr>
                <w:b/>
              </w:rPr>
            </w:pPr>
            <w:r w:rsidRPr="002A6DB8">
              <w:rPr>
                <w:b/>
              </w:rPr>
              <w:t>63</w:t>
            </w:r>
            <w:r>
              <w:rPr>
                <w:b/>
              </w:rPr>
              <w:t>7</w:t>
            </w:r>
            <w:r w:rsidRPr="002A6DB8">
              <w:rPr>
                <w:b/>
              </w:rPr>
              <w:t> 29</w:t>
            </w:r>
            <w:r>
              <w:rPr>
                <w:b/>
              </w:rPr>
              <w:t>3</w:t>
            </w:r>
            <w:r w:rsidRPr="002A6DB8">
              <w:rPr>
                <w:b/>
              </w:rPr>
              <w:t>,</w:t>
            </w:r>
            <w:r>
              <w:rPr>
                <w:b/>
              </w:rPr>
              <w:t>03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A6DB8" w:rsidRDefault="0030252D">
            <w:pPr>
              <w:rPr>
                <w:b/>
              </w:rPr>
            </w:pPr>
            <w:r w:rsidRPr="002A6DB8">
              <w:rPr>
                <w:b/>
              </w:rPr>
              <w:t>квартира</w:t>
            </w:r>
          </w:p>
          <w:p w:rsidR="0030252D" w:rsidRPr="002A6DB8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A6DB8" w:rsidRDefault="0030252D">
            <w:pPr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A6DB8" w:rsidRDefault="0030252D">
            <w:pPr>
              <w:rPr>
                <w:b/>
              </w:rPr>
            </w:pPr>
            <w:r w:rsidRPr="002A6DB8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A6DB8" w:rsidRDefault="0030252D">
            <w:r w:rsidRPr="002A6DB8">
              <w:t>–</w:t>
            </w:r>
          </w:p>
        </w:tc>
      </w:tr>
      <w:tr w:rsidR="0030252D" w:rsidTr="000051F9">
        <w:trPr>
          <w:gridBefore w:val="1"/>
          <w:wBefore w:w="6" w:type="dxa"/>
          <w:trHeight w:val="837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A6DB8" w:rsidRDefault="0030252D">
            <w:pPr>
              <w:rPr>
                <w:b/>
              </w:rPr>
            </w:pPr>
            <w:r w:rsidRPr="002A6DB8">
              <w:rPr>
                <w:b/>
              </w:rPr>
              <w:t xml:space="preserve">Батурин А.В. </w:t>
            </w:r>
          </w:p>
          <w:p w:rsidR="0030252D" w:rsidRPr="002A6DB8" w:rsidRDefault="0030252D">
            <w:pPr>
              <w:rPr>
                <w:b/>
              </w:rPr>
            </w:pP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A6DB8" w:rsidRDefault="0030252D">
            <w:pPr>
              <w:rPr>
                <w:b/>
              </w:rPr>
            </w:pPr>
            <w:r w:rsidRPr="002A6DB8">
              <w:rPr>
                <w:b/>
              </w:rPr>
              <w:t>Заместитель начальника Управления Минюста России по Оренбургской области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A6DB8" w:rsidRDefault="0030252D">
            <w:pPr>
              <w:jc w:val="center"/>
              <w:rPr>
                <w:b/>
              </w:rPr>
            </w:pPr>
            <w:r w:rsidRPr="002A6DB8">
              <w:rPr>
                <w:b/>
              </w:rPr>
              <w:t>4</w:t>
            </w:r>
            <w:r>
              <w:rPr>
                <w:b/>
              </w:rPr>
              <w:t>23</w:t>
            </w:r>
            <w:r w:rsidRPr="002A6DB8">
              <w:rPr>
                <w:b/>
              </w:rPr>
              <w:t xml:space="preserve"> </w:t>
            </w:r>
            <w:r>
              <w:rPr>
                <w:b/>
              </w:rPr>
              <w:t>941</w:t>
            </w:r>
          </w:p>
        </w:tc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A6DB8" w:rsidRDefault="0030252D">
            <w:pPr>
              <w:rPr>
                <w:b/>
              </w:rPr>
            </w:pPr>
            <w:r>
              <w:rPr>
                <w:b/>
              </w:rPr>
              <w:t>квартира</w:t>
            </w:r>
          </w:p>
          <w:p w:rsidR="0030252D" w:rsidRPr="002A6DB8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A6DB8" w:rsidRDefault="0030252D">
            <w:pPr>
              <w:rPr>
                <w:b/>
              </w:rPr>
            </w:pPr>
            <w:r>
              <w:rPr>
                <w:b/>
              </w:rPr>
              <w:t>78</w:t>
            </w:r>
            <w:r w:rsidRPr="002A6DB8">
              <w:rPr>
                <w:b/>
              </w:rPr>
              <w:t>,</w:t>
            </w:r>
            <w:r>
              <w:rPr>
                <w:b/>
              </w:rPr>
              <w:t>1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A6DB8" w:rsidRDefault="0030252D">
            <w:pPr>
              <w:rPr>
                <w:b/>
              </w:rPr>
            </w:pPr>
            <w:r w:rsidRPr="002A6DB8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A6DB8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690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2A6DB8" w:rsidRDefault="0030252D">
            <w:pPr>
              <w:rPr>
                <w:b/>
              </w:rPr>
            </w:pPr>
            <w:r w:rsidRPr="002A6DB8">
              <w:rPr>
                <w:b/>
              </w:rPr>
              <w:t>Супруга</w:t>
            </w:r>
          </w:p>
          <w:p w:rsidR="0030252D" w:rsidRPr="002A6DB8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A6DB8" w:rsidRDefault="0030252D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2A6DB8" w:rsidRDefault="0030252D">
            <w:pPr>
              <w:jc w:val="center"/>
              <w:rPr>
                <w:b/>
              </w:rPr>
            </w:pPr>
            <w:r w:rsidRPr="002A6DB8">
              <w:rPr>
                <w:b/>
              </w:rPr>
              <w:t>10</w:t>
            </w:r>
            <w:r>
              <w:rPr>
                <w:b/>
              </w:rPr>
              <w:t>1</w:t>
            </w:r>
            <w:r w:rsidRPr="002A6DB8">
              <w:rPr>
                <w:b/>
              </w:rPr>
              <w:t xml:space="preserve"> </w:t>
            </w:r>
            <w:r>
              <w:rPr>
                <w:b/>
              </w:rPr>
              <w:t>071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2A6DB8" w:rsidRDefault="0030252D">
            <w:pPr>
              <w:rPr>
                <w:b/>
              </w:rPr>
            </w:pPr>
            <w:r w:rsidRPr="002A6DB8">
              <w:rPr>
                <w:b/>
              </w:rPr>
              <w:t>погреб</w:t>
            </w:r>
          </w:p>
          <w:p w:rsidR="0030252D" w:rsidRPr="002A6DB8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2A6DB8" w:rsidRDefault="0030252D">
            <w:pPr>
              <w:rPr>
                <w:b/>
              </w:rPr>
            </w:pPr>
            <w:r w:rsidRPr="002A6DB8">
              <w:rPr>
                <w:b/>
              </w:rPr>
              <w:t>6,7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2A6DB8" w:rsidRDefault="0030252D">
            <w:pPr>
              <w:rPr>
                <w:b/>
              </w:rPr>
            </w:pPr>
            <w:r w:rsidRPr="002A6DB8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2A6DB8">
              <w:rPr>
                <w:b/>
              </w:rPr>
              <w:t>а/м Ниссан Тиида</w:t>
            </w:r>
          </w:p>
          <w:p w:rsidR="0030252D" w:rsidRPr="002A6DB8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</w:tr>
      <w:tr w:rsidR="0030252D" w:rsidTr="000051F9">
        <w:trPr>
          <w:gridBefore w:val="1"/>
          <w:wBefore w:w="6" w:type="dxa"/>
          <w:trHeight w:val="525"/>
        </w:trPr>
        <w:tc>
          <w:tcPr>
            <w:tcW w:w="21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2A6DB8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A6DB8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2A6DB8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гараж</w:t>
            </w:r>
            <w:r w:rsidRPr="002A6DB8">
              <w:rPr>
                <w:b/>
              </w:rPr>
              <w:t>-</w:t>
            </w:r>
          </w:p>
          <w:p w:rsidR="0030252D" w:rsidRPr="002A6DB8" w:rsidRDefault="0030252D" w:rsidP="00F97A52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23,9</w:t>
            </w:r>
            <w:r w:rsidRPr="002A6DB8">
              <w:rPr>
                <w:b/>
              </w:rPr>
              <w:t>-</w:t>
            </w:r>
          </w:p>
          <w:p w:rsidR="0030252D" w:rsidRPr="002A6DB8" w:rsidRDefault="0030252D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  <w:p w:rsidR="0030252D" w:rsidRPr="002A6DB8" w:rsidRDefault="0030252D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2A6DB8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570"/>
        </w:trPr>
        <w:tc>
          <w:tcPr>
            <w:tcW w:w="2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A6DB8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A6DB8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A6DB8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гараж</w:t>
            </w:r>
          </w:p>
          <w:p w:rsidR="0030252D" w:rsidRDefault="0030252D" w:rsidP="00F97A52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F97A52">
            <w:pPr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F97A52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A6DB8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321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A6DB8" w:rsidRDefault="0030252D">
            <w:pPr>
              <w:rPr>
                <w:b/>
              </w:rPr>
            </w:pPr>
            <w:r w:rsidRPr="002A6DB8">
              <w:rPr>
                <w:b/>
              </w:rPr>
              <w:t>Сын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2A6DB8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A6DB8" w:rsidRDefault="0030252D">
            <w:pPr>
              <w:jc w:val="center"/>
              <w:rPr>
                <w:b/>
              </w:rPr>
            </w:pPr>
            <w:r w:rsidRPr="002A6DB8"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A6DB8" w:rsidRDefault="0030252D" w:rsidP="002A6DB8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A6DB8" w:rsidRDefault="0030252D" w:rsidP="002A6DB8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A6DB8" w:rsidRDefault="0030252D" w:rsidP="002A6DB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A6DB8" w:rsidRDefault="0030252D">
            <w:pPr>
              <w:rPr>
                <w:b/>
              </w:rPr>
            </w:pPr>
            <w:r w:rsidRPr="002A6DB8"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321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A6DB8" w:rsidRDefault="0030252D">
            <w:pPr>
              <w:rPr>
                <w:b/>
              </w:rPr>
            </w:pPr>
            <w:r>
              <w:rPr>
                <w:b/>
              </w:rPr>
              <w:t>Сын</w:t>
            </w:r>
          </w:p>
        </w:tc>
        <w:tc>
          <w:tcPr>
            <w:tcW w:w="3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A6DB8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A6DB8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2A6DB8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2A6DB8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2A6DB8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A6DB8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723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90358" w:rsidRDefault="0030252D">
            <w:pPr>
              <w:rPr>
                <w:b/>
              </w:rPr>
            </w:pPr>
            <w:r w:rsidRPr="00A90358">
              <w:rPr>
                <w:b/>
              </w:rPr>
              <w:t xml:space="preserve">Квитко С.Н. 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90358" w:rsidRDefault="0030252D">
            <w:pPr>
              <w:rPr>
                <w:b/>
              </w:rPr>
            </w:pPr>
            <w:r w:rsidRPr="00A90358">
              <w:rPr>
                <w:b/>
              </w:rPr>
              <w:t>Заместитель начальника Управления Минюста России по Оренбургской области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90358" w:rsidRDefault="0030252D">
            <w:pPr>
              <w:jc w:val="center"/>
              <w:rPr>
                <w:b/>
              </w:rPr>
            </w:pPr>
            <w:r w:rsidRPr="00A90358">
              <w:rPr>
                <w:b/>
              </w:rPr>
              <w:t>40</w:t>
            </w:r>
            <w:r>
              <w:rPr>
                <w:b/>
              </w:rPr>
              <w:t>7</w:t>
            </w:r>
            <w:r w:rsidRPr="00A90358">
              <w:rPr>
                <w:b/>
              </w:rPr>
              <w:t> </w:t>
            </w:r>
            <w:r>
              <w:rPr>
                <w:b/>
              </w:rPr>
              <w:t>420</w:t>
            </w:r>
            <w:r w:rsidRPr="00A90358">
              <w:rPr>
                <w:b/>
              </w:rPr>
              <w:t>,</w:t>
            </w:r>
            <w:r>
              <w:rPr>
                <w:b/>
              </w:rPr>
              <w:t>35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90358" w:rsidRDefault="0030252D">
            <w:pPr>
              <w:rPr>
                <w:b/>
              </w:rPr>
            </w:pPr>
            <w:r w:rsidRPr="00A90358">
              <w:rPr>
                <w:b/>
              </w:rPr>
              <w:t>земельный участок</w:t>
            </w:r>
          </w:p>
          <w:p w:rsidR="0030252D" w:rsidRPr="00A90358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90358" w:rsidRDefault="0030252D">
            <w:pPr>
              <w:rPr>
                <w:b/>
              </w:rPr>
            </w:pPr>
            <w:r>
              <w:rPr>
                <w:b/>
              </w:rPr>
              <w:t>954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90358" w:rsidRDefault="0030252D">
            <w:pPr>
              <w:rPr>
                <w:b/>
              </w:rPr>
            </w:pPr>
            <w:r w:rsidRPr="00A90358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gridBefore w:val="1"/>
          <w:wBefore w:w="6" w:type="dxa"/>
          <w:trHeight w:val="571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90358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90358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90358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90358" w:rsidRDefault="0030252D">
            <w:pPr>
              <w:rPr>
                <w:b/>
              </w:rPr>
            </w:pPr>
            <w:r w:rsidRPr="00A90358">
              <w:rPr>
                <w:b/>
              </w:rPr>
              <w:t>квартира</w:t>
            </w:r>
          </w:p>
          <w:p w:rsidR="0030252D" w:rsidRPr="00A90358" w:rsidRDefault="0030252D">
            <w:pPr>
              <w:rPr>
                <w:b/>
              </w:rPr>
            </w:pPr>
            <w:r w:rsidRPr="00A90358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90358" w:rsidRDefault="0030252D">
            <w:pPr>
              <w:rPr>
                <w:b/>
              </w:rPr>
            </w:pPr>
            <w:r w:rsidRPr="00A90358">
              <w:rPr>
                <w:b/>
              </w:rPr>
              <w:t>59,1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90358" w:rsidRDefault="0030252D">
            <w:pPr>
              <w:rPr>
                <w:b/>
              </w:rPr>
            </w:pPr>
            <w:r w:rsidRPr="00A90358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571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90358" w:rsidRDefault="0030252D">
            <w:pPr>
              <w:rPr>
                <w:b/>
              </w:rPr>
            </w:pPr>
            <w:r w:rsidRPr="00A90358">
              <w:rPr>
                <w:b/>
              </w:rPr>
              <w:t>Супруга</w:t>
            </w:r>
          </w:p>
          <w:p w:rsidR="0030252D" w:rsidRPr="00A90358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90358" w:rsidRDefault="0030252D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90358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230</w:t>
            </w:r>
            <w:r w:rsidRPr="00A90358">
              <w:rPr>
                <w:b/>
              </w:rPr>
              <w:t> </w:t>
            </w:r>
            <w:r>
              <w:rPr>
                <w:b/>
              </w:rPr>
              <w:t>547</w:t>
            </w:r>
            <w:r w:rsidRPr="00A90358">
              <w:rPr>
                <w:b/>
              </w:rPr>
              <w:t>,</w:t>
            </w:r>
            <w:r>
              <w:rPr>
                <w:b/>
              </w:rPr>
              <w:t>07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90358" w:rsidRDefault="0030252D">
            <w:pPr>
              <w:rPr>
                <w:b/>
              </w:rPr>
            </w:pPr>
            <w:r w:rsidRPr="00A90358">
              <w:rPr>
                <w:b/>
              </w:rPr>
              <w:t>земельный участок</w:t>
            </w:r>
          </w:p>
          <w:p w:rsidR="0030252D" w:rsidRPr="00A90358" w:rsidRDefault="0030252D">
            <w:pPr>
              <w:rPr>
                <w:b/>
              </w:rPr>
            </w:pPr>
            <w:r w:rsidRPr="00A90358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90358" w:rsidRDefault="0030252D">
            <w:pPr>
              <w:rPr>
                <w:b/>
              </w:rPr>
            </w:pPr>
            <w:r w:rsidRPr="00A90358">
              <w:rPr>
                <w:b/>
              </w:rPr>
              <w:t>10000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90358" w:rsidRDefault="0030252D">
            <w:pPr>
              <w:rPr>
                <w:b/>
              </w:rPr>
            </w:pPr>
            <w:r w:rsidRPr="00A90358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gridBefore w:val="1"/>
          <w:wBefore w:w="6" w:type="dxa"/>
          <w:trHeight w:val="571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90358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90358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90358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90358" w:rsidRDefault="0030252D">
            <w:pPr>
              <w:rPr>
                <w:b/>
              </w:rPr>
            </w:pPr>
            <w:r w:rsidRPr="00A90358">
              <w:rPr>
                <w:b/>
              </w:rPr>
              <w:t>квартира</w:t>
            </w:r>
          </w:p>
          <w:p w:rsidR="0030252D" w:rsidRPr="00A90358" w:rsidRDefault="0030252D">
            <w:pPr>
              <w:rPr>
                <w:b/>
              </w:rPr>
            </w:pPr>
            <w:r w:rsidRPr="00A90358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90358" w:rsidRDefault="0030252D">
            <w:pPr>
              <w:rPr>
                <w:b/>
              </w:rPr>
            </w:pPr>
            <w:r>
              <w:rPr>
                <w:b/>
              </w:rPr>
              <w:t>59</w:t>
            </w:r>
            <w:r w:rsidRPr="00A90358">
              <w:rPr>
                <w:b/>
              </w:rPr>
              <w:t>,</w:t>
            </w:r>
            <w:r>
              <w:rPr>
                <w:b/>
              </w:rPr>
              <w:t>1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90358" w:rsidRDefault="0030252D">
            <w:pPr>
              <w:rPr>
                <w:b/>
              </w:rPr>
            </w:pPr>
            <w:r w:rsidRPr="00A90358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RPr="00690868" w:rsidTr="000051F9">
        <w:trPr>
          <w:gridBefore w:val="1"/>
          <w:wBefore w:w="6" w:type="dxa"/>
          <w:trHeight w:val="670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90868" w:rsidRDefault="0030252D">
            <w:pPr>
              <w:rPr>
                <w:b/>
              </w:rPr>
            </w:pPr>
            <w:r w:rsidRPr="00690868">
              <w:rPr>
                <w:b/>
              </w:rPr>
              <w:t>Кудрявцев С. И.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90868" w:rsidRDefault="0030252D">
            <w:pPr>
              <w:rPr>
                <w:b/>
              </w:rPr>
            </w:pPr>
            <w:r w:rsidRPr="00690868">
              <w:rPr>
                <w:b/>
              </w:rPr>
              <w:t>Начальник Управления Минюста России по Орловской области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90868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549</w:t>
            </w:r>
            <w:r w:rsidRPr="00690868">
              <w:rPr>
                <w:b/>
              </w:rPr>
              <w:t> </w:t>
            </w:r>
            <w:r>
              <w:rPr>
                <w:b/>
              </w:rPr>
              <w:t>621</w:t>
            </w:r>
            <w:r w:rsidRPr="00690868">
              <w:rPr>
                <w:b/>
              </w:rPr>
              <w:t>,</w:t>
            </w:r>
            <w:r>
              <w:rPr>
                <w:b/>
              </w:rPr>
              <w:t>83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90868" w:rsidRDefault="0030252D">
            <w:pPr>
              <w:rPr>
                <w:b/>
              </w:rPr>
            </w:pPr>
            <w:r w:rsidRPr="00690868">
              <w:rPr>
                <w:b/>
              </w:rPr>
              <w:t>квартира</w:t>
            </w:r>
          </w:p>
          <w:p w:rsidR="0030252D" w:rsidRPr="00690868" w:rsidRDefault="0030252D">
            <w:pPr>
              <w:rPr>
                <w:b/>
              </w:rPr>
            </w:pPr>
            <w:r w:rsidRPr="00690868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90868" w:rsidRDefault="0030252D">
            <w:pPr>
              <w:rPr>
                <w:b/>
              </w:rPr>
            </w:pPr>
            <w:r w:rsidRPr="00690868">
              <w:rPr>
                <w:b/>
              </w:rPr>
              <w:t>46,7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90868" w:rsidRDefault="0030252D">
            <w:pPr>
              <w:rPr>
                <w:b/>
              </w:rPr>
            </w:pPr>
            <w:r w:rsidRPr="00690868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90868" w:rsidRDefault="0030252D">
            <w:pPr>
              <w:rPr>
                <w:b/>
              </w:rPr>
            </w:pPr>
            <w:r w:rsidRPr="00690868">
              <w:rPr>
                <w:b/>
              </w:rPr>
              <w:t>–</w:t>
            </w:r>
          </w:p>
        </w:tc>
      </w:tr>
      <w:tr w:rsidR="0030252D" w:rsidRPr="00690868" w:rsidTr="000051F9">
        <w:trPr>
          <w:gridBefore w:val="1"/>
          <w:wBefore w:w="6" w:type="dxa"/>
          <w:trHeight w:val="337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90868" w:rsidRDefault="0030252D">
            <w:pPr>
              <w:rPr>
                <w:b/>
              </w:rPr>
            </w:pPr>
            <w:r w:rsidRPr="00690868">
              <w:rPr>
                <w:b/>
              </w:rPr>
              <w:t>Супруга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690868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90868" w:rsidRDefault="0030252D">
            <w:pPr>
              <w:jc w:val="center"/>
              <w:rPr>
                <w:b/>
              </w:rPr>
            </w:pPr>
            <w:r w:rsidRPr="00690868">
              <w:rPr>
                <w:b/>
              </w:rPr>
              <w:t>3</w:t>
            </w:r>
            <w:r>
              <w:rPr>
                <w:b/>
              </w:rPr>
              <w:t>48 346,81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90868" w:rsidRDefault="0030252D">
            <w:pPr>
              <w:rPr>
                <w:b/>
              </w:rPr>
            </w:pPr>
            <w:r w:rsidRPr="00690868">
              <w:rPr>
                <w:b/>
              </w:rPr>
              <w:t>квартира</w:t>
            </w:r>
          </w:p>
          <w:p w:rsidR="0030252D" w:rsidRPr="00690868" w:rsidRDefault="0030252D">
            <w:pPr>
              <w:rPr>
                <w:b/>
              </w:rPr>
            </w:pPr>
            <w:r w:rsidRPr="00690868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90868" w:rsidRDefault="0030252D">
            <w:pPr>
              <w:rPr>
                <w:b/>
              </w:rPr>
            </w:pPr>
            <w:r w:rsidRPr="00690868">
              <w:rPr>
                <w:b/>
              </w:rPr>
              <w:t>46,7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90868" w:rsidRDefault="0030252D">
            <w:pPr>
              <w:rPr>
                <w:b/>
              </w:rPr>
            </w:pPr>
            <w:r w:rsidRPr="00690868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90868" w:rsidRDefault="0030252D">
            <w:pPr>
              <w:rPr>
                <w:b/>
              </w:rPr>
            </w:pPr>
            <w:r w:rsidRPr="00690868">
              <w:rPr>
                <w:b/>
              </w:rPr>
              <w:t>–</w:t>
            </w:r>
          </w:p>
        </w:tc>
      </w:tr>
      <w:tr w:rsidR="0030252D" w:rsidRPr="00690868" w:rsidTr="000051F9">
        <w:trPr>
          <w:gridBefore w:val="1"/>
          <w:wBefore w:w="6" w:type="dxa"/>
          <w:trHeight w:val="361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90868" w:rsidRDefault="0030252D">
            <w:pPr>
              <w:tabs>
                <w:tab w:val="right" w:pos="2205"/>
              </w:tabs>
              <w:rPr>
                <w:b/>
              </w:rPr>
            </w:pPr>
            <w:r w:rsidRPr="00690868">
              <w:rPr>
                <w:b/>
              </w:rPr>
              <w:t xml:space="preserve">Сын 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690868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90868" w:rsidRDefault="0030252D">
            <w:pPr>
              <w:jc w:val="center"/>
              <w:rPr>
                <w:b/>
              </w:rPr>
            </w:pPr>
            <w:r w:rsidRPr="00690868"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90868" w:rsidRDefault="0030252D">
            <w:pPr>
              <w:rPr>
                <w:b/>
              </w:rPr>
            </w:pPr>
            <w:r w:rsidRPr="00690868">
              <w:rPr>
                <w:b/>
              </w:rPr>
              <w:t>квартира</w:t>
            </w:r>
          </w:p>
          <w:p w:rsidR="0030252D" w:rsidRPr="00690868" w:rsidRDefault="0030252D">
            <w:pPr>
              <w:rPr>
                <w:b/>
              </w:rPr>
            </w:pPr>
            <w:r w:rsidRPr="00690868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90868" w:rsidRDefault="0030252D">
            <w:pPr>
              <w:rPr>
                <w:b/>
              </w:rPr>
            </w:pPr>
            <w:r>
              <w:rPr>
                <w:b/>
              </w:rPr>
              <w:t>46</w:t>
            </w:r>
            <w:r w:rsidRPr="00690868">
              <w:rPr>
                <w:b/>
              </w:rPr>
              <w:t>,</w:t>
            </w:r>
            <w:r>
              <w:rPr>
                <w:b/>
              </w:rPr>
              <w:t>7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90868" w:rsidRDefault="0030252D">
            <w:pPr>
              <w:rPr>
                <w:b/>
              </w:rPr>
            </w:pPr>
            <w:r w:rsidRPr="00690868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90868" w:rsidRDefault="0030252D">
            <w:pPr>
              <w:rPr>
                <w:b/>
              </w:rPr>
            </w:pPr>
            <w:r w:rsidRPr="00690868"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638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0061D" w:rsidRDefault="0030252D">
            <w:pPr>
              <w:rPr>
                <w:b/>
              </w:rPr>
            </w:pPr>
            <w:r w:rsidRPr="0070061D">
              <w:rPr>
                <w:b/>
              </w:rPr>
              <w:t>Зелепукин М.Ю.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70061D" w:rsidRDefault="0030252D">
            <w:pPr>
              <w:rPr>
                <w:b/>
              </w:rPr>
            </w:pPr>
            <w:r w:rsidRPr="0070061D">
              <w:rPr>
                <w:b/>
              </w:rPr>
              <w:t>Начальник Управления Минюста России по Пензенской области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0061D" w:rsidRDefault="0030252D">
            <w:pPr>
              <w:jc w:val="center"/>
              <w:rPr>
                <w:b/>
              </w:rPr>
            </w:pPr>
            <w:r w:rsidRPr="0070061D">
              <w:rPr>
                <w:b/>
              </w:rPr>
              <w:t>79</w:t>
            </w:r>
            <w:r>
              <w:rPr>
                <w:b/>
              </w:rPr>
              <w:t>6</w:t>
            </w:r>
            <w:r w:rsidRPr="0070061D">
              <w:rPr>
                <w:b/>
              </w:rPr>
              <w:t> </w:t>
            </w:r>
            <w:r>
              <w:rPr>
                <w:b/>
              </w:rPr>
              <w:t>491</w:t>
            </w:r>
            <w:r w:rsidRPr="0070061D">
              <w:rPr>
                <w:b/>
              </w:rPr>
              <w:t>,1</w:t>
            </w:r>
            <w:r>
              <w:rPr>
                <w:b/>
              </w:rPr>
              <w:t>6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0061D" w:rsidRDefault="0030252D">
            <w:pPr>
              <w:rPr>
                <w:b/>
              </w:rPr>
            </w:pPr>
            <w:r w:rsidRPr="0070061D">
              <w:rPr>
                <w:b/>
              </w:rPr>
              <w:t>гараж</w:t>
            </w:r>
          </w:p>
          <w:p w:rsidR="0030252D" w:rsidRPr="0070061D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0061D" w:rsidRDefault="0030252D">
            <w:pPr>
              <w:rPr>
                <w:b/>
              </w:rPr>
            </w:pPr>
            <w:r w:rsidRPr="0070061D">
              <w:rPr>
                <w:b/>
              </w:rPr>
              <w:t>17,6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0061D" w:rsidRDefault="0030252D">
            <w:pPr>
              <w:rPr>
                <w:b/>
              </w:rPr>
            </w:pPr>
            <w:r w:rsidRPr="0070061D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gridBefore w:val="1"/>
          <w:wBefore w:w="6" w:type="dxa"/>
          <w:trHeight w:val="115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0061D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70061D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0061D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0061D" w:rsidRDefault="0030252D">
            <w:pPr>
              <w:rPr>
                <w:b/>
              </w:rPr>
            </w:pPr>
            <w:r w:rsidRPr="0070061D">
              <w:rPr>
                <w:b/>
              </w:rPr>
              <w:t>квартира</w:t>
            </w:r>
          </w:p>
          <w:p w:rsidR="0030252D" w:rsidRPr="0070061D" w:rsidRDefault="0030252D">
            <w:pPr>
              <w:rPr>
                <w:b/>
              </w:rPr>
            </w:pPr>
            <w:r w:rsidRPr="0070061D">
              <w:rPr>
                <w:b/>
              </w:rPr>
              <w:t>(</w:t>
            </w:r>
            <w:r>
              <w:rPr>
                <w:b/>
              </w:rPr>
              <w:t>совместная собственность)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0061D" w:rsidRDefault="0030252D">
            <w:pPr>
              <w:rPr>
                <w:b/>
              </w:rPr>
            </w:pPr>
            <w:r w:rsidRPr="0070061D">
              <w:rPr>
                <w:b/>
              </w:rPr>
              <w:t>1</w:t>
            </w:r>
            <w:r>
              <w:rPr>
                <w:b/>
              </w:rPr>
              <w:t>29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0061D" w:rsidRDefault="0030252D">
            <w:pPr>
              <w:rPr>
                <w:b/>
              </w:rPr>
            </w:pPr>
            <w:r w:rsidRPr="0070061D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115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0061D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70061D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0061D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0061D" w:rsidRDefault="0030252D">
            <w:pPr>
              <w:rPr>
                <w:b/>
              </w:rPr>
            </w:pPr>
            <w:r w:rsidRPr="0070061D">
              <w:rPr>
                <w:b/>
              </w:rPr>
              <w:t>квартира</w:t>
            </w:r>
          </w:p>
          <w:p w:rsidR="0030252D" w:rsidRPr="0070061D" w:rsidRDefault="0030252D">
            <w:pPr>
              <w:rPr>
                <w:b/>
              </w:rPr>
            </w:pPr>
            <w:r w:rsidRPr="0070061D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0061D" w:rsidRDefault="0030252D">
            <w:pPr>
              <w:rPr>
                <w:b/>
              </w:rPr>
            </w:pPr>
            <w:r>
              <w:rPr>
                <w:b/>
              </w:rPr>
              <w:t>110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0061D" w:rsidRDefault="0030252D">
            <w:pPr>
              <w:rPr>
                <w:b/>
              </w:rPr>
            </w:pPr>
            <w:r w:rsidRPr="0070061D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115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0061D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70061D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0061D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0061D" w:rsidRDefault="0030252D">
            <w:pPr>
              <w:rPr>
                <w:b/>
              </w:rPr>
            </w:pPr>
            <w:r w:rsidRPr="0070061D">
              <w:rPr>
                <w:b/>
              </w:rPr>
              <w:t xml:space="preserve">квартира </w:t>
            </w:r>
          </w:p>
          <w:p w:rsidR="0030252D" w:rsidRPr="0070061D" w:rsidRDefault="0030252D">
            <w:pPr>
              <w:rPr>
                <w:b/>
              </w:rPr>
            </w:pPr>
            <w:r w:rsidRPr="0070061D">
              <w:rPr>
                <w:b/>
              </w:rPr>
              <w:t>(</w:t>
            </w:r>
            <w:r>
              <w:rPr>
                <w:b/>
              </w:rPr>
              <w:t>пользование</w:t>
            </w:r>
            <w:r w:rsidRPr="0070061D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0061D" w:rsidRDefault="0030252D">
            <w:pPr>
              <w:rPr>
                <w:b/>
              </w:rPr>
            </w:pPr>
            <w:r>
              <w:rPr>
                <w:b/>
              </w:rPr>
              <w:t>129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0061D" w:rsidRDefault="0030252D">
            <w:pPr>
              <w:rPr>
                <w:b/>
              </w:rPr>
            </w:pPr>
            <w:r w:rsidRPr="0070061D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84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0061D" w:rsidRDefault="0030252D">
            <w:pPr>
              <w:rPr>
                <w:b/>
              </w:rPr>
            </w:pPr>
            <w:r w:rsidRPr="0070061D">
              <w:rPr>
                <w:b/>
              </w:rPr>
              <w:t xml:space="preserve">Супруга </w:t>
            </w: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70061D" w:rsidRDefault="0030252D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0061D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66</w:t>
            </w:r>
            <w:r w:rsidRPr="0070061D">
              <w:rPr>
                <w:b/>
              </w:rPr>
              <w:t> </w:t>
            </w:r>
            <w:r>
              <w:rPr>
                <w:b/>
              </w:rPr>
              <w:t>000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0061D" w:rsidRDefault="0030252D">
            <w:pPr>
              <w:rPr>
                <w:b/>
              </w:rPr>
            </w:pPr>
            <w:r w:rsidRPr="0070061D">
              <w:rPr>
                <w:b/>
              </w:rPr>
              <w:t>квартира</w:t>
            </w:r>
          </w:p>
          <w:p w:rsidR="0030252D" w:rsidRPr="0070061D" w:rsidRDefault="0030252D">
            <w:pPr>
              <w:rPr>
                <w:b/>
              </w:rPr>
            </w:pPr>
            <w:r w:rsidRPr="0070061D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70061D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0061D" w:rsidRDefault="0030252D">
            <w:pPr>
              <w:rPr>
                <w:b/>
              </w:rPr>
            </w:pPr>
            <w:r w:rsidRPr="0070061D">
              <w:rPr>
                <w:b/>
              </w:rPr>
              <w:t>11</w:t>
            </w:r>
            <w:r>
              <w:rPr>
                <w:b/>
              </w:rPr>
              <w:t>8,7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0061D" w:rsidRDefault="0030252D">
            <w:pPr>
              <w:rPr>
                <w:b/>
              </w:rPr>
            </w:pPr>
            <w:r w:rsidRPr="0070061D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gridBefore w:val="1"/>
          <w:wBefore w:w="6" w:type="dxa"/>
          <w:trHeight w:val="84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0061D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70061D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0061D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0061D" w:rsidRDefault="0030252D">
            <w:pPr>
              <w:rPr>
                <w:b/>
              </w:rPr>
            </w:pPr>
            <w:r w:rsidRPr="0070061D">
              <w:rPr>
                <w:b/>
              </w:rPr>
              <w:t>квартира</w:t>
            </w:r>
          </w:p>
          <w:p w:rsidR="0030252D" w:rsidRPr="0070061D" w:rsidRDefault="0030252D">
            <w:pPr>
              <w:rPr>
                <w:b/>
              </w:rPr>
            </w:pPr>
            <w:r w:rsidRPr="0070061D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0061D" w:rsidRDefault="0030252D">
            <w:pPr>
              <w:rPr>
                <w:b/>
              </w:rPr>
            </w:pPr>
            <w:r w:rsidRPr="0070061D">
              <w:rPr>
                <w:b/>
              </w:rPr>
              <w:t>110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0061D" w:rsidRDefault="0030252D">
            <w:pPr>
              <w:rPr>
                <w:b/>
              </w:rPr>
            </w:pPr>
            <w:r w:rsidRPr="0070061D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555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70061D" w:rsidRDefault="0030252D">
            <w:pPr>
              <w:rPr>
                <w:b/>
              </w:rPr>
            </w:pPr>
            <w:r w:rsidRPr="0070061D">
              <w:rPr>
                <w:b/>
              </w:rPr>
              <w:t xml:space="preserve">Дочь </w:t>
            </w: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70061D" w:rsidRDefault="0030252D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70061D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0061D" w:rsidRDefault="0030252D">
            <w:pPr>
              <w:rPr>
                <w:b/>
              </w:rPr>
            </w:pPr>
            <w:r w:rsidRPr="0070061D">
              <w:rPr>
                <w:b/>
              </w:rPr>
              <w:t>квартира</w:t>
            </w:r>
          </w:p>
          <w:p w:rsidR="0030252D" w:rsidRPr="0070061D" w:rsidRDefault="0030252D" w:rsidP="006A22B6">
            <w:pPr>
              <w:rPr>
                <w:b/>
              </w:rPr>
            </w:pPr>
            <w:r w:rsidRPr="0070061D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129</w:t>
            </w:r>
          </w:p>
          <w:p w:rsidR="0030252D" w:rsidRPr="0070061D" w:rsidRDefault="0030252D">
            <w:pPr>
              <w:rPr>
                <w:b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70061D">
              <w:rPr>
                <w:b/>
              </w:rPr>
              <w:t>Россия</w:t>
            </w:r>
          </w:p>
          <w:p w:rsidR="0030252D" w:rsidRPr="0070061D" w:rsidRDefault="0030252D">
            <w:pPr>
              <w:rPr>
                <w:b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gridBefore w:val="1"/>
          <w:wBefore w:w="6" w:type="dxa"/>
          <w:trHeight w:val="540"/>
        </w:trPr>
        <w:tc>
          <w:tcPr>
            <w:tcW w:w="2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0061D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0061D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квартира</w:t>
            </w:r>
          </w:p>
          <w:p w:rsidR="0030252D" w:rsidRPr="0070061D" w:rsidRDefault="0030252D" w:rsidP="006A22B6">
            <w:pPr>
              <w:rPr>
                <w:b/>
              </w:rPr>
            </w:pPr>
            <w:r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6A22B6">
            <w:pPr>
              <w:rPr>
                <w:b/>
              </w:rPr>
            </w:pPr>
            <w:r>
              <w:rPr>
                <w:b/>
              </w:rPr>
              <w:t>110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0061D" w:rsidRDefault="0030252D" w:rsidP="006A22B6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550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A6B52" w:rsidRDefault="0030252D">
            <w:pPr>
              <w:rPr>
                <w:b/>
              </w:rPr>
            </w:pPr>
            <w:r w:rsidRPr="001A6B52">
              <w:rPr>
                <w:b/>
              </w:rPr>
              <w:t>Канашкина Е.А.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A6B52" w:rsidRDefault="0030252D">
            <w:pPr>
              <w:rPr>
                <w:b/>
              </w:rPr>
            </w:pPr>
            <w:r w:rsidRPr="001A6B52">
              <w:rPr>
                <w:b/>
              </w:rPr>
              <w:t>Заместитель начальника Управления Минюста России по Пензенской области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A6B52" w:rsidRDefault="0030252D">
            <w:pPr>
              <w:jc w:val="center"/>
              <w:rPr>
                <w:b/>
              </w:rPr>
            </w:pPr>
            <w:r w:rsidRPr="001A6B52">
              <w:rPr>
                <w:b/>
              </w:rPr>
              <w:t>4</w:t>
            </w:r>
            <w:r>
              <w:rPr>
                <w:b/>
              </w:rPr>
              <w:t>82</w:t>
            </w:r>
            <w:r w:rsidRPr="001A6B52">
              <w:rPr>
                <w:b/>
              </w:rPr>
              <w:t xml:space="preserve"> </w:t>
            </w:r>
            <w:r>
              <w:rPr>
                <w:b/>
              </w:rPr>
              <w:t>160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A6B52" w:rsidRDefault="0030252D">
            <w:pPr>
              <w:rPr>
                <w:b/>
              </w:rPr>
            </w:pPr>
            <w:r w:rsidRPr="001A6B52">
              <w:rPr>
                <w:b/>
              </w:rPr>
              <w:t>квартира</w:t>
            </w:r>
          </w:p>
          <w:p w:rsidR="0030252D" w:rsidRPr="001A6B52" w:rsidRDefault="0030252D">
            <w:pPr>
              <w:rPr>
                <w:b/>
              </w:rPr>
            </w:pPr>
            <w:r w:rsidRPr="001A6B52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A6B52" w:rsidRDefault="0030252D">
            <w:pPr>
              <w:rPr>
                <w:b/>
              </w:rPr>
            </w:pPr>
            <w:r w:rsidRPr="001A6B52">
              <w:rPr>
                <w:b/>
              </w:rPr>
              <w:t>53,1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A6B52" w:rsidRDefault="0030252D">
            <w:pPr>
              <w:rPr>
                <w:b/>
              </w:rPr>
            </w:pPr>
            <w:r w:rsidRPr="001A6B52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A6B52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54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A6B52" w:rsidRDefault="0030252D">
            <w:pPr>
              <w:rPr>
                <w:b/>
              </w:rPr>
            </w:pPr>
            <w:r w:rsidRPr="001A6B52">
              <w:rPr>
                <w:b/>
              </w:rPr>
              <w:t>Супруг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A6B52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A6B52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401</w:t>
            </w:r>
            <w:r w:rsidRPr="001A6B52">
              <w:rPr>
                <w:b/>
              </w:rPr>
              <w:t xml:space="preserve"> 7</w:t>
            </w:r>
            <w:r>
              <w:rPr>
                <w:b/>
              </w:rPr>
              <w:t>79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A6B52" w:rsidRDefault="0030252D">
            <w:pPr>
              <w:rPr>
                <w:b/>
              </w:rPr>
            </w:pPr>
            <w:r w:rsidRPr="001A6B52">
              <w:rPr>
                <w:b/>
              </w:rPr>
              <w:t>квартира</w:t>
            </w:r>
          </w:p>
          <w:p w:rsidR="0030252D" w:rsidRPr="001A6B52" w:rsidRDefault="0030252D">
            <w:pPr>
              <w:rPr>
                <w:b/>
              </w:rPr>
            </w:pPr>
            <w:r w:rsidRPr="001A6B52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A6B52" w:rsidRDefault="0030252D">
            <w:pPr>
              <w:rPr>
                <w:b/>
              </w:rPr>
            </w:pPr>
            <w:r w:rsidRPr="001A6B52">
              <w:rPr>
                <w:b/>
              </w:rPr>
              <w:t>53,1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A6B52" w:rsidRDefault="0030252D">
            <w:pPr>
              <w:rPr>
                <w:b/>
              </w:rPr>
            </w:pPr>
            <w:r w:rsidRPr="001A6B52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A6B52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84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A6B52" w:rsidRDefault="0030252D">
            <w:pPr>
              <w:rPr>
                <w:b/>
              </w:rPr>
            </w:pPr>
            <w:r w:rsidRPr="001A6B52">
              <w:rPr>
                <w:b/>
              </w:rPr>
              <w:t xml:space="preserve">Дочь 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</w:pPr>
            <w: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A6B52" w:rsidRDefault="0030252D" w:rsidP="00123EE4">
            <w:pPr>
              <w:rPr>
                <w:b/>
              </w:rPr>
            </w:pPr>
            <w:r w:rsidRPr="001A6B52">
              <w:rPr>
                <w:b/>
              </w:rPr>
              <w:t>квартира</w:t>
            </w:r>
          </w:p>
          <w:p w:rsidR="0030252D" w:rsidRPr="001A6B52" w:rsidRDefault="0030252D" w:rsidP="00123EE4">
            <w:pPr>
              <w:rPr>
                <w:b/>
              </w:rPr>
            </w:pPr>
            <w:r w:rsidRPr="001A6B52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A6B52" w:rsidRDefault="0030252D" w:rsidP="00123EE4">
            <w:pPr>
              <w:rPr>
                <w:b/>
              </w:rPr>
            </w:pPr>
            <w:r w:rsidRPr="001A6B52">
              <w:rPr>
                <w:b/>
              </w:rPr>
              <w:t>53,1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A6B52" w:rsidRDefault="0030252D" w:rsidP="00123EE4">
            <w:pPr>
              <w:rPr>
                <w:b/>
              </w:rPr>
            </w:pPr>
            <w:r w:rsidRPr="001A6B52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gridBefore w:val="1"/>
          <w:wBefore w:w="6" w:type="dxa"/>
          <w:trHeight w:val="450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A66387" w:rsidRDefault="0030252D">
            <w:pPr>
              <w:rPr>
                <w:b/>
              </w:rPr>
            </w:pPr>
            <w:r w:rsidRPr="00A66387">
              <w:rPr>
                <w:b/>
              </w:rPr>
              <w:t>Смирнов В.М.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1A6B52" w:rsidRDefault="0030252D">
            <w:pPr>
              <w:rPr>
                <w:b/>
              </w:rPr>
            </w:pPr>
            <w:r w:rsidRPr="001A6B52">
              <w:rPr>
                <w:b/>
              </w:rPr>
              <w:t>Заместитель начальника Управления Минюста России по Пензенской области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1A6B52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702 953,40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  <w:p w:rsidR="0030252D" w:rsidRPr="001A6B52" w:rsidRDefault="0030252D" w:rsidP="006A22B6">
            <w:pPr>
              <w:rPr>
                <w:b/>
              </w:rPr>
            </w:pPr>
            <w:r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1500</w:t>
            </w:r>
          </w:p>
          <w:p w:rsidR="0030252D" w:rsidRPr="001A6B52" w:rsidRDefault="0030252D">
            <w:pPr>
              <w:rPr>
                <w:b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  <w:p w:rsidR="0030252D" w:rsidRPr="001A6B52" w:rsidRDefault="0030252D">
            <w:pPr>
              <w:rPr>
                <w:b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а/м ВАЗ 21065</w:t>
            </w:r>
          </w:p>
          <w:p w:rsidR="0030252D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  <w:p w:rsidR="0030252D" w:rsidRDefault="0030252D">
            <w:pPr>
              <w:rPr>
                <w:b/>
              </w:rPr>
            </w:pPr>
            <w:r>
              <w:rPr>
                <w:b/>
              </w:rPr>
              <w:t xml:space="preserve">а/м Хонда </w:t>
            </w:r>
            <w:r>
              <w:rPr>
                <w:b/>
                <w:lang w:val="en-US"/>
              </w:rPr>
              <w:t>CR</w:t>
            </w:r>
            <w:r w:rsidRPr="001A6B52">
              <w:rPr>
                <w:b/>
              </w:rPr>
              <w:t>-</w:t>
            </w:r>
            <w:r>
              <w:rPr>
                <w:b/>
                <w:lang w:val="en-US"/>
              </w:rPr>
              <w:t>V</w:t>
            </w:r>
          </w:p>
          <w:p w:rsidR="0030252D" w:rsidRPr="00F16E1C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</w:tr>
      <w:tr w:rsidR="0030252D" w:rsidTr="000051F9">
        <w:trPr>
          <w:gridBefore w:val="1"/>
          <w:wBefore w:w="6" w:type="dxa"/>
          <w:trHeight w:val="615"/>
        </w:trPr>
        <w:tc>
          <w:tcPr>
            <w:tcW w:w="21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Pr="00A66387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1A6B52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 xml:space="preserve">дом </w:t>
            </w:r>
          </w:p>
          <w:p w:rsidR="0030252D" w:rsidRDefault="0030252D" w:rsidP="006A22B6">
            <w:pPr>
              <w:rPr>
                <w:b/>
              </w:rPr>
            </w:pPr>
            <w:r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364</w:t>
            </w:r>
          </w:p>
          <w:p w:rsidR="0030252D" w:rsidRDefault="0030252D" w:rsidP="006A22B6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  <w:p w:rsidR="0030252D" w:rsidRDefault="0030252D" w:rsidP="006A22B6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525"/>
        </w:trPr>
        <w:tc>
          <w:tcPr>
            <w:tcW w:w="21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Pr="00A66387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1A6B52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гараж</w:t>
            </w:r>
          </w:p>
          <w:p w:rsidR="0030252D" w:rsidRDefault="0030252D" w:rsidP="006A22B6">
            <w:pPr>
              <w:rPr>
                <w:b/>
              </w:rPr>
            </w:pPr>
            <w:r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43,8</w:t>
            </w:r>
          </w:p>
          <w:p w:rsidR="0030252D" w:rsidRDefault="0030252D" w:rsidP="006A22B6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  <w:p w:rsidR="0030252D" w:rsidRDefault="0030252D" w:rsidP="006A22B6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510"/>
        </w:trPr>
        <w:tc>
          <w:tcPr>
            <w:tcW w:w="21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Pr="00A66387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1A6B52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 xml:space="preserve">сарай </w:t>
            </w:r>
          </w:p>
          <w:p w:rsidR="0030252D" w:rsidRDefault="0030252D" w:rsidP="006A22B6">
            <w:pPr>
              <w:rPr>
                <w:b/>
              </w:rPr>
            </w:pPr>
            <w:r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12,4</w:t>
            </w:r>
          </w:p>
          <w:p w:rsidR="0030252D" w:rsidRDefault="0030252D" w:rsidP="006A22B6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  <w:p w:rsidR="0030252D" w:rsidRDefault="0030252D" w:rsidP="006A22B6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600"/>
        </w:trPr>
        <w:tc>
          <w:tcPr>
            <w:tcW w:w="2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66387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1A6B52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 xml:space="preserve">баня </w:t>
            </w:r>
          </w:p>
          <w:p w:rsidR="0030252D" w:rsidRDefault="0030252D" w:rsidP="006A22B6">
            <w:pPr>
              <w:rPr>
                <w:b/>
              </w:rPr>
            </w:pPr>
            <w:r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6A22B6">
            <w:pPr>
              <w:rPr>
                <w:b/>
              </w:rPr>
            </w:pPr>
            <w:r>
              <w:rPr>
                <w:b/>
              </w:rPr>
              <w:t>30,7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6A22B6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585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A66387" w:rsidRDefault="0030252D">
            <w:pPr>
              <w:rPr>
                <w:b/>
              </w:rPr>
            </w:pPr>
            <w:r>
              <w:rPr>
                <w:b/>
              </w:rPr>
              <w:t>Супруга</w:t>
            </w:r>
          </w:p>
        </w:tc>
        <w:tc>
          <w:tcPr>
            <w:tcW w:w="30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1A6B52" w:rsidRDefault="0030252D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122 084,52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123EE4">
            <w:pPr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  <w:p w:rsidR="0030252D" w:rsidRPr="001A6B52" w:rsidRDefault="0030252D" w:rsidP="00123EE4">
            <w:pPr>
              <w:rPr>
                <w:b/>
              </w:rPr>
            </w:pPr>
            <w:r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123EE4">
            <w:pPr>
              <w:rPr>
                <w:b/>
              </w:rPr>
            </w:pPr>
            <w:r>
              <w:rPr>
                <w:b/>
              </w:rPr>
              <w:t>1500</w:t>
            </w:r>
          </w:p>
          <w:p w:rsidR="0030252D" w:rsidRPr="001A6B52" w:rsidRDefault="0030252D" w:rsidP="00123EE4">
            <w:pPr>
              <w:rPr>
                <w:b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123EE4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  <w:p w:rsidR="0030252D" w:rsidRPr="001A6B52" w:rsidRDefault="0030252D" w:rsidP="00123EE4">
            <w:pPr>
              <w:rPr>
                <w:b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525"/>
        </w:trPr>
        <w:tc>
          <w:tcPr>
            <w:tcW w:w="21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1A6B52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123EE4">
            <w:pPr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  <w:p w:rsidR="0030252D" w:rsidRDefault="0030252D" w:rsidP="00123EE4">
            <w:pPr>
              <w:rPr>
                <w:b/>
              </w:rPr>
            </w:pPr>
            <w:r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123EE4">
            <w:pPr>
              <w:rPr>
                <w:b/>
              </w:rPr>
            </w:pPr>
            <w:r>
              <w:rPr>
                <w:b/>
              </w:rPr>
              <w:t>1500</w:t>
            </w:r>
          </w:p>
          <w:p w:rsidR="0030252D" w:rsidRDefault="0030252D" w:rsidP="00123EE4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123EE4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  <w:p w:rsidR="0030252D" w:rsidRDefault="0030252D" w:rsidP="00123EE4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540"/>
        </w:trPr>
        <w:tc>
          <w:tcPr>
            <w:tcW w:w="21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1A6B52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123EE4">
            <w:pPr>
              <w:rPr>
                <w:b/>
              </w:rPr>
            </w:pPr>
            <w:r>
              <w:rPr>
                <w:b/>
              </w:rPr>
              <w:t xml:space="preserve">дом </w:t>
            </w:r>
          </w:p>
          <w:p w:rsidR="0030252D" w:rsidRDefault="0030252D" w:rsidP="00123EE4">
            <w:pPr>
              <w:rPr>
                <w:b/>
              </w:rPr>
            </w:pPr>
            <w:r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123EE4">
            <w:pPr>
              <w:rPr>
                <w:b/>
              </w:rPr>
            </w:pPr>
            <w:r>
              <w:rPr>
                <w:b/>
              </w:rPr>
              <w:t>364</w:t>
            </w:r>
          </w:p>
          <w:p w:rsidR="0030252D" w:rsidRDefault="0030252D" w:rsidP="00123EE4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123EE4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  <w:p w:rsidR="0030252D" w:rsidRDefault="0030252D" w:rsidP="00123EE4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450"/>
        </w:trPr>
        <w:tc>
          <w:tcPr>
            <w:tcW w:w="21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1A6B52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123EE4">
            <w:pPr>
              <w:rPr>
                <w:b/>
              </w:rPr>
            </w:pPr>
            <w:r>
              <w:rPr>
                <w:b/>
              </w:rPr>
              <w:t>гараж</w:t>
            </w:r>
          </w:p>
          <w:p w:rsidR="0030252D" w:rsidRDefault="0030252D" w:rsidP="00123EE4">
            <w:pPr>
              <w:rPr>
                <w:b/>
              </w:rPr>
            </w:pPr>
            <w:r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123EE4">
            <w:pPr>
              <w:rPr>
                <w:b/>
              </w:rPr>
            </w:pPr>
            <w:r>
              <w:rPr>
                <w:b/>
              </w:rPr>
              <w:t>43,8</w:t>
            </w:r>
          </w:p>
          <w:p w:rsidR="0030252D" w:rsidRDefault="0030252D" w:rsidP="00123EE4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123EE4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  <w:p w:rsidR="0030252D" w:rsidRDefault="0030252D" w:rsidP="00123EE4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360"/>
        </w:trPr>
        <w:tc>
          <w:tcPr>
            <w:tcW w:w="21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1A6B52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vMerge w:val="restart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291526">
            <w:pPr>
              <w:rPr>
                <w:b/>
              </w:rPr>
            </w:pPr>
            <w:r>
              <w:rPr>
                <w:b/>
              </w:rPr>
              <w:t xml:space="preserve">сарай </w:t>
            </w:r>
          </w:p>
          <w:p w:rsidR="0030252D" w:rsidRDefault="0030252D" w:rsidP="00291526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right w:val="single" w:sz="4" w:space="0" w:color="auto"/>
            </w:tcBorders>
          </w:tcPr>
          <w:p w:rsidR="0030252D" w:rsidRDefault="0030252D" w:rsidP="00123EE4">
            <w:pPr>
              <w:rPr>
                <w:b/>
              </w:rPr>
            </w:pPr>
            <w:r>
              <w:rPr>
                <w:b/>
              </w:rPr>
              <w:t>12,4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right w:val="single" w:sz="4" w:space="0" w:color="auto"/>
            </w:tcBorders>
          </w:tcPr>
          <w:p w:rsidR="0030252D" w:rsidRDefault="0030252D" w:rsidP="00123EE4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272"/>
        </w:trPr>
        <w:tc>
          <w:tcPr>
            <w:tcW w:w="21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1A6B52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vMerge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291526">
            <w:pPr>
              <w:rPr>
                <w:b/>
              </w:rPr>
            </w:pPr>
          </w:p>
        </w:tc>
        <w:tc>
          <w:tcPr>
            <w:tcW w:w="1619" w:type="dxa"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 w:rsidP="00123EE4">
            <w:pPr>
              <w:rPr>
                <w:b/>
              </w:rPr>
            </w:pPr>
          </w:p>
        </w:tc>
        <w:tc>
          <w:tcPr>
            <w:tcW w:w="1046" w:type="dxa"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 w:rsidP="00123EE4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765"/>
        </w:trPr>
        <w:tc>
          <w:tcPr>
            <w:tcW w:w="21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1A6B52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123EE4">
            <w:pPr>
              <w:rPr>
                <w:b/>
              </w:rPr>
            </w:pPr>
            <w:r>
              <w:rPr>
                <w:b/>
              </w:rPr>
              <w:t>(пользование)</w:t>
            </w:r>
          </w:p>
          <w:p w:rsidR="0030252D" w:rsidRDefault="0030252D" w:rsidP="00123EE4">
            <w:pPr>
              <w:rPr>
                <w:b/>
              </w:rPr>
            </w:pPr>
            <w:r>
              <w:rPr>
                <w:b/>
              </w:rPr>
              <w:t xml:space="preserve">баня </w:t>
            </w:r>
          </w:p>
          <w:p w:rsidR="0030252D" w:rsidRDefault="0030252D" w:rsidP="00123EE4">
            <w:pPr>
              <w:rPr>
                <w:b/>
              </w:rPr>
            </w:pPr>
            <w:r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123EE4">
            <w:pPr>
              <w:rPr>
                <w:b/>
              </w:rPr>
            </w:pPr>
          </w:p>
          <w:p w:rsidR="0030252D" w:rsidRDefault="0030252D" w:rsidP="00123EE4">
            <w:pPr>
              <w:rPr>
                <w:b/>
              </w:rPr>
            </w:pPr>
            <w:r>
              <w:rPr>
                <w:b/>
              </w:rPr>
              <w:t>30,7</w:t>
            </w:r>
          </w:p>
          <w:p w:rsidR="0030252D" w:rsidRDefault="0030252D" w:rsidP="00123EE4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123EE4">
            <w:pPr>
              <w:rPr>
                <w:b/>
              </w:rPr>
            </w:pPr>
          </w:p>
          <w:p w:rsidR="0030252D" w:rsidRDefault="0030252D" w:rsidP="00123EE4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  <w:p w:rsidR="0030252D" w:rsidRDefault="0030252D" w:rsidP="00123EE4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578"/>
        </w:trPr>
        <w:tc>
          <w:tcPr>
            <w:tcW w:w="2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A6B52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123EE4">
            <w:pPr>
              <w:rPr>
                <w:b/>
              </w:rPr>
            </w:pPr>
            <w:r>
              <w:rPr>
                <w:b/>
              </w:rPr>
              <w:t>квартира</w:t>
            </w:r>
          </w:p>
          <w:p w:rsidR="0030252D" w:rsidRDefault="0030252D" w:rsidP="00123EE4">
            <w:pPr>
              <w:rPr>
                <w:b/>
              </w:rPr>
            </w:pPr>
            <w:r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123EE4">
            <w:pPr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123EE4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889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D7402A" w:rsidRDefault="0030252D">
            <w:pPr>
              <w:rPr>
                <w:b/>
              </w:rPr>
            </w:pPr>
            <w:r w:rsidRPr="00D7402A">
              <w:rPr>
                <w:b/>
              </w:rPr>
              <w:t>Юсупов Р.Р.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D7402A" w:rsidRDefault="0030252D" w:rsidP="00A66387">
            <w:pPr>
              <w:rPr>
                <w:b/>
              </w:rPr>
            </w:pPr>
            <w:r w:rsidRPr="00D7402A">
              <w:rPr>
                <w:b/>
              </w:rPr>
              <w:t>Начальник Управления Минюста России по Пермскому краю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D7402A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855 655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D7402A">
              <w:rPr>
                <w:b/>
              </w:rPr>
              <w:t xml:space="preserve"> земельный участок </w:t>
            </w:r>
            <w:r w:rsidRPr="00D7402A">
              <w:rPr>
                <w:b/>
              </w:rPr>
              <w:br/>
              <w:t>(</w:t>
            </w:r>
            <w:r>
              <w:rPr>
                <w:b/>
              </w:rPr>
              <w:t xml:space="preserve">долевая </w:t>
            </w:r>
            <w:r w:rsidRPr="00D7402A">
              <w:rPr>
                <w:b/>
              </w:rPr>
              <w:t>собственность</w:t>
            </w:r>
            <w:r>
              <w:rPr>
                <w:b/>
              </w:rPr>
              <w:t xml:space="preserve"> 4/5</w:t>
            </w:r>
            <w:r w:rsidRPr="00D7402A">
              <w:rPr>
                <w:b/>
              </w:rPr>
              <w:t>)</w:t>
            </w:r>
          </w:p>
          <w:p w:rsidR="0030252D" w:rsidRPr="00D7402A" w:rsidRDefault="0030252D">
            <w:pPr>
              <w:rPr>
                <w:b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1195 – общая</w:t>
            </w:r>
          </w:p>
          <w:p w:rsidR="0030252D" w:rsidRPr="00D7402A" w:rsidRDefault="0030252D" w:rsidP="00AA799E">
            <w:pPr>
              <w:rPr>
                <w:b/>
              </w:rPr>
            </w:pPr>
            <w:r>
              <w:rPr>
                <w:b/>
              </w:rPr>
              <w:t xml:space="preserve">956 – доля 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D7402A">
              <w:rPr>
                <w:b/>
              </w:rPr>
              <w:t>Россия</w:t>
            </w:r>
          </w:p>
          <w:p w:rsidR="0030252D" w:rsidRDefault="0030252D">
            <w:pPr>
              <w:rPr>
                <w:b/>
              </w:rPr>
            </w:pPr>
          </w:p>
          <w:p w:rsidR="0030252D" w:rsidRPr="00D7402A" w:rsidRDefault="0030252D">
            <w:pPr>
              <w:rPr>
                <w:b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D7402A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533"/>
        </w:trPr>
        <w:tc>
          <w:tcPr>
            <w:tcW w:w="2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D7402A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Pr="00D7402A" w:rsidRDefault="0030252D" w:rsidP="00A66387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 xml:space="preserve">жилой дом </w:t>
            </w:r>
          </w:p>
          <w:p w:rsidR="0030252D" w:rsidRPr="00D7402A" w:rsidRDefault="0030252D" w:rsidP="00AA799E">
            <w:pPr>
              <w:rPr>
                <w:b/>
              </w:rPr>
            </w:pPr>
            <w:r>
              <w:rPr>
                <w:b/>
              </w:rPr>
              <w:t>(долевая собственность 4/5)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190 – общая</w:t>
            </w:r>
          </w:p>
          <w:p w:rsidR="0030252D" w:rsidRDefault="0030252D">
            <w:pPr>
              <w:rPr>
                <w:b/>
              </w:rPr>
            </w:pPr>
            <w:r>
              <w:rPr>
                <w:b/>
              </w:rPr>
              <w:t>152 – доля</w:t>
            </w:r>
          </w:p>
          <w:p w:rsidR="0030252D" w:rsidRDefault="0030252D" w:rsidP="00AA799E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D7402A" w:rsidRDefault="0030252D" w:rsidP="00AA799E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773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D7402A" w:rsidRDefault="0030252D">
            <w:pPr>
              <w:rPr>
                <w:b/>
              </w:rPr>
            </w:pPr>
            <w:r>
              <w:rPr>
                <w:b/>
              </w:rPr>
              <w:t>Дочь</w:t>
            </w:r>
          </w:p>
        </w:tc>
        <w:tc>
          <w:tcPr>
            <w:tcW w:w="30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0252D" w:rsidRPr="00D7402A" w:rsidRDefault="0030252D" w:rsidP="00A66387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5A5543">
            <w:pPr>
              <w:rPr>
                <w:b/>
              </w:rPr>
            </w:pPr>
            <w:r w:rsidRPr="00D7402A">
              <w:rPr>
                <w:b/>
              </w:rPr>
              <w:t xml:space="preserve"> земельный участок </w:t>
            </w:r>
            <w:r w:rsidRPr="00D7402A">
              <w:rPr>
                <w:b/>
              </w:rPr>
              <w:br/>
              <w:t>(</w:t>
            </w:r>
            <w:r>
              <w:rPr>
                <w:b/>
              </w:rPr>
              <w:t xml:space="preserve">долевая </w:t>
            </w:r>
            <w:r w:rsidRPr="00D7402A">
              <w:rPr>
                <w:b/>
              </w:rPr>
              <w:t>собственность</w:t>
            </w:r>
            <w:r>
              <w:rPr>
                <w:b/>
              </w:rPr>
              <w:t xml:space="preserve"> 1/5</w:t>
            </w:r>
            <w:r w:rsidRPr="00D7402A">
              <w:rPr>
                <w:b/>
              </w:rPr>
              <w:t>)</w:t>
            </w:r>
          </w:p>
          <w:p w:rsidR="0030252D" w:rsidRPr="00D7402A" w:rsidRDefault="0030252D" w:rsidP="005A5543">
            <w:pPr>
              <w:rPr>
                <w:b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5A5543">
            <w:pPr>
              <w:rPr>
                <w:b/>
              </w:rPr>
            </w:pPr>
            <w:r>
              <w:rPr>
                <w:b/>
              </w:rPr>
              <w:t>1195 – общая</w:t>
            </w:r>
          </w:p>
          <w:p w:rsidR="0030252D" w:rsidRPr="00D7402A" w:rsidRDefault="0030252D" w:rsidP="005A5543">
            <w:pPr>
              <w:rPr>
                <w:b/>
              </w:rPr>
            </w:pPr>
            <w:r>
              <w:rPr>
                <w:b/>
              </w:rPr>
              <w:t>239 – доля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5A5543">
            <w:pPr>
              <w:rPr>
                <w:b/>
              </w:rPr>
            </w:pPr>
            <w:r w:rsidRPr="00D7402A">
              <w:rPr>
                <w:b/>
              </w:rPr>
              <w:t>Россия</w:t>
            </w:r>
          </w:p>
          <w:p w:rsidR="0030252D" w:rsidRDefault="0030252D" w:rsidP="005A5543">
            <w:pPr>
              <w:rPr>
                <w:b/>
              </w:rPr>
            </w:pPr>
          </w:p>
          <w:p w:rsidR="0030252D" w:rsidRPr="00D7402A" w:rsidRDefault="0030252D" w:rsidP="005A5543">
            <w:pPr>
              <w:rPr>
                <w:b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487"/>
        </w:trPr>
        <w:tc>
          <w:tcPr>
            <w:tcW w:w="2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Pr="00D7402A" w:rsidRDefault="0030252D" w:rsidP="00A66387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D7402A" w:rsidRDefault="0030252D" w:rsidP="005A5543">
            <w:pPr>
              <w:rPr>
                <w:b/>
              </w:rPr>
            </w:pPr>
            <w:r>
              <w:rPr>
                <w:b/>
              </w:rPr>
              <w:t>жилой дом (долевая собственность 1/5)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5A5543">
            <w:pPr>
              <w:rPr>
                <w:b/>
              </w:rPr>
            </w:pPr>
            <w:r>
              <w:rPr>
                <w:b/>
              </w:rPr>
              <w:t>190 – общая</w:t>
            </w:r>
          </w:p>
          <w:p w:rsidR="0030252D" w:rsidRDefault="0030252D" w:rsidP="005A5543">
            <w:pPr>
              <w:rPr>
                <w:b/>
              </w:rPr>
            </w:pPr>
            <w:r>
              <w:rPr>
                <w:b/>
              </w:rPr>
              <w:t>38 – доля</w:t>
            </w:r>
          </w:p>
          <w:p w:rsidR="0030252D" w:rsidRDefault="0030252D" w:rsidP="005A5543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D7402A" w:rsidRDefault="0030252D" w:rsidP="005A5543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84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Сын</w:t>
            </w:r>
          </w:p>
        </w:tc>
        <w:tc>
          <w:tcPr>
            <w:tcW w:w="3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D7402A" w:rsidRDefault="0030252D" w:rsidP="00A66387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D7402A" w:rsidRDefault="0030252D" w:rsidP="00FE7574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5A5543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D7402A" w:rsidRDefault="0030252D" w:rsidP="005A5543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776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57771" w:rsidRDefault="0030252D">
            <w:pPr>
              <w:rPr>
                <w:b/>
              </w:rPr>
            </w:pPr>
            <w:r w:rsidRPr="00257771">
              <w:rPr>
                <w:b/>
              </w:rPr>
              <w:t>Михляева Н.В.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57771" w:rsidRDefault="0030252D">
            <w:pPr>
              <w:rPr>
                <w:b/>
              </w:rPr>
            </w:pPr>
            <w:r w:rsidRPr="00257771">
              <w:rPr>
                <w:b/>
              </w:rPr>
              <w:t>Заместитель начальника Управления Минюста России по Пермскому краю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57771" w:rsidRDefault="0030252D">
            <w:pPr>
              <w:jc w:val="center"/>
              <w:rPr>
                <w:b/>
              </w:rPr>
            </w:pPr>
            <w:r w:rsidRPr="00257771">
              <w:rPr>
                <w:b/>
              </w:rPr>
              <w:t>5</w:t>
            </w:r>
            <w:r>
              <w:rPr>
                <w:b/>
              </w:rPr>
              <w:t>92</w:t>
            </w:r>
            <w:r w:rsidRPr="00257771">
              <w:rPr>
                <w:b/>
              </w:rPr>
              <w:t> </w:t>
            </w:r>
            <w:r>
              <w:rPr>
                <w:b/>
              </w:rPr>
              <w:t>058</w:t>
            </w:r>
            <w:r w:rsidRPr="00257771">
              <w:rPr>
                <w:b/>
              </w:rPr>
              <w:t>,</w:t>
            </w:r>
            <w:r>
              <w:rPr>
                <w:b/>
              </w:rPr>
              <w:t>44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257771" w:rsidRDefault="0030252D">
            <w:pPr>
              <w:rPr>
                <w:b/>
              </w:rPr>
            </w:pPr>
            <w:r w:rsidRPr="00257771">
              <w:rPr>
                <w:b/>
              </w:rPr>
              <w:t>квартира</w:t>
            </w:r>
          </w:p>
          <w:p w:rsidR="0030252D" w:rsidRPr="00257771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257771" w:rsidRDefault="0030252D">
            <w:pPr>
              <w:rPr>
                <w:b/>
              </w:rPr>
            </w:pPr>
            <w:r>
              <w:rPr>
                <w:b/>
              </w:rPr>
              <w:t>3</w:t>
            </w:r>
            <w:r w:rsidRPr="00257771">
              <w:rPr>
                <w:b/>
              </w:rPr>
              <w:t>1,</w:t>
            </w:r>
            <w:r>
              <w:rPr>
                <w:b/>
              </w:rPr>
              <w:t>3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257771" w:rsidRDefault="0030252D">
            <w:pPr>
              <w:rPr>
                <w:b/>
              </w:rPr>
            </w:pPr>
            <w:r w:rsidRPr="00257771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57771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84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180CAF" w:rsidRDefault="0030252D">
            <w:pPr>
              <w:rPr>
                <w:b/>
              </w:rPr>
            </w:pPr>
            <w:r w:rsidRPr="00180CAF">
              <w:rPr>
                <w:b/>
              </w:rPr>
              <w:t>Баранник И.Н.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80CAF" w:rsidRDefault="0030252D">
            <w:pPr>
              <w:rPr>
                <w:b/>
              </w:rPr>
            </w:pPr>
            <w:r>
              <w:rPr>
                <w:b/>
              </w:rPr>
              <w:t>Н</w:t>
            </w:r>
            <w:r w:rsidRPr="00180CAF">
              <w:rPr>
                <w:b/>
              </w:rPr>
              <w:t>ачальник Управления Минюста России по Приморскому краю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180CAF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1 297</w:t>
            </w:r>
            <w:r w:rsidRPr="00180CAF">
              <w:rPr>
                <w:b/>
              </w:rPr>
              <w:t xml:space="preserve"> </w:t>
            </w:r>
            <w:r>
              <w:rPr>
                <w:b/>
              </w:rPr>
              <w:t>725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180CAF" w:rsidRDefault="0030252D">
            <w:pPr>
              <w:rPr>
                <w:b/>
              </w:rPr>
            </w:pPr>
            <w:r w:rsidRPr="00180CAF">
              <w:rPr>
                <w:b/>
              </w:rPr>
              <w:t>квартира</w:t>
            </w:r>
          </w:p>
          <w:p w:rsidR="0030252D" w:rsidRPr="00180CAF" w:rsidRDefault="0030252D">
            <w:pPr>
              <w:rPr>
                <w:b/>
              </w:rPr>
            </w:pPr>
            <w:r w:rsidRPr="00180CAF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180CAF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180CAF" w:rsidRDefault="0030252D">
            <w:pPr>
              <w:rPr>
                <w:b/>
              </w:rPr>
            </w:pPr>
            <w:r w:rsidRPr="00180CAF">
              <w:rPr>
                <w:b/>
              </w:rPr>
              <w:t>66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180CAF" w:rsidRDefault="0030252D">
            <w:pPr>
              <w:rPr>
                <w:b/>
              </w:rPr>
            </w:pPr>
            <w:r w:rsidRPr="00180CAF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gridBefore w:val="1"/>
          <w:wBefore w:w="6" w:type="dxa"/>
          <w:trHeight w:val="735"/>
        </w:trPr>
        <w:tc>
          <w:tcPr>
            <w:tcW w:w="21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180CAF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80CAF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180CAF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664B39" w:rsidRDefault="0030252D" w:rsidP="00331488">
            <w:pPr>
              <w:rPr>
                <w:b/>
              </w:rPr>
            </w:pPr>
            <w:r w:rsidRPr="00664B39">
              <w:rPr>
                <w:b/>
              </w:rPr>
              <w:t>садовый земельный участок</w:t>
            </w:r>
          </w:p>
          <w:p w:rsidR="0030252D" w:rsidRPr="00664B39" w:rsidRDefault="0030252D" w:rsidP="00331488">
            <w:pPr>
              <w:rPr>
                <w:b/>
              </w:rPr>
            </w:pPr>
            <w:r w:rsidRPr="00664B39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664B39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331488">
            <w:pPr>
              <w:rPr>
                <w:b/>
              </w:rPr>
            </w:pPr>
            <w:r w:rsidRPr="00664B39">
              <w:rPr>
                <w:b/>
              </w:rPr>
              <w:t>800</w:t>
            </w:r>
          </w:p>
          <w:p w:rsidR="0030252D" w:rsidRDefault="0030252D" w:rsidP="00331488">
            <w:pPr>
              <w:rPr>
                <w:b/>
              </w:rPr>
            </w:pPr>
          </w:p>
          <w:p w:rsidR="0030252D" w:rsidRPr="00664B39" w:rsidRDefault="0030252D" w:rsidP="00331488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331488">
            <w:pPr>
              <w:rPr>
                <w:b/>
              </w:rPr>
            </w:pPr>
            <w:r w:rsidRPr="00664B39">
              <w:rPr>
                <w:b/>
              </w:rPr>
              <w:t>Россия</w:t>
            </w:r>
          </w:p>
          <w:p w:rsidR="0030252D" w:rsidRDefault="0030252D" w:rsidP="00331488">
            <w:pPr>
              <w:rPr>
                <w:b/>
              </w:rPr>
            </w:pPr>
          </w:p>
          <w:p w:rsidR="0030252D" w:rsidRPr="00664B39" w:rsidRDefault="0030252D" w:rsidP="00331488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630"/>
        </w:trPr>
        <w:tc>
          <w:tcPr>
            <w:tcW w:w="2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80CAF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80CAF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80CAF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331488">
            <w:pPr>
              <w:rPr>
                <w:b/>
              </w:rPr>
            </w:pPr>
            <w:r>
              <w:rPr>
                <w:b/>
              </w:rPr>
              <w:t>дачный дом</w:t>
            </w:r>
          </w:p>
          <w:p w:rsidR="0030252D" w:rsidRPr="00664B39" w:rsidRDefault="0030252D" w:rsidP="00331488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64B39" w:rsidRDefault="0030252D" w:rsidP="00331488">
            <w:pPr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64B39" w:rsidRDefault="0030252D" w:rsidP="00331488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84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80CAF" w:rsidRDefault="0030252D">
            <w:pPr>
              <w:rPr>
                <w:b/>
              </w:rPr>
            </w:pPr>
            <w:r w:rsidRPr="00180CAF">
              <w:rPr>
                <w:b/>
              </w:rPr>
              <w:t>Супруга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80CAF" w:rsidRDefault="0030252D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80CAF" w:rsidRDefault="0030252D">
            <w:pPr>
              <w:jc w:val="center"/>
              <w:rPr>
                <w:b/>
              </w:rPr>
            </w:pPr>
            <w:r w:rsidRPr="00180CAF">
              <w:rPr>
                <w:b/>
              </w:rPr>
              <w:t>5</w:t>
            </w:r>
            <w:r>
              <w:rPr>
                <w:b/>
              </w:rPr>
              <w:t>17</w:t>
            </w:r>
            <w:r w:rsidRPr="00180CAF">
              <w:rPr>
                <w:b/>
              </w:rPr>
              <w:t xml:space="preserve"> </w:t>
            </w:r>
            <w:r>
              <w:rPr>
                <w:b/>
              </w:rPr>
              <w:t>112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180CAF" w:rsidRDefault="0030252D">
            <w:pPr>
              <w:rPr>
                <w:b/>
              </w:rPr>
            </w:pPr>
            <w:r w:rsidRPr="00180CAF">
              <w:rPr>
                <w:b/>
              </w:rPr>
              <w:t>квартира</w:t>
            </w:r>
          </w:p>
          <w:p w:rsidR="0030252D" w:rsidRPr="00180CAF" w:rsidRDefault="0030252D">
            <w:pPr>
              <w:rPr>
                <w:b/>
              </w:rPr>
            </w:pPr>
            <w:r w:rsidRPr="00180CAF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180CAF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180CAF" w:rsidRDefault="0030252D">
            <w:pPr>
              <w:rPr>
                <w:b/>
              </w:rPr>
            </w:pPr>
            <w:r>
              <w:rPr>
                <w:b/>
              </w:rPr>
              <w:t>3</w:t>
            </w:r>
            <w:r w:rsidRPr="00180CAF">
              <w:rPr>
                <w:b/>
              </w:rPr>
              <w:t>6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180CAF" w:rsidRDefault="0030252D">
            <w:pPr>
              <w:rPr>
                <w:b/>
              </w:rPr>
            </w:pPr>
            <w:r w:rsidRPr="00180CAF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664B39">
              <w:rPr>
                <w:b/>
              </w:rPr>
              <w:t xml:space="preserve">а/м Хонда </w:t>
            </w:r>
            <w:r w:rsidRPr="00664B39">
              <w:rPr>
                <w:b/>
                <w:lang w:val="en-US"/>
              </w:rPr>
              <w:t>CR</w:t>
            </w:r>
            <w:r w:rsidRPr="00664B39">
              <w:rPr>
                <w:b/>
              </w:rPr>
              <w:t>-</w:t>
            </w:r>
            <w:r w:rsidRPr="00664B39">
              <w:rPr>
                <w:b/>
                <w:lang w:val="en-US"/>
              </w:rPr>
              <w:t>V</w:t>
            </w:r>
          </w:p>
          <w:p w:rsidR="0030252D" w:rsidRPr="00EA0189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</w:tr>
      <w:tr w:rsidR="0030252D" w:rsidTr="000051F9">
        <w:trPr>
          <w:gridBefore w:val="1"/>
          <w:wBefore w:w="6" w:type="dxa"/>
          <w:trHeight w:val="84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80CAF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80CAF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80CAF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180CAF" w:rsidRDefault="0030252D">
            <w:pPr>
              <w:rPr>
                <w:b/>
              </w:rPr>
            </w:pPr>
            <w:r w:rsidRPr="00180CAF">
              <w:rPr>
                <w:b/>
              </w:rPr>
              <w:t>квартира</w:t>
            </w:r>
          </w:p>
          <w:p w:rsidR="0030252D" w:rsidRPr="00180CAF" w:rsidRDefault="0030252D">
            <w:pPr>
              <w:rPr>
                <w:b/>
              </w:rPr>
            </w:pPr>
            <w:r w:rsidRPr="00180CAF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180CAF" w:rsidRDefault="0030252D">
            <w:pPr>
              <w:rPr>
                <w:b/>
              </w:rPr>
            </w:pPr>
            <w:r w:rsidRPr="00180CAF">
              <w:rPr>
                <w:b/>
              </w:rPr>
              <w:t>66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180CAF" w:rsidRDefault="0030252D">
            <w:pPr>
              <w:rPr>
                <w:b/>
              </w:rPr>
            </w:pPr>
            <w:r w:rsidRPr="00180CAF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840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80CAF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80CAF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80CAF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180CAF" w:rsidRDefault="0030252D">
            <w:pPr>
              <w:rPr>
                <w:b/>
              </w:rPr>
            </w:pPr>
            <w:r w:rsidRPr="00180CAF">
              <w:rPr>
                <w:b/>
              </w:rPr>
              <w:t>садовый земельный участок</w:t>
            </w:r>
          </w:p>
          <w:p w:rsidR="0030252D" w:rsidRPr="00180CAF" w:rsidRDefault="0030252D" w:rsidP="00AA799E">
            <w:pPr>
              <w:rPr>
                <w:b/>
              </w:rPr>
            </w:pPr>
            <w:r w:rsidRPr="00180CAF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8</w:t>
            </w:r>
            <w:r w:rsidRPr="00180CAF">
              <w:rPr>
                <w:b/>
              </w:rPr>
              <w:t>00</w:t>
            </w:r>
          </w:p>
          <w:p w:rsidR="0030252D" w:rsidRDefault="0030252D">
            <w:pPr>
              <w:rPr>
                <w:b/>
              </w:rPr>
            </w:pPr>
          </w:p>
          <w:p w:rsidR="0030252D" w:rsidRPr="00180CAF" w:rsidRDefault="0030252D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180CAF">
              <w:rPr>
                <w:b/>
              </w:rPr>
              <w:t>Россия</w:t>
            </w:r>
          </w:p>
          <w:p w:rsidR="0030252D" w:rsidRDefault="0030252D">
            <w:pPr>
              <w:rPr>
                <w:b/>
              </w:rPr>
            </w:pPr>
          </w:p>
          <w:p w:rsidR="0030252D" w:rsidRPr="00180CAF" w:rsidRDefault="0030252D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525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80CAF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80CAF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80CAF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180CAF" w:rsidRDefault="0030252D" w:rsidP="00AA799E">
            <w:pPr>
              <w:rPr>
                <w:b/>
              </w:rPr>
            </w:pPr>
            <w:r>
              <w:rPr>
                <w:b/>
              </w:rPr>
              <w:t>дачный дом 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AA799E">
            <w:pPr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180CAF" w:rsidRDefault="0030252D" w:rsidP="00AA799E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84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80CAF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80CAF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80CAF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80CAF" w:rsidRDefault="0030252D">
            <w:pPr>
              <w:rPr>
                <w:b/>
              </w:rPr>
            </w:pPr>
            <w:r w:rsidRPr="00180CAF">
              <w:rPr>
                <w:b/>
              </w:rPr>
              <w:t>квартира</w:t>
            </w:r>
          </w:p>
          <w:p w:rsidR="0030252D" w:rsidRPr="00180CAF" w:rsidRDefault="0030252D">
            <w:pPr>
              <w:rPr>
                <w:b/>
              </w:rPr>
            </w:pPr>
            <w:r w:rsidRPr="00180CAF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80CAF" w:rsidRDefault="0030252D">
            <w:pPr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80CAF" w:rsidRDefault="0030252D">
            <w:pPr>
              <w:rPr>
                <w:b/>
              </w:rPr>
            </w:pPr>
            <w:r w:rsidRPr="00180CAF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84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343B3" w:rsidRDefault="0030252D">
            <w:pPr>
              <w:rPr>
                <w:b/>
              </w:rPr>
            </w:pPr>
            <w:r w:rsidRPr="00B343B3">
              <w:rPr>
                <w:b/>
              </w:rPr>
              <w:t>Погорелова Е.А.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343B3" w:rsidRDefault="0030252D">
            <w:pPr>
              <w:rPr>
                <w:b/>
              </w:rPr>
            </w:pPr>
            <w:r w:rsidRPr="00B343B3">
              <w:rPr>
                <w:b/>
              </w:rPr>
              <w:t>Заместитель начальника Управления Минюста России по Приморскому краю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343B3" w:rsidRDefault="0030252D">
            <w:pPr>
              <w:jc w:val="center"/>
              <w:rPr>
                <w:b/>
              </w:rPr>
            </w:pPr>
            <w:r w:rsidRPr="00B343B3">
              <w:rPr>
                <w:b/>
              </w:rPr>
              <w:t>6</w:t>
            </w:r>
            <w:r>
              <w:rPr>
                <w:b/>
              </w:rPr>
              <w:t>76</w:t>
            </w:r>
            <w:r w:rsidRPr="00B343B3">
              <w:rPr>
                <w:b/>
              </w:rPr>
              <w:t xml:space="preserve"> </w:t>
            </w:r>
            <w:r>
              <w:rPr>
                <w:b/>
              </w:rPr>
              <w:t>526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343B3" w:rsidRDefault="0030252D">
            <w:pPr>
              <w:rPr>
                <w:b/>
              </w:rPr>
            </w:pPr>
            <w:r w:rsidRPr="00B343B3">
              <w:rPr>
                <w:b/>
              </w:rPr>
              <w:t>квартира</w:t>
            </w:r>
          </w:p>
          <w:p w:rsidR="0030252D" w:rsidRPr="00B343B3" w:rsidRDefault="0030252D">
            <w:pPr>
              <w:rPr>
                <w:b/>
              </w:rPr>
            </w:pPr>
            <w:r w:rsidRPr="00B343B3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343B3" w:rsidRDefault="0030252D">
            <w:pPr>
              <w:rPr>
                <w:b/>
              </w:rPr>
            </w:pPr>
            <w:r>
              <w:rPr>
                <w:b/>
              </w:rPr>
              <w:t>82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343B3" w:rsidRDefault="0030252D">
            <w:pPr>
              <w:rPr>
                <w:b/>
              </w:rPr>
            </w:pPr>
            <w:r w:rsidRPr="00B343B3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B343B3">
              <w:rPr>
                <w:b/>
              </w:rPr>
              <w:t>а/м Ниссан Тиана</w:t>
            </w:r>
          </w:p>
          <w:p w:rsidR="0030252D" w:rsidRPr="00B343B3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</w:tr>
      <w:tr w:rsidR="0030252D" w:rsidTr="000051F9">
        <w:trPr>
          <w:gridBefore w:val="1"/>
          <w:wBefore w:w="6" w:type="dxa"/>
          <w:trHeight w:val="84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343B3" w:rsidRDefault="0030252D">
            <w:pPr>
              <w:rPr>
                <w:b/>
              </w:rPr>
            </w:pPr>
            <w:r w:rsidRPr="00B343B3">
              <w:rPr>
                <w:b/>
              </w:rPr>
              <w:t>Супруг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B343B3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343B3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365</w:t>
            </w:r>
            <w:r w:rsidRPr="00B343B3">
              <w:rPr>
                <w:b/>
              </w:rPr>
              <w:t xml:space="preserve">7 </w:t>
            </w:r>
            <w:r>
              <w:rPr>
                <w:b/>
              </w:rPr>
              <w:t>91</w:t>
            </w:r>
            <w:r w:rsidRPr="00B343B3">
              <w:rPr>
                <w:b/>
              </w:rPr>
              <w:t>0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343B3" w:rsidRDefault="0030252D">
            <w:pPr>
              <w:rPr>
                <w:b/>
              </w:rPr>
            </w:pPr>
            <w:r w:rsidRPr="00B343B3">
              <w:rPr>
                <w:b/>
              </w:rPr>
              <w:t>квартира</w:t>
            </w:r>
          </w:p>
          <w:p w:rsidR="0030252D" w:rsidRDefault="0030252D">
            <w:pPr>
              <w:rPr>
                <w:b/>
              </w:rPr>
            </w:pPr>
            <w:r w:rsidRPr="00B343B3">
              <w:rPr>
                <w:b/>
              </w:rPr>
              <w:t>(пользование)</w:t>
            </w:r>
          </w:p>
          <w:p w:rsidR="0030252D" w:rsidRPr="00B343B3" w:rsidRDefault="0030252D">
            <w:pPr>
              <w:rPr>
                <w:b/>
              </w:rPr>
            </w:pPr>
            <w:r>
              <w:rPr>
                <w:b/>
              </w:rPr>
              <w:t>квартира 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343B3" w:rsidRDefault="0030252D">
            <w:pPr>
              <w:rPr>
                <w:b/>
              </w:rPr>
            </w:pPr>
            <w:r>
              <w:rPr>
                <w:b/>
              </w:rPr>
              <w:t>64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343B3" w:rsidRDefault="0030252D">
            <w:pPr>
              <w:rPr>
                <w:b/>
              </w:rPr>
            </w:pPr>
            <w:r w:rsidRPr="00B343B3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B343B3">
              <w:rPr>
                <w:b/>
              </w:rPr>
              <w:t>а/м Тойота Карин</w:t>
            </w:r>
            <w:r>
              <w:rPr>
                <w:b/>
              </w:rPr>
              <w:t>а</w:t>
            </w:r>
          </w:p>
          <w:p w:rsidR="0030252D" w:rsidRPr="00B343B3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</w:tr>
      <w:tr w:rsidR="0030252D" w:rsidTr="000051F9">
        <w:trPr>
          <w:gridBefore w:val="1"/>
          <w:wBefore w:w="6" w:type="dxa"/>
          <w:trHeight w:val="84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343B3" w:rsidRDefault="0030252D">
            <w:pPr>
              <w:rPr>
                <w:b/>
              </w:rPr>
            </w:pPr>
            <w:r w:rsidRPr="00B343B3">
              <w:rPr>
                <w:b/>
              </w:rPr>
              <w:t>Сын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B343B3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343B3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343B3" w:rsidRDefault="0030252D">
            <w:pPr>
              <w:rPr>
                <w:b/>
              </w:rPr>
            </w:pPr>
            <w:r w:rsidRPr="00B343B3">
              <w:rPr>
                <w:b/>
              </w:rPr>
              <w:t xml:space="preserve">квартира </w:t>
            </w:r>
          </w:p>
          <w:p w:rsidR="0030252D" w:rsidRPr="00B343B3" w:rsidRDefault="0030252D">
            <w:pPr>
              <w:rPr>
                <w:b/>
              </w:rPr>
            </w:pPr>
            <w:r w:rsidRPr="00B343B3">
              <w:rPr>
                <w:b/>
              </w:rPr>
              <w:t>(</w:t>
            </w:r>
            <w:r>
              <w:rPr>
                <w:b/>
              </w:rPr>
              <w:t>пользование</w:t>
            </w:r>
            <w:r w:rsidRPr="00B343B3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343B3" w:rsidRDefault="0030252D">
            <w:pPr>
              <w:rPr>
                <w:b/>
              </w:rPr>
            </w:pPr>
            <w:r w:rsidRPr="00B343B3">
              <w:rPr>
                <w:b/>
              </w:rPr>
              <w:t>8</w:t>
            </w:r>
            <w:r>
              <w:rPr>
                <w:b/>
              </w:rPr>
              <w:t>2</w:t>
            </w:r>
            <w:r w:rsidRPr="00B343B3">
              <w:rPr>
                <w:b/>
              </w:rPr>
              <w:t xml:space="preserve"> 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343B3" w:rsidRDefault="0030252D">
            <w:pPr>
              <w:rPr>
                <w:b/>
              </w:rPr>
            </w:pPr>
            <w:r w:rsidRPr="00B343B3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343B3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345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5A5543" w:rsidRDefault="0030252D">
            <w:pPr>
              <w:rPr>
                <w:b/>
              </w:rPr>
            </w:pPr>
            <w:r w:rsidRPr="005A5543">
              <w:rPr>
                <w:b/>
              </w:rPr>
              <w:t>Розов А.В.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5A5543" w:rsidRDefault="0030252D">
            <w:pPr>
              <w:rPr>
                <w:b/>
              </w:rPr>
            </w:pPr>
            <w:r w:rsidRPr="005A5543">
              <w:rPr>
                <w:b/>
              </w:rPr>
              <w:t xml:space="preserve">Начальник </w:t>
            </w:r>
          </w:p>
          <w:p w:rsidR="0030252D" w:rsidRPr="005A5543" w:rsidRDefault="0030252D">
            <w:pPr>
              <w:rPr>
                <w:b/>
              </w:rPr>
            </w:pPr>
            <w:r w:rsidRPr="005A5543">
              <w:rPr>
                <w:b/>
              </w:rPr>
              <w:t>Управления Минюста России по Псковской области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5A5543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503</w:t>
            </w:r>
            <w:r w:rsidRPr="005A5543">
              <w:rPr>
                <w:b/>
              </w:rPr>
              <w:t xml:space="preserve"> </w:t>
            </w:r>
            <w:r>
              <w:rPr>
                <w:b/>
              </w:rPr>
              <w:t>673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5A5543" w:rsidRDefault="0030252D">
            <w:pPr>
              <w:rPr>
                <w:b/>
              </w:rPr>
            </w:pPr>
            <w:r w:rsidRPr="005A5543">
              <w:rPr>
                <w:b/>
              </w:rPr>
              <w:t xml:space="preserve">квартира </w:t>
            </w:r>
          </w:p>
          <w:p w:rsidR="0030252D" w:rsidRPr="005A5543" w:rsidRDefault="0030252D">
            <w:pPr>
              <w:rPr>
                <w:b/>
              </w:rPr>
            </w:pPr>
            <w:r w:rsidRPr="005A5543">
              <w:rPr>
                <w:b/>
              </w:rPr>
              <w:t>(</w:t>
            </w:r>
            <w:r>
              <w:rPr>
                <w:b/>
              </w:rPr>
              <w:t>совместная</w:t>
            </w:r>
            <w:r w:rsidRPr="005A5543">
              <w:rPr>
                <w:b/>
              </w:rPr>
              <w:t xml:space="preserve"> собственность)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5A5543" w:rsidRDefault="0030252D">
            <w:pPr>
              <w:rPr>
                <w:b/>
              </w:rPr>
            </w:pPr>
            <w:r w:rsidRPr="005A5543">
              <w:rPr>
                <w:b/>
              </w:rPr>
              <w:t>105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5A5543" w:rsidRDefault="0030252D">
            <w:pPr>
              <w:rPr>
                <w:b/>
              </w:rPr>
            </w:pPr>
            <w:r w:rsidRPr="005A5543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5A5543">
              <w:rPr>
                <w:b/>
              </w:rPr>
              <w:t xml:space="preserve">а/м Мицубиси Аутлэндер </w:t>
            </w:r>
            <w:r w:rsidRPr="005A5543">
              <w:rPr>
                <w:b/>
                <w:lang w:val="en-US"/>
              </w:rPr>
              <w:t>XL</w:t>
            </w:r>
          </w:p>
          <w:p w:rsidR="0030252D" w:rsidRPr="00EA0189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  <w:p w:rsidR="0030252D" w:rsidRPr="005A5543" w:rsidRDefault="0030252D" w:rsidP="00EA0189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345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5A5543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5A5543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5A5543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5A5543" w:rsidRDefault="0030252D">
            <w:pPr>
              <w:rPr>
                <w:b/>
              </w:rPr>
            </w:pPr>
            <w:r w:rsidRPr="005A5543">
              <w:rPr>
                <w:b/>
              </w:rPr>
              <w:t xml:space="preserve">квартира </w:t>
            </w:r>
          </w:p>
          <w:p w:rsidR="0030252D" w:rsidRPr="005A5543" w:rsidRDefault="0030252D">
            <w:pPr>
              <w:rPr>
                <w:b/>
              </w:rPr>
            </w:pPr>
            <w:r w:rsidRPr="005A5543">
              <w:rPr>
                <w:b/>
              </w:rPr>
              <w:t>(собственность долевая, 1/2)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5A5543" w:rsidRDefault="0030252D">
            <w:pPr>
              <w:rPr>
                <w:b/>
              </w:rPr>
            </w:pPr>
            <w:r w:rsidRPr="005A5543">
              <w:rPr>
                <w:b/>
              </w:rPr>
              <w:t>78,8 – общая</w:t>
            </w:r>
            <w:r w:rsidRPr="005A5543">
              <w:rPr>
                <w:b/>
              </w:rPr>
              <w:br/>
              <w:t>39,4 – доля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5A5543" w:rsidRDefault="0030252D">
            <w:pPr>
              <w:rPr>
                <w:b/>
              </w:rPr>
            </w:pPr>
            <w:r w:rsidRPr="005A5543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5A5543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345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5A5543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5A5543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5A5543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5A5543" w:rsidRDefault="0030252D">
            <w:pPr>
              <w:rPr>
                <w:b/>
              </w:rPr>
            </w:pPr>
            <w:r w:rsidRPr="005A5543">
              <w:rPr>
                <w:b/>
              </w:rPr>
              <w:t xml:space="preserve">квартира </w:t>
            </w:r>
          </w:p>
          <w:p w:rsidR="0030252D" w:rsidRPr="005A5543" w:rsidRDefault="0030252D">
            <w:pPr>
              <w:rPr>
                <w:b/>
              </w:rPr>
            </w:pPr>
            <w:r w:rsidRPr="005A5543">
              <w:rPr>
                <w:b/>
              </w:rPr>
              <w:t>(</w:t>
            </w:r>
            <w:r>
              <w:rPr>
                <w:b/>
              </w:rPr>
              <w:t>пользование</w:t>
            </w:r>
            <w:r w:rsidRPr="005A5543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5A5543" w:rsidRDefault="0030252D">
            <w:pPr>
              <w:rPr>
                <w:b/>
              </w:rPr>
            </w:pPr>
            <w:r w:rsidRPr="005A5543">
              <w:rPr>
                <w:b/>
              </w:rPr>
              <w:t>67,3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5A5543" w:rsidRDefault="0030252D">
            <w:pPr>
              <w:rPr>
                <w:b/>
              </w:rPr>
            </w:pPr>
            <w:r w:rsidRPr="005A5543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5A5543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345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5A5543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5A5543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5A5543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5A5543" w:rsidRDefault="0030252D">
            <w:pPr>
              <w:rPr>
                <w:b/>
              </w:rPr>
            </w:pPr>
            <w:r w:rsidRPr="005A5543">
              <w:rPr>
                <w:b/>
              </w:rPr>
              <w:t xml:space="preserve">квартира </w:t>
            </w:r>
          </w:p>
          <w:p w:rsidR="0030252D" w:rsidRPr="005A5543" w:rsidRDefault="0030252D">
            <w:pPr>
              <w:rPr>
                <w:b/>
              </w:rPr>
            </w:pPr>
            <w:r w:rsidRPr="005A5543">
              <w:rPr>
                <w:b/>
              </w:rPr>
              <w:t>(</w:t>
            </w:r>
            <w:r>
              <w:rPr>
                <w:b/>
              </w:rPr>
              <w:t xml:space="preserve">совместная </w:t>
            </w:r>
            <w:r w:rsidRPr="005A5543">
              <w:rPr>
                <w:b/>
              </w:rPr>
              <w:t>собственность)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5A5543" w:rsidRDefault="0030252D">
            <w:pPr>
              <w:rPr>
                <w:b/>
              </w:rPr>
            </w:pPr>
            <w:r>
              <w:rPr>
                <w:b/>
              </w:rPr>
              <w:t>63,8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5A5543" w:rsidRDefault="0030252D">
            <w:pPr>
              <w:rPr>
                <w:b/>
              </w:rPr>
            </w:pPr>
            <w:r w:rsidRPr="005A5543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5A5543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345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5A5543" w:rsidRDefault="0030252D">
            <w:pPr>
              <w:rPr>
                <w:b/>
              </w:rPr>
            </w:pPr>
            <w:r w:rsidRPr="005A5543">
              <w:rPr>
                <w:b/>
              </w:rPr>
              <w:t>Супруга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5A5543" w:rsidRDefault="0030252D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5A5543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Pr="005A5543">
              <w:rPr>
                <w:b/>
              </w:rPr>
              <w:t> </w:t>
            </w:r>
            <w:r>
              <w:rPr>
                <w:b/>
              </w:rPr>
              <w:t>818</w:t>
            </w:r>
            <w:r w:rsidRPr="005A5543">
              <w:rPr>
                <w:b/>
              </w:rPr>
              <w:t xml:space="preserve"> </w:t>
            </w:r>
            <w:r>
              <w:rPr>
                <w:b/>
              </w:rPr>
              <w:t>544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5A5543" w:rsidRDefault="0030252D" w:rsidP="00421AA0">
            <w:pPr>
              <w:rPr>
                <w:b/>
              </w:rPr>
            </w:pPr>
            <w:r w:rsidRPr="005A5543">
              <w:rPr>
                <w:b/>
              </w:rPr>
              <w:t xml:space="preserve">квартира </w:t>
            </w:r>
          </w:p>
          <w:p w:rsidR="0030252D" w:rsidRPr="005A5543" w:rsidRDefault="0030252D" w:rsidP="00421AA0">
            <w:pPr>
              <w:rPr>
                <w:b/>
              </w:rPr>
            </w:pPr>
            <w:r w:rsidRPr="005A5543">
              <w:rPr>
                <w:b/>
              </w:rPr>
              <w:t>(собственность долевая, 1/2)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5A5543" w:rsidRDefault="0030252D" w:rsidP="00421AA0">
            <w:pPr>
              <w:rPr>
                <w:b/>
              </w:rPr>
            </w:pPr>
            <w:r w:rsidRPr="005A5543">
              <w:rPr>
                <w:b/>
              </w:rPr>
              <w:t>78,8 – общая</w:t>
            </w:r>
            <w:r w:rsidRPr="005A5543">
              <w:rPr>
                <w:b/>
              </w:rPr>
              <w:br/>
              <w:t>39,4 – доля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5A5543" w:rsidRDefault="0030252D">
            <w:pPr>
              <w:rPr>
                <w:b/>
              </w:rPr>
            </w:pPr>
            <w:r w:rsidRPr="005A5543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5A5543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345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5A5543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5A5543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5A5543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5A5543" w:rsidRDefault="0030252D">
            <w:pPr>
              <w:rPr>
                <w:b/>
              </w:rPr>
            </w:pPr>
            <w:r w:rsidRPr="005A5543">
              <w:rPr>
                <w:b/>
              </w:rPr>
              <w:t xml:space="preserve">квартира </w:t>
            </w:r>
          </w:p>
          <w:p w:rsidR="0030252D" w:rsidRPr="005A5543" w:rsidRDefault="0030252D">
            <w:pPr>
              <w:rPr>
                <w:b/>
              </w:rPr>
            </w:pPr>
            <w:r w:rsidRPr="005A5543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5A5543" w:rsidRDefault="0030252D">
            <w:pPr>
              <w:rPr>
                <w:b/>
              </w:rPr>
            </w:pPr>
            <w:r w:rsidRPr="005A5543">
              <w:rPr>
                <w:b/>
              </w:rPr>
              <w:t>63,</w:t>
            </w:r>
            <w:r>
              <w:rPr>
                <w:b/>
              </w:rPr>
              <w:t>4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5A5543" w:rsidRDefault="0030252D">
            <w:pPr>
              <w:rPr>
                <w:b/>
              </w:rPr>
            </w:pPr>
            <w:r w:rsidRPr="005A5543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5A5543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159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5A5543" w:rsidRDefault="0030252D">
            <w:pPr>
              <w:rPr>
                <w:b/>
              </w:rPr>
            </w:pPr>
            <w:r w:rsidRPr="005A5543">
              <w:rPr>
                <w:b/>
              </w:rPr>
              <w:t xml:space="preserve">Дочь 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5A5543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83A23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5A5543" w:rsidRDefault="0030252D">
            <w:pPr>
              <w:rPr>
                <w:b/>
              </w:rPr>
            </w:pPr>
            <w:r w:rsidRPr="005A5543">
              <w:rPr>
                <w:b/>
              </w:rPr>
              <w:t xml:space="preserve">квартира </w:t>
            </w:r>
          </w:p>
          <w:p w:rsidR="0030252D" w:rsidRPr="005A5543" w:rsidRDefault="0030252D">
            <w:pPr>
              <w:rPr>
                <w:b/>
              </w:rPr>
            </w:pPr>
            <w:r w:rsidRPr="005A5543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5A5543" w:rsidRDefault="0030252D">
            <w:pPr>
              <w:rPr>
                <w:b/>
              </w:rPr>
            </w:pPr>
            <w:r w:rsidRPr="005A5543">
              <w:rPr>
                <w:b/>
              </w:rPr>
              <w:t>63,8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5A5543" w:rsidRDefault="0030252D">
            <w:pPr>
              <w:rPr>
                <w:b/>
              </w:rPr>
            </w:pPr>
            <w:r w:rsidRPr="005A5543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5A5543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159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5A5543" w:rsidRDefault="0030252D">
            <w:pPr>
              <w:rPr>
                <w:b/>
              </w:rPr>
            </w:pPr>
            <w:r w:rsidRPr="005A5543">
              <w:rPr>
                <w:b/>
              </w:rPr>
              <w:t xml:space="preserve">Сын 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5A5543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83A23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5A5543" w:rsidRDefault="0030252D">
            <w:pPr>
              <w:rPr>
                <w:b/>
              </w:rPr>
            </w:pPr>
            <w:r w:rsidRPr="005A5543">
              <w:rPr>
                <w:b/>
              </w:rPr>
              <w:t xml:space="preserve">квартира </w:t>
            </w:r>
          </w:p>
          <w:p w:rsidR="0030252D" w:rsidRPr="005A5543" w:rsidRDefault="0030252D">
            <w:pPr>
              <w:rPr>
                <w:b/>
              </w:rPr>
            </w:pPr>
            <w:r w:rsidRPr="005A5543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5A5543" w:rsidRDefault="0030252D">
            <w:pPr>
              <w:rPr>
                <w:b/>
              </w:rPr>
            </w:pPr>
            <w:r>
              <w:rPr>
                <w:b/>
              </w:rPr>
              <w:t>63,</w:t>
            </w:r>
            <w:r w:rsidRPr="005A5543">
              <w:rPr>
                <w:b/>
              </w:rPr>
              <w:t>8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5A5543" w:rsidRDefault="0030252D">
            <w:pPr>
              <w:rPr>
                <w:b/>
              </w:rPr>
            </w:pPr>
            <w:r w:rsidRPr="005A5543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5A5543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345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14F59" w:rsidRDefault="0030252D">
            <w:pPr>
              <w:rPr>
                <w:b/>
              </w:rPr>
            </w:pPr>
            <w:r w:rsidRPr="00414F59">
              <w:rPr>
                <w:b/>
              </w:rPr>
              <w:t>Филипчик Н.Ф.</w:t>
            </w:r>
          </w:p>
          <w:p w:rsidR="0030252D" w:rsidRPr="00414F59" w:rsidRDefault="0030252D">
            <w:pPr>
              <w:rPr>
                <w:b/>
              </w:rPr>
            </w:pP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14F59" w:rsidRDefault="0030252D">
            <w:pPr>
              <w:rPr>
                <w:b/>
              </w:rPr>
            </w:pPr>
            <w:r w:rsidRPr="00414F59">
              <w:rPr>
                <w:b/>
              </w:rPr>
              <w:t xml:space="preserve">Заместитель начальника </w:t>
            </w:r>
          </w:p>
          <w:p w:rsidR="0030252D" w:rsidRPr="00414F59" w:rsidRDefault="0030252D">
            <w:pPr>
              <w:rPr>
                <w:b/>
              </w:rPr>
            </w:pPr>
            <w:r w:rsidRPr="00414F59">
              <w:rPr>
                <w:b/>
              </w:rPr>
              <w:t>Управления Минюста России по Псковской области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14F59" w:rsidRDefault="0030252D">
            <w:pPr>
              <w:jc w:val="center"/>
              <w:rPr>
                <w:b/>
              </w:rPr>
            </w:pPr>
            <w:r w:rsidRPr="00414F59">
              <w:rPr>
                <w:b/>
              </w:rPr>
              <w:t>4</w:t>
            </w:r>
            <w:r>
              <w:rPr>
                <w:b/>
              </w:rPr>
              <w:t>41</w:t>
            </w:r>
            <w:r w:rsidRPr="00414F59">
              <w:rPr>
                <w:b/>
              </w:rPr>
              <w:t xml:space="preserve"> </w:t>
            </w:r>
            <w:r>
              <w:rPr>
                <w:b/>
              </w:rPr>
              <w:t>37</w:t>
            </w:r>
            <w:r w:rsidRPr="00414F59">
              <w:rPr>
                <w:b/>
              </w:rPr>
              <w:t>0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 xml:space="preserve">квартира </w:t>
            </w:r>
          </w:p>
          <w:p w:rsidR="0030252D" w:rsidRPr="00414F59" w:rsidRDefault="0030252D">
            <w:pPr>
              <w:rPr>
                <w:b/>
              </w:rPr>
            </w:pPr>
            <w:r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14F59" w:rsidRDefault="0030252D">
            <w:pPr>
              <w:rPr>
                <w:b/>
              </w:rPr>
            </w:pPr>
            <w:r>
              <w:rPr>
                <w:b/>
              </w:rPr>
              <w:t>128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14F59" w:rsidRDefault="0030252D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14F59" w:rsidRDefault="0030252D">
            <w:pPr>
              <w:rPr>
                <w:b/>
              </w:rPr>
            </w:pPr>
            <w:r w:rsidRPr="00414F59">
              <w:rPr>
                <w:b/>
              </w:rPr>
              <w:t>а/м Мицубиси Аутлэндер</w:t>
            </w:r>
          </w:p>
          <w:p w:rsidR="0030252D" w:rsidRPr="00414F59" w:rsidRDefault="0030252D">
            <w:pPr>
              <w:rPr>
                <w:b/>
              </w:rPr>
            </w:pPr>
            <w:r w:rsidRPr="00414F59">
              <w:rPr>
                <w:b/>
              </w:rPr>
              <w:t>(общая собственность)</w:t>
            </w:r>
          </w:p>
        </w:tc>
      </w:tr>
      <w:tr w:rsidR="0030252D" w:rsidTr="000051F9">
        <w:trPr>
          <w:gridBefore w:val="1"/>
          <w:wBefore w:w="6" w:type="dxa"/>
          <w:trHeight w:val="345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14F59" w:rsidRDefault="0030252D">
            <w:pPr>
              <w:rPr>
                <w:b/>
              </w:rPr>
            </w:pPr>
            <w:r w:rsidRPr="00414F59">
              <w:rPr>
                <w:b/>
              </w:rPr>
              <w:t>Супруга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414F59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14F59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1 042 954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14F59" w:rsidRDefault="0030252D">
            <w:pPr>
              <w:rPr>
                <w:b/>
              </w:rPr>
            </w:pPr>
            <w:r w:rsidRPr="00414F59">
              <w:rPr>
                <w:b/>
              </w:rPr>
              <w:t>квартира</w:t>
            </w:r>
          </w:p>
          <w:p w:rsidR="0030252D" w:rsidRPr="00414F59" w:rsidRDefault="0030252D">
            <w:pPr>
              <w:rPr>
                <w:b/>
              </w:rPr>
            </w:pPr>
            <w:r w:rsidRPr="00414F59">
              <w:rPr>
                <w:b/>
              </w:rPr>
              <w:t>(собственность долевая, 1/3)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14F59" w:rsidRDefault="0030252D">
            <w:pPr>
              <w:rPr>
                <w:b/>
              </w:rPr>
            </w:pPr>
            <w:r w:rsidRPr="00414F59">
              <w:rPr>
                <w:b/>
              </w:rPr>
              <w:t>128 – общая</w:t>
            </w:r>
            <w:r w:rsidRPr="00414F59">
              <w:rPr>
                <w:b/>
              </w:rPr>
              <w:br/>
              <w:t>42,6 – доля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14F59" w:rsidRDefault="0030252D">
            <w:pPr>
              <w:rPr>
                <w:b/>
              </w:rPr>
            </w:pPr>
            <w:r w:rsidRPr="00414F59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14F59" w:rsidRDefault="0030252D">
            <w:pPr>
              <w:rPr>
                <w:b/>
              </w:rPr>
            </w:pPr>
            <w:r w:rsidRPr="00414F59">
              <w:rPr>
                <w:b/>
              </w:rPr>
              <w:t>а/м Мицубиси Аутлэндер</w:t>
            </w:r>
          </w:p>
          <w:p w:rsidR="0030252D" w:rsidRPr="00414F59" w:rsidRDefault="0030252D">
            <w:pPr>
              <w:rPr>
                <w:b/>
              </w:rPr>
            </w:pPr>
            <w:r w:rsidRPr="00414F59">
              <w:rPr>
                <w:b/>
              </w:rPr>
              <w:t>(общая собственность)</w:t>
            </w:r>
          </w:p>
        </w:tc>
      </w:tr>
      <w:tr w:rsidR="0030252D" w:rsidTr="000051F9">
        <w:trPr>
          <w:gridBefore w:val="1"/>
          <w:wBefore w:w="6" w:type="dxa"/>
          <w:trHeight w:val="159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14F59" w:rsidRDefault="0030252D">
            <w:pPr>
              <w:rPr>
                <w:b/>
              </w:rPr>
            </w:pPr>
            <w:r w:rsidRPr="00414F59">
              <w:rPr>
                <w:b/>
              </w:rPr>
              <w:t xml:space="preserve">Сын 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414F59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83A23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14F59" w:rsidRDefault="0030252D" w:rsidP="00421AA0">
            <w:pPr>
              <w:rPr>
                <w:b/>
              </w:rPr>
            </w:pPr>
            <w:r w:rsidRPr="00414F59">
              <w:rPr>
                <w:b/>
              </w:rPr>
              <w:t>квартира</w:t>
            </w:r>
          </w:p>
          <w:p w:rsidR="0030252D" w:rsidRPr="00414F59" w:rsidRDefault="0030252D" w:rsidP="00421AA0">
            <w:pPr>
              <w:rPr>
                <w:b/>
              </w:rPr>
            </w:pPr>
            <w:r w:rsidRPr="00414F59">
              <w:rPr>
                <w:b/>
              </w:rPr>
              <w:t>(собственность долевая, 1/3)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14F59" w:rsidRDefault="0030252D" w:rsidP="00421AA0">
            <w:pPr>
              <w:rPr>
                <w:b/>
              </w:rPr>
            </w:pPr>
            <w:r w:rsidRPr="00414F59">
              <w:rPr>
                <w:b/>
              </w:rPr>
              <w:t>128 – общая</w:t>
            </w:r>
            <w:r w:rsidRPr="00414F59">
              <w:rPr>
                <w:b/>
              </w:rPr>
              <w:br/>
              <w:t>42,6 – доля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14F59" w:rsidRDefault="0030252D" w:rsidP="00421AA0">
            <w:pPr>
              <w:rPr>
                <w:b/>
              </w:rPr>
            </w:pPr>
            <w:r w:rsidRPr="00414F59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14F59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825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E4750" w:rsidRDefault="0030252D">
            <w:pPr>
              <w:rPr>
                <w:b/>
              </w:rPr>
            </w:pPr>
            <w:r w:rsidRPr="007E4750">
              <w:rPr>
                <w:b/>
              </w:rPr>
              <w:t>Морозова Г.М.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E4750" w:rsidRDefault="0030252D">
            <w:pPr>
              <w:rPr>
                <w:b/>
              </w:rPr>
            </w:pPr>
            <w:r w:rsidRPr="007E4750">
              <w:rPr>
                <w:b/>
              </w:rPr>
              <w:t xml:space="preserve">Начальник </w:t>
            </w:r>
          </w:p>
          <w:p w:rsidR="0030252D" w:rsidRPr="007E4750" w:rsidRDefault="0030252D">
            <w:pPr>
              <w:rPr>
                <w:b/>
              </w:rPr>
            </w:pPr>
            <w:r w:rsidRPr="007E4750">
              <w:rPr>
                <w:b/>
              </w:rPr>
              <w:t>Главного управления Минюста России по Ростовской области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E4750" w:rsidRDefault="0030252D">
            <w:pPr>
              <w:jc w:val="center"/>
              <w:rPr>
                <w:b/>
              </w:rPr>
            </w:pPr>
            <w:r w:rsidRPr="007E4750">
              <w:rPr>
                <w:b/>
              </w:rPr>
              <w:t>7</w:t>
            </w:r>
            <w:r>
              <w:rPr>
                <w:b/>
              </w:rPr>
              <w:t>36</w:t>
            </w:r>
            <w:r w:rsidRPr="007E4750">
              <w:rPr>
                <w:b/>
              </w:rPr>
              <w:t> </w:t>
            </w:r>
            <w:r>
              <w:rPr>
                <w:b/>
              </w:rPr>
              <w:t>367</w:t>
            </w:r>
            <w:r w:rsidRPr="007E4750">
              <w:rPr>
                <w:b/>
              </w:rPr>
              <w:t>,</w:t>
            </w:r>
            <w:r>
              <w:rPr>
                <w:b/>
              </w:rPr>
              <w:t>7</w:t>
            </w:r>
            <w:r w:rsidRPr="007E4750">
              <w:rPr>
                <w:b/>
              </w:rPr>
              <w:t>6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E4750" w:rsidRDefault="0030252D">
            <w:pPr>
              <w:rPr>
                <w:b/>
              </w:rPr>
            </w:pPr>
            <w:r w:rsidRPr="007E4750">
              <w:rPr>
                <w:b/>
              </w:rPr>
              <w:t>приусадебный участок</w:t>
            </w:r>
          </w:p>
          <w:p w:rsidR="0030252D" w:rsidRPr="007E4750" w:rsidRDefault="0030252D">
            <w:pPr>
              <w:rPr>
                <w:b/>
              </w:rPr>
            </w:pPr>
            <w:r w:rsidRPr="007E4750">
              <w:rPr>
                <w:b/>
              </w:rPr>
              <w:t>(собственность долевая, 1/4)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E4750" w:rsidRDefault="0030252D">
            <w:pPr>
              <w:rPr>
                <w:b/>
              </w:rPr>
            </w:pPr>
            <w:r w:rsidRPr="007E4750">
              <w:rPr>
                <w:b/>
              </w:rPr>
              <w:t>1800 – общая</w:t>
            </w:r>
          </w:p>
          <w:p w:rsidR="0030252D" w:rsidRPr="007E4750" w:rsidRDefault="0030252D">
            <w:pPr>
              <w:rPr>
                <w:b/>
              </w:rPr>
            </w:pPr>
            <w:r w:rsidRPr="007E4750">
              <w:rPr>
                <w:b/>
              </w:rPr>
              <w:t>450 – доля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E4750" w:rsidRDefault="0030252D">
            <w:pPr>
              <w:rPr>
                <w:b/>
              </w:rPr>
            </w:pPr>
            <w:r w:rsidRPr="007E4750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131C1" w:rsidRDefault="0030252D">
            <w:pPr>
              <w:tabs>
                <w:tab w:val="left" w:pos="1020"/>
                <w:tab w:val="center" w:pos="1110"/>
              </w:tabs>
              <w:rPr>
                <w:b/>
              </w:rPr>
            </w:pPr>
            <w:r w:rsidRPr="007131C1">
              <w:rPr>
                <w:b/>
              </w:rPr>
              <w:t>а/м Мазда</w:t>
            </w:r>
            <w:r>
              <w:rPr>
                <w:b/>
              </w:rPr>
              <w:t xml:space="preserve"> 323</w:t>
            </w:r>
          </w:p>
          <w:p w:rsidR="0030252D" w:rsidRDefault="0030252D">
            <w:pPr>
              <w:tabs>
                <w:tab w:val="left" w:pos="1020"/>
                <w:tab w:val="center" w:pos="1110"/>
              </w:tabs>
              <w:rPr>
                <w:color w:val="FF0000"/>
              </w:rPr>
            </w:pPr>
            <w:r w:rsidRPr="007131C1">
              <w:rPr>
                <w:b/>
              </w:rPr>
              <w:t>(собственность долевая, 5/8)</w:t>
            </w:r>
          </w:p>
        </w:tc>
      </w:tr>
      <w:tr w:rsidR="0030252D" w:rsidTr="000051F9">
        <w:trPr>
          <w:gridBefore w:val="1"/>
          <w:wBefore w:w="6" w:type="dxa"/>
          <w:trHeight w:val="413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E4750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E4750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E4750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E4750" w:rsidRDefault="0030252D">
            <w:pPr>
              <w:rPr>
                <w:b/>
              </w:rPr>
            </w:pPr>
            <w:r w:rsidRPr="007E4750">
              <w:rPr>
                <w:b/>
              </w:rPr>
              <w:t>квартира</w:t>
            </w:r>
          </w:p>
          <w:p w:rsidR="0030252D" w:rsidRPr="007E4750" w:rsidRDefault="0030252D">
            <w:pPr>
              <w:rPr>
                <w:b/>
              </w:rPr>
            </w:pPr>
            <w:r w:rsidRPr="007E4750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E4750" w:rsidRDefault="0030252D">
            <w:pPr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E4750" w:rsidRDefault="0030252D">
            <w:pPr>
              <w:rPr>
                <w:b/>
              </w:rPr>
            </w:pPr>
            <w:r w:rsidRPr="007E4750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>
            <w:pPr>
              <w:rPr>
                <w:color w:val="FF0000"/>
              </w:rPr>
            </w:pPr>
          </w:p>
        </w:tc>
      </w:tr>
      <w:tr w:rsidR="0030252D" w:rsidTr="000051F9">
        <w:trPr>
          <w:gridBefore w:val="1"/>
          <w:wBefore w:w="6" w:type="dxa"/>
          <w:trHeight w:val="413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E4750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E4750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E4750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E4750" w:rsidRDefault="0030252D">
            <w:pPr>
              <w:rPr>
                <w:b/>
              </w:rPr>
            </w:pPr>
            <w:r w:rsidRPr="007E4750">
              <w:rPr>
                <w:b/>
              </w:rPr>
              <w:t>квартира</w:t>
            </w:r>
          </w:p>
          <w:p w:rsidR="0030252D" w:rsidRPr="007E4750" w:rsidRDefault="0030252D">
            <w:pPr>
              <w:rPr>
                <w:b/>
              </w:rPr>
            </w:pPr>
            <w:r w:rsidRPr="007E4750">
              <w:rPr>
                <w:b/>
              </w:rPr>
              <w:t xml:space="preserve">(собственность долевая, </w:t>
            </w:r>
            <w:r>
              <w:rPr>
                <w:b/>
              </w:rPr>
              <w:t>5</w:t>
            </w:r>
            <w:r w:rsidRPr="007E4750">
              <w:rPr>
                <w:b/>
              </w:rPr>
              <w:t>/</w:t>
            </w:r>
            <w:r>
              <w:rPr>
                <w:b/>
              </w:rPr>
              <w:t>8</w:t>
            </w:r>
            <w:r w:rsidRPr="007E4750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E4750" w:rsidRDefault="0030252D">
            <w:pPr>
              <w:rPr>
                <w:b/>
              </w:rPr>
            </w:pPr>
            <w:r>
              <w:rPr>
                <w:b/>
              </w:rPr>
              <w:t>49,3</w:t>
            </w:r>
            <w:r w:rsidRPr="007E4750">
              <w:rPr>
                <w:b/>
              </w:rPr>
              <w:t xml:space="preserve"> – общая</w:t>
            </w:r>
          </w:p>
          <w:p w:rsidR="0030252D" w:rsidRPr="007E4750" w:rsidRDefault="0030252D">
            <w:pPr>
              <w:rPr>
                <w:b/>
              </w:rPr>
            </w:pPr>
            <w:r>
              <w:rPr>
                <w:b/>
              </w:rPr>
              <w:t>30</w:t>
            </w:r>
            <w:r w:rsidRPr="007E4750">
              <w:rPr>
                <w:b/>
              </w:rPr>
              <w:t>,</w:t>
            </w:r>
            <w:r>
              <w:rPr>
                <w:b/>
              </w:rPr>
              <w:t xml:space="preserve">8 </w:t>
            </w:r>
            <w:r w:rsidRPr="007E4750">
              <w:rPr>
                <w:b/>
              </w:rPr>
              <w:t>– доля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E4750" w:rsidRDefault="0030252D">
            <w:pPr>
              <w:rPr>
                <w:b/>
              </w:rPr>
            </w:pPr>
            <w:r w:rsidRPr="007E4750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>
            <w:pPr>
              <w:rPr>
                <w:color w:val="FF0000"/>
              </w:rPr>
            </w:pPr>
          </w:p>
        </w:tc>
      </w:tr>
      <w:tr w:rsidR="0030252D" w:rsidTr="000051F9">
        <w:trPr>
          <w:gridBefore w:val="1"/>
          <w:wBefore w:w="6" w:type="dxa"/>
          <w:trHeight w:val="637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131C1" w:rsidRDefault="0030252D">
            <w:pPr>
              <w:rPr>
                <w:b/>
              </w:rPr>
            </w:pPr>
            <w:r w:rsidRPr="007131C1">
              <w:rPr>
                <w:b/>
              </w:rPr>
              <w:t>Антоненко А.Ю.</w:t>
            </w:r>
          </w:p>
          <w:p w:rsidR="0030252D" w:rsidRPr="007131C1" w:rsidRDefault="0030252D">
            <w:pPr>
              <w:rPr>
                <w:b/>
              </w:rPr>
            </w:pPr>
          </w:p>
          <w:p w:rsidR="0030252D" w:rsidRPr="007131C1" w:rsidRDefault="0030252D">
            <w:pPr>
              <w:rPr>
                <w:b/>
              </w:rPr>
            </w:pPr>
          </w:p>
          <w:p w:rsidR="0030252D" w:rsidRPr="007131C1" w:rsidRDefault="0030252D">
            <w:pPr>
              <w:rPr>
                <w:b/>
              </w:rPr>
            </w:pPr>
          </w:p>
          <w:p w:rsidR="0030252D" w:rsidRPr="007131C1" w:rsidRDefault="0030252D">
            <w:pPr>
              <w:rPr>
                <w:b/>
              </w:rPr>
            </w:pPr>
          </w:p>
          <w:p w:rsidR="0030252D" w:rsidRPr="007131C1" w:rsidRDefault="0030252D">
            <w:pPr>
              <w:rPr>
                <w:b/>
              </w:rPr>
            </w:pP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131C1" w:rsidRDefault="0030252D">
            <w:pPr>
              <w:rPr>
                <w:b/>
              </w:rPr>
            </w:pPr>
            <w:r w:rsidRPr="007131C1">
              <w:rPr>
                <w:b/>
              </w:rPr>
              <w:t xml:space="preserve">Заместитель начальника </w:t>
            </w:r>
          </w:p>
          <w:p w:rsidR="0030252D" w:rsidRPr="007131C1" w:rsidRDefault="0030252D">
            <w:pPr>
              <w:rPr>
                <w:b/>
              </w:rPr>
            </w:pPr>
            <w:r w:rsidRPr="007131C1">
              <w:rPr>
                <w:b/>
              </w:rPr>
              <w:t>Главного управления Минюста России по Ростовской области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131C1" w:rsidRDefault="0030252D">
            <w:pPr>
              <w:jc w:val="center"/>
              <w:rPr>
                <w:b/>
              </w:rPr>
            </w:pPr>
            <w:r w:rsidRPr="007131C1">
              <w:rPr>
                <w:b/>
              </w:rPr>
              <w:t>762 405,03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131C1" w:rsidRDefault="0030252D">
            <w:pPr>
              <w:rPr>
                <w:b/>
              </w:rPr>
            </w:pPr>
            <w:r w:rsidRPr="007131C1">
              <w:rPr>
                <w:b/>
              </w:rPr>
              <w:t>квартира</w:t>
            </w:r>
          </w:p>
          <w:p w:rsidR="0030252D" w:rsidRPr="007131C1" w:rsidRDefault="0030252D">
            <w:pPr>
              <w:rPr>
                <w:b/>
              </w:rPr>
            </w:pPr>
            <w:r w:rsidRPr="007131C1"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131C1" w:rsidRDefault="0030252D">
            <w:pPr>
              <w:rPr>
                <w:b/>
              </w:rPr>
            </w:pPr>
            <w:r w:rsidRPr="007131C1">
              <w:rPr>
                <w:b/>
              </w:rPr>
              <w:t>50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131C1" w:rsidRDefault="0030252D">
            <w:pPr>
              <w:rPr>
                <w:b/>
              </w:rPr>
            </w:pPr>
            <w:r w:rsidRPr="007131C1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131C1" w:rsidRDefault="0030252D">
            <w:pPr>
              <w:tabs>
                <w:tab w:val="left" w:pos="1020"/>
                <w:tab w:val="center" w:pos="1110"/>
              </w:tabs>
              <w:rPr>
                <w:b/>
              </w:rPr>
            </w:pPr>
            <w:r w:rsidRPr="007131C1">
              <w:rPr>
                <w:b/>
              </w:rPr>
              <w:t>а/м БМВ 525</w:t>
            </w:r>
            <w:r w:rsidRPr="007131C1">
              <w:rPr>
                <w:b/>
                <w:lang w:val="en-US"/>
              </w:rPr>
              <w:t>i</w:t>
            </w:r>
          </w:p>
          <w:p w:rsidR="0030252D" w:rsidRPr="007131C1" w:rsidRDefault="0030252D">
            <w:pPr>
              <w:tabs>
                <w:tab w:val="left" w:pos="1020"/>
                <w:tab w:val="center" w:pos="1110"/>
              </w:tabs>
              <w:rPr>
                <w:b/>
              </w:rPr>
            </w:pPr>
            <w:r w:rsidRPr="007131C1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7131C1">
              <w:rPr>
                <w:b/>
              </w:rPr>
              <w:t>)</w:t>
            </w:r>
          </w:p>
        </w:tc>
      </w:tr>
      <w:tr w:rsidR="0030252D" w:rsidTr="000051F9">
        <w:trPr>
          <w:gridBefore w:val="1"/>
          <w:wBefore w:w="6" w:type="dxa"/>
          <w:trHeight w:val="532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131C1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131C1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131C1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131C1" w:rsidRDefault="0030252D">
            <w:pPr>
              <w:rPr>
                <w:b/>
              </w:rPr>
            </w:pPr>
            <w:r w:rsidRPr="007131C1">
              <w:rPr>
                <w:b/>
              </w:rPr>
              <w:t>земельный участок</w:t>
            </w:r>
          </w:p>
          <w:p w:rsidR="0030252D" w:rsidRPr="007131C1" w:rsidRDefault="0030252D">
            <w:pPr>
              <w:rPr>
                <w:b/>
              </w:rPr>
            </w:pPr>
            <w:r w:rsidRPr="007131C1"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131C1" w:rsidRDefault="0030252D">
            <w:pPr>
              <w:rPr>
                <w:b/>
              </w:rPr>
            </w:pPr>
            <w:r w:rsidRPr="007131C1">
              <w:rPr>
                <w:b/>
              </w:rPr>
              <w:t>600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7131C1" w:rsidRDefault="0030252D">
            <w:pPr>
              <w:rPr>
                <w:b/>
              </w:rPr>
            </w:pPr>
            <w:r w:rsidRPr="007131C1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131C1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514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131C1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131C1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131C1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131C1" w:rsidRDefault="0030252D">
            <w:pPr>
              <w:rPr>
                <w:b/>
              </w:rPr>
            </w:pPr>
            <w:r w:rsidRPr="007131C1">
              <w:rPr>
                <w:b/>
              </w:rPr>
              <w:t>квартира</w:t>
            </w:r>
          </w:p>
          <w:p w:rsidR="0030252D" w:rsidRPr="007131C1" w:rsidRDefault="0030252D">
            <w:pPr>
              <w:rPr>
                <w:b/>
              </w:rPr>
            </w:pPr>
            <w:r w:rsidRPr="007131C1">
              <w:rPr>
                <w:b/>
              </w:rPr>
              <w:t>(индивидуальная0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131C1" w:rsidRDefault="0030252D">
            <w:pPr>
              <w:rPr>
                <w:b/>
              </w:rPr>
            </w:pPr>
            <w:r w:rsidRPr="007131C1">
              <w:rPr>
                <w:b/>
              </w:rPr>
              <w:t>62,5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131C1" w:rsidRDefault="0030252D">
            <w:pPr>
              <w:rPr>
                <w:b/>
              </w:rPr>
            </w:pPr>
            <w:r w:rsidRPr="007131C1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131C1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526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131C1" w:rsidRDefault="0030252D">
            <w:pPr>
              <w:rPr>
                <w:b/>
              </w:rPr>
            </w:pPr>
            <w:r w:rsidRPr="007131C1">
              <w:rPr>
                <w:b/>
              </w:rPr>
              <w:t>Супруг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131C1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131C1" w:rsidRDefault="0030252D">
            <w:pPr>
              <w:jc w:val="center"/>
              <w:rPr>
                <w:b/>
              </w:rPr>
            </w:pPr>
            <w:r w:rsidRPr="007131C1">
              <w:rPr>
                <w:b/>
              </w:rPr>
              <w:t>2</w:t>
            </w:r>
            <w:r>
              <w:rPr>
                <w:b/>
              </w:rPr>
              <w:t>89 368,92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131C1" w:rsidRDefault="0030252D" w:rsidP="002C5160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131C1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131C1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131C1" w:rsidRDefault="0030252D">
            <w:pPr>
              <w:tabs>
                <w:tab w:val="left" w:pos="1020"/>
                <w:tab w:val="center" w:pos="1110"/>
              </w:tabs>
              <w:rPr>
                <w:b/>
              </w:rPr>
            </w:pPr>
            <w:r w:rsidRPr="007131C1">
              <w:rPr>
                <w:b/>
              </w:rPr>
              <w:t>Мотороллер</w:t>
            </w:r>
          </w:p>
          <w:p w:rsidR="0030252D" w:rsidRPr="007131C1" w:rsidRDefault="0030252D">
            <w:pPr>
              <w:tabs>
                <w:tab w:val="left" w:pos="1020"/>
                <w:tab w:val="center" w:pos="1110"/>
              </w:tabs>
              <w:rPr>
                <w:b/>
              </w:rPr>
            </w:pPr>
            <w:r w:rsidRPr="007131C1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7131C1">
              <w:rPr>
                <w:b/>
              </w:rPr>
              <w:t>)</w:t>
            </w:r>
          </w:p>
        </w:tc>
      </w:tr>
      <w:tr w:rsidR="0030252D" w:rsidTr="000051F9">
        <w:trPr>
          <w:gridBefore w:val="1"/>
          <w:wBefore w:w="6" w:type="dxa"/>
          <w:trHeight w:val="474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C5160" w:rsidRDefault="0030252D">
            <w:pPr>
              <w:rPr>
                <w:b/>
              </w:rPr>
            </w:pPr>
            <w:r w:rsidRPr="002C5160">
              <w:rPr>
                <w:b/>
              </w:rPr>
              <w:t>Артамонов А.Н.</w:t>
            </w:r>
          </w:p>
          <w:p w:rsidR="0030252D" w:rsidRPr="002C5160" w:rsidRDefault="0030252D">
            <w:pPr>
              <w:rPr>
                <w:b/>
              </w:rPr>
            </w:pPr>
          </w:p>
          <w:p w:rsidR="0030252D" w:rsidRPr="002C5160" w:rsidRDefault="0030252D">
            <w:pPr>
              <w:rPr>
                <w:b/>
              </w:rPr>
            </w:pPr>
          </w:p>
          <w:p w:rsidR="0030252D" w:rsidRPr="002C5160" w:rsidRDefault="0030252D">
            <w:pPr>
              <w:rPr>
                <w:b/>
              </w:rPr>
            </w:pP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C5160" w:rsidRDefault="0030252D">
            <w:pPr>
              <w:rPr>
                <w:b/>
              </w:rPr>
            </w:pPr>
            <w:r w:rsidRPr="002C5160">
              <w:rPr>
                <w:b/>
              </w:rPr>
              <w:t xml:space="preserve">Заместитель начальника </w:t>
            </w:r>
          </w:p>
          <w:p w:rsidR="0030252D" w:rsidRPr="002C5160" w:rsidRDefault="0030252D">
            <w:pPr>
              <w:rPr>
                <w:b/>
              </w:rPr>
            </w:pPr>
            <w:r w:rsidRPr="002C5160">
              <w:rPr>
                <w:b/>
              </w:rPr>
              <w:t>Главного управления Минюста России по Ростовской области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C5160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2C5160">
              <w:rPr>
                <w:b/>
              </w:rPr>
              <w:t>65 89</w:t>
            </w:r>
            <w:r>
              <w:rPr>
                <w:b/>
              </w:rPr>
              <w:t>7</w:t>
            </w:r>
            <w:r w:rsidRPr="002C5160">
              <w:rPr>
                <w:b/>
              </w:rPr>
              <w:t>,</w:t>
            </w:r>
            <w:r>
              <w:rPr>
                <w:b/>
              </w:rPr>
              <w:t>03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2C5160" w:rsidRDefault="0030252D">
            <w:pPr>
              <w:rPr>
                <w:b/>
              </w:rPr>
            </w:pPr>
            <w:r w:rsidRPr="002C5160">
              <w:rPr>
                <w:b/>
              </w:rPr>
              <w:t>квартира</w:t>
            </w:r>
          </w:p>
          <w:p w:rsidR="0030252D" w:rsidRPr="002C5160" w:rsidRDefault="0030252D">
            <w:pPr>
              <w:rPr>
                <w:b/>
              </w:rPr>
            </w:pPr>
            <w:r w:rsidRPr="002C5160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2C5160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2C5160" w:rsidRDefault="0030252D">
            <w:pPr>
              <w:rPr>
                <w:b/>
              </w:rPr>
            </w:pPr>
            <w:r w:rsidRPr="002C5160">
              <w:rPr>
                <w:b/>
              </w:rPr>
              <w:t>7</w:t>
            </w:r>
            <w:r>
              <w:rPr>
                <w:b/>
              </w:rPr>
              <w:t>4</w:t>
            </w:r>
            <w:r w:rsidRPr="002C5160">
              <w:rPr>
                <w:b/>
              </w:rPr>
              <w:t>,</w:t>
            </w:r>
            <w:r>
              <w:rPr>
                <w:b/>
              </w:rPr>
              <w:t>3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2C5160" w:rsidRDefault="0030252D">
            <w:pPr>
              <w:rPr>
                <w:b/>
              </w:rPr>
            </w:pPr>
            <w:r w:rsidRPr="002C5160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tabs>
                <w:tab w:val="left" w:pos="1020"/>
                <w:tab w:val="center" w:pos="1110"/>
              </w:tabs>
            </w:pPr>
            <w:r>
              <w:t>–</w:t>
            </w:r>
          </w:p>
        </w:tc>
      </w:tr>
      <w:tr w:rsidR="0030252D" w:rsidTr="000051F9">
        <w:trPr>
          <w:gridBefore w:val="1"/>
          <w:wBefore w:w="6" w:type="dxa"/>
          <w:trHeight w:val="620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C5160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C5160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C5160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C5160" w:rsidRDefault="0030252D">
            <w:pPr>
              <w:rPr>
                <w:b/>
              </w:rPr>
            </w:pPr>
            <w:r w:rsidRPr="002C5160">
              <w:rPr>
                <w:b/>
              </w:rPr>
              <w:t>квартира</w:t>
            </w:r>
          </w:p>
          <w:p w:rsidR="0030252D" w:rsidRPr="002C5160" w:rsidRDefault="0030252D">
            <w:pPr>
              <w:rPr>
                <w:b/>
              </w:rPr>
            </w:pPr>
            <w:r w:rsidRPr="002C5160">
              <w:rPr>
                <w:b/>
              </w:rPr>
              <w:t>(</w:t>
            </w:r>
            <w:r>
              <w:rPr>
                <w:b/>
              </w:rPr>
              <w:t>долевая собственность,1/2</w:t>
            </w:r>
            <w:r w:rsidRPr="002C5160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2C5160">
              <w:rPr>
                <w:b/>
              </w:rPr>
              <w:t>43,9</w:t>
            </w:r>
            <w:r>
              <w:rPr>
                <w:b/>
              </w:rPr>
              <w:t xml:space="preserve"> – общая</w:t>
            </w:r>
          </w:p>
          <w:p w:rsidR="0030252D" w:rsidRPr="002C5160" w:rsidRDefault="0030252D">
            <w:pPr>
              <w:rPr>
                <w:b/>
              </w:rPr>
            </w:pPr>
            <w:r>
              <w:rPr>
                <w:b/>
              </w:rPr>
              <w:t>21,95 – доля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C5160" w:rsidRDefault="0030252D">
            <w:pPr>
              <w:rPr>
                <w:b/>
              </w:rPr>
            </w:pPr>
            <w:r w:rsidRPr="002C5160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351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C5160" w:rsidRDefault="0030252D">
            <w:pPr>
              <w:rPr>
                <w:b/>
              </w:rPr>
            </w:pPr>
            <w:r w:rsidRPr="002C5160">
              <w:rPr>
                <w:b/>
              </w:rPr>
              <w:t>Супруга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C5160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C5160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481</w:t>
            </w:r>
            <w:r w:rsidRPr="002C5160">
              <w:rPr>
                <w:b/>
              </w:rPr>
              <w:t> </w:t>
            </w:r>
            <w:r>
              <w:rPr>
                <w:b/>
              </w:rPr>
              <w:t>107</w:t>
            </w:r>
            <w:r w:rsidRPr="002C5160">
              <w:rPr>
                <w:b/>
              </w:rPr>
              <w:t>,</w:t>
            </w:r>
            <w:r>
              <w:rPr>
                <w:b/>
              </w:rPr>
              <w:t>60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C5160" w:rsidRDefault="0030252D">
            <w:pPr>
              <w:rPr>
                <w:b/>
              </w:rPr>
            </w:pPr>
            <w:r w:rsidRPr="002C5160">
              <w:rPr>
                <w:b/>
              </w:rPr>
              <w:t>квартира</w:t>
            </w:r>
          </w:p>
          <w:p w:rsidR="0030252D" w:rsidRPr="002C5160" w:rsidRDefault="0030252D">
            <w:pPr>
              <w:rPr>
                <w:b/>
              </w:rPr>
            </w:pPr>
            <w:r w:rsidRPr="002C5160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C5160" w:rsidRDefault="0030252D">
            <w:pPr>
              <w:rPr>
                <w:b/>
              </w:rPr>
            </w:pPr>
            <w:r w:rsidRPr="002C5160">
              <w:rPr>
                <w:b/>
              </w:rPr>
              <w:t>43,9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C5160" w:rsidRDefault="0030252D">
            <w:pPr>
              <w:rPr>
                <w:b/>
              </w:rPr>
            </w:pPr>
            <w:r w:rsidRPr="002C5160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8C6589" w:rsidRDefault="0030252D">
            <w:pPr>
              <w:tabs>
                <w:tab w:val="left" w:pos="1020"/>
                <w:tab w:val="center" w:pos="1110"/>
              </w:tabs>
              <w:rPr>
                <w:b/>
              </w:rPr>
            </w:pPr>
            <w:r w:rsidRPr="008C6589">
              <w:rPr>
                <w:b/>
              </w:rPr>
              <w:t>а/м Фольксваген Поло</w:t>
            </w:r>
          </w:p>
          <w:p w:rsidR="0030252D" w:rsidRPr="008C6589" w:rsidRDefault="0030252D">
            <w:pPr>
              <w:tabs>
                <w:tab w:val="left" w:pos="1020"/>
                <w:tab w:val="center" w:pos="1110"/>
              </w:tabs>
              <w:rPr>
                <w:b/>
              </w:rPr>
            </w:pPr>
            <w:r w:rsidRPr="008C6589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8C6589">
              <w:rPr>
                <w:b/>
              </w:rPr>
              <w:t>)</w:t>
            </w:r>
          </w:p>
        </w:tc>
      </w:tr>
      <w:tr w:rsidR="0030252D" w:rsidTr="000051F9">
        <w:trPr>
          <w:gridBefore w:val="1"/>
          <w:wBefore w:w="6" w:type="dxa"/>
          <w:trHeight w:val="159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C5160" w:rsidRDefault="0030252D">
            <w:pPr>
              <w:rPr>
                <w:b/>
              </w:rPr>
            </w:pPr>
            <w:r w:rsidRPr="002C5160">
              <w:rPr>
                <w:b/>
              </w:rPr>
              <w:t xml:space="preserve">Дочь 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C5160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8C6589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C5160" w:rsidRDefault="0030252D">
            <w:pPr>
              <w:rPr>
                <w:b/>
              </w:rPr>
            </w:pPr>
            <w:r w:rsidRPr="002C5160">
              <w:rPr>
                <w:b/>
              </w:rPr>
              <w:t>квартира</w:t>
            </w:r>
          </w:p>
          <w:p w:rsidR="0030252D" w:rsidRPr="002C5160" w:rsidRDefault="0030252D">
            <w:pPr>
              <w:rPr>
                <w:b/>
              </w:rPr>
            </w:pPr>
            <w:r w:rsidRPr="002C5160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C5160" w:rsidRDefault="0030252D">
            <w:pPr>
              <w:rPr>
                <w:b/>
              </w:rPr>
            </w:pPr>
            <w:r w:rsidRPr="002C5160">
              <w:rPr>
                <w:b/>
              </w:rPr>
              <w:t>43,9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C5160" w:rsidRDefault="0030252D">
            <w:pPr>
              <w:rPr>
                <w:b/>
              </w:rPr>
            </w:pPr>
            <w:r w:rsidRPr="002C5160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8C6589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159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C5160" w:rsidRDefault="0030252D">
            <w:pPr>
              <w:rPr>
                <w:b/>
              </w:rPr>
            </w:pPr>
            <w:r w:rsidRPr="002C5160">
              <w:rPr>
                <w:b/>
              </w:rPr>
              <w:t>Дочь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C5160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8C6589" w:rsidRDefault="0030252D" w:rsidP="00123EE4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C5160" w:rsidRDefault="0030252D" w:rsidP="00123EE4">
            <w:pPr>
              <w:rPr>
                <w:b/>
              </w:rPr>
            </w:pPr>
            <w:r w:rsidRPr="002C5160">
              <w:rPr>
                <w:b/>
              </w:rPr>
              <w:t>квартира</w:t>
            </w:r>
          </w:p>
          <w:p w:rsidR="0030252D" w:rsidRPr="002C5160" w:rsidRDefault="0030252D" w:rsidP="00123EE4">
            <w:pPr>
              <w:rPr>
                <w:b/>
              </w:rPr>
            </w:pPr>
            <w:r w:rsidRPr="002C5160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C5160" w:rsidRDefault="0030252D" w:rsidP="00123EE4">
            <w:pPr>
              <w:rPr>
                <w:b/>
              </w:rPr>
            </w:pPr>
            <w:r w:rsidRPr="002C5160">
              <w:rPr>
                <w:b/>
              </w:rPr>
              <w:t>43,9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C5160" w:rsidRDefault="0030252D" w:rsidP="00123EE4">
            <w:pPr>
              <w:rPr>
                <w:b/>
              </w:rPr>
            </w:pPr>
            <w:r w:rsidRPr="002C5160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8C6589" w:rsidRDefault="0030252D" w:rsidP="00123EE4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512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CA12D3" w:rsidRDefault="0030252D">
            <w:pPr>
              <w:rPr>
                <w:b/>
              </w:rPr>
            </w:pPr>
            <w:r w:rsidRPr="00CA12D3">
              <w:rPr>
                <w:b/>
              </w:rPr>
              <w:t>Басова Л.А.</w:t>
            </w:r>
          </w:p>
          <w:p w:rsidR="0030252D" w:rsidRPr="00CA12D3" w:rsidRDefault="0030252D">
            <w:pPr>
              <w:rPr>
                <w:b/>
              </w:rPr>
            </w:pPr>
          </w:p>
          <w:p w:rsidR="0030252D" w:rsidRPr="00CA12D3" w:rsidRDefault="0030252D">
            <w:pPr>
              <w:rPr>
                <w:b/>
              </w:rPr>
            </w:pPr>
          </w:p>
          <w:p w:rsidR="0030252D" w:rsidRPr="00CA12D3" w:rsidRDefault="0030252D">
            <w:pPr>
              <w:rPr>
                <w:b/>
              </w:rPr>
            </w:pPr>
          </w:p>
          <w:p w:rsidR="0030252D" w:rsidRPr="00CA12D3" w:rsidRDefault="0030252D">
            <w:pPr>
              <w:rPr>
                <w:b/>
              </w:rPr>
            </w:pP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CA12D3" w:rsidRDefault="0030252D">
            <w:pPr>
              <w:rPr>
                <w:b/>
              </w:rPr>
            </w:pPr>
            <w:r w:rsidRPr="00CA12D3">
              <w:rPr>
                <w:b/>
              </w:rPr>
              <w:t xml:space="preserve">Заместитель начальника </w:t>
            </w:r>
          </w:p>
          <w:p w:rsidR="0030252D" w:rsidRPr="00CA12D3" w:rsidRDefault="0030252D">
            <w:pPr>
              <w:rPr>
                <w:b/>
              </w:rPr>
            </w:pPr>
            <w:r w:rsidRPr="00CA12D3">
              <w:rPr>
                <w:b/>
              </w:rPr>
              <w:t>Главного управления Минюста России по Ростовской области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CA12D3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1 822</w:t>
            </w:r>
            <w:r w:rsidRPr="00CA12D3">
              <w:rPr>
                <w:b/>
              </w:rPr>
              <w:t xml:space="preserve"> </w:t>
            </w:r>
            <w:r>
              <w:rPr>
                <w:b/>
              </w:rPr>
              <w:t>400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A12D3" w:rsidRDefault="0030252D">
            <w:pPr>
              <w:rPr>
                <w:b/>
              </w:rPr>
            </w:pPr>
            <w:r w:rsidRPr="00CA12D3">
              <w:rPr>
                <w:b/>
              </w:rPr>
              <w:t>квартира</w:t>
            </w:r>
          </w:p>
          <w:p w:rsidR="0030252D" w:rsidRPr="00CA12D3" w:rsidRDefault="0030252D">
            <w:pPr>
              <w:rPr>
                <w:b/>
              </w:rPr>
            </w:pPr>
            <w:r w:rsidRPr="00CA12D3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A12D3" w:rsidRDefault="0030252D">
            <w:pPr>
              <w:rPr>
                <w:b/>
              </w:rPr>
            </w:pPr>
            <w:r>
              <w:rPr>
                <w:b/>
              </w:rPr>
              <w:t>119,5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A12D3" w:rsidRDefault="0030252D">
            <w:pPr>
              <w:rPr>
                <w:b/>
              </w:rPr>
            </w:pPr>
            <w:r w:rsidRPr="00CA12D3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CA12D3" w:rsidRDefault="0030252D">
            <w:pPr>
              <w:tabs>
                <w:tab w:val="left" w:pos="1020"/>
                <w:tab w:val="center" w:pos="1110"/>
              </w:tabs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585"/>
        </w:trPr>
        <w:tc>
          <w:tcPr>
            <w:tcW w:w="21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CA12D3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CA12D3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CA12D3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CA12D3" w:rsidRDefault="0030252D">
            <w:pPr>
              <w:rPr>
                <w:b/>
              </w:rPr>
            </w:pPr>
            <w:r w:rsidRPr="00CA12D3">
              <w:rPr>
                <w:b/>
              </w:rPr>
              <w:t>квартира</w:t>
            </w:r>
          </w:p>
          <w:p w:rsidR="0030252D" w:rsidRPr="00CA12D3" w:rsidRDefault="0030252D" w:rsidP="00AA799E">
            <w:pPr>
              <w:rPr>
                <w:b/>
              </w:rPr>
            </w:pPr>
            <w:r w:rsidRPr="00CA12D3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81,7</w:t>
            </w:r>
          </w:p>
          <w:p w:rsidR="0030252D" w:rsidRPr="00CA12D3" w:rsidRDefault="0030252D">
            <w:pPr>
              <w:rPr>
                <w:b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123EE4">
            <w:pPr>
              <w:rPr>
                <w:b/>
              </w:rPr>
            </w:pPr>
            <w:r w:rsidRPr="00CA12D3">
              <w:rPr>
                <w:b/>
              </w:rPr>
              <w:t>Россия</w:t>
            </w:r>
          </w:p>
          <w:p w:rsidR="0030252D" w:rsidRPr="00CA12D3" w:rsidRDefault="0030252D" w:rsidP="00123EE4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CA12D3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525"/>
        </w:trPr>
        <w:tc>
          <w:tcPr>
            <w:tcW w:w="21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CA12D3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CA12D3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CA12D3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 xml:space="preserve">земельный участок </w:t>
            </w:r>
          </w:p>
          <w:p w:rsidR="0030252D" w:rsidRPr="00CA12D3" w:rsidRDefault="0030252D" w:rsidP="00AA799E">
            <w:pPr>
              <w:rPr>
                <w:b/>
              </w:rPr>
            </w:pPr>
            <w:r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400</w:t>
            </w:r>
          </w:p>
          <w:p w:rsidR="0030252D" w:rsidRDefault="0030252D" w:rsidP="00AA799E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123EE4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  <w:p w:rsidR="0030252D" w:rsidRPr="00CA12D3" w:rsidRDefault="0030252D" w:rsidP="00123EE4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CA12D3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495"/>
        </w:trPr>
        <w:tc>
          <w:tcPr>
            <w:tcW w:w="21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CA12D3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CA12D3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CA12D3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  <w:p w:rsidR="0030252D" w:rsidRDefault="0030252D" w:rsidP="00AA799E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2371</w:t>
            </w:r>
          </w:p>
          <w:p w:rsidR="0030252D" w:rsidRDefault="0030252D" w:rsidP="00AA799E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123EE4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  <w:p w:rsidR="0030252D" w:rsidRDefault="0030252D" w:rsidP="00123EE4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CA12D3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480"/>
        </w:trPr>
        <w:tc>
          <w:tcPr>
            <w:tcW w:w="21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CA12D3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CA12D3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CA12D3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нежилое помещение</w:t>
            </w:r>
          </w:p>
          <w:p w:rsidR="0030252D" w:rsidRDefault="0030252D" w:rsidP="00AA799E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2,4</w:t>
            </w:r>
          </w:p>
          <w:p w:rsidR="0030252D" w:rsidRDefault="0030252D" w:rsidP="00AA799E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123EE4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  <w:p w:rsidR="0030252D" w:rsidRDefault="0030252D" w:rsidP="00123EE4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CA12D3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450"/>
        </w:trPr>
        <w:tc>
          <w:tcPr>
            <w:tcW w:w="21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CA12D3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CA12D3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CA12D3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CA12D3">
            <w:pPr>
              <w:rPr>
                <w:b/>
              </w:rPr>
            </w:pPr>
            <w:r>
              <w:rPr>
                <w:b/>
              </w:rPr>
              <w:t>нежилое помещение</w:t>
            </w:r>
          </w:p>
          <w:p w:rsidR="0030252D" w:rsidRDefault="0030252D" w:rsidP="00CA12D3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2,4</w:t>
            </w:r>
          </w:p>
          <w:p w:rsidR="0030252D" w:rsidRDefault="0030252D" w:rsidP="00AA799E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123EE4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  <w:p w:rsidR="0030252D" w:rsidRDefault="0030252D" w:rsidP="00123EE4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CA12D3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435"/>
        </w:trPr>
        <w:tc>
          <w:tcPr>
            <w:tcW w:w="21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CA12D3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CA12D3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CA12D3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CA12D3">
            <w:pPr>
              <w:rPr>
                <w:b/>
              </w:rPr>
            </w:pPr>
            <w:r>
              <w:rPr>
                <w:b/>
              </w:rPr>
              <w:t>нежилое помещение</w:t>
            </w:r>
          </w:p>
          <w:p w:rsidR="0030252D" w:rsidRDefault="0030252D" w:rsidP="00CA12D3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1,8</w:t>
            </w:r>
          </w:p>
          <w:p w:rsidR="0030252D" w:rsidRDefault="0030252D" w:rsidP="00AA799E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123EE4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  <w:p w:rsidR="0030252D" w:rsidRDefault="0030252D" w:rsidP="00123EE4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CA12D3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661"/>
        </w:trPr>
        <w:tc>
          <w:tcPr>
            <w:tcW w:w="2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CA12D3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CA12D3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CA12D3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CA12D3">
            <w:pPr>
              <w:rPr>
                <w:b/>
              </w:rPr>
            </w:pPr>
            <w:r>
              <w:rPr>
                <w:b/>
              </w:rPr>
              <w:t>нежилое помещение</w:t>
            </w:r>
          </w:p>
          <w:p w:rsidR="0030252D" w:rsidRDefault="0030252D" w:rsidP="00CA12D3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AA799E">
            <w:pPr>
              <w:rPr>
                <w:b/>
              </w:rPr>
            </w:pPr>
            <w:r>
              <w:rPr>
                <w:b/>
              </w:rPr>
              <w:t>14,3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123EE4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CA12D3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450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CA12D3" w:rsidRDefault="0030252D">
            <w:pPr>
              <w:rPr>
                <w:b/>
              </w:rPr>
            </w:pPr>
            <w:r>
              <w:rPr>
                <w:b/>
              </w:rPr>
              <w:t>Супруг</w:t>
            </w: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CA12D3" w:rsidRDefault="0030252D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BA35C7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5 382 763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CA12D3" w:rsidRDefault="0030252D" w:rsidP="00123EE4">
            <w:pPr>
              <w:rPr>
                <w:b/>
              </w:rPr>
            </w:pPr>
            <w:r w:rsidRPr="00CA12D3">
              <w:rPr>
                <w:b/>
              </w:rPr>
              <w:t>квартира</w:t>
            </w:r>
          </w:p>
          <w:p w:rsidR="0030252D" w:rsidRPr="00CA12D3" w:rsidRDefault="0030252D" w:rsidP="00123EE4">
            <w:pPr>
              <w:rPr>
                <w:b/>
              </w:rPr>
            </w:pPr>
            <w:r w:rsidRPr="00CA12D3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CA12D3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123EE4">
            <w:pPr>
              <w:rPr>
                <w:b/>
              </w:rPr>
            </w:pPr>
            <w:r>
              <w:rPr>
                <w:b/>
              </w:rPr>
              <w:t>81,7</w:t>
            </w:r>
          </w:p>
          <w:p w:rsidR="0030252D" w:rsidRPr="00CA12D3" w:rsidRDefault="0030252D" w:rsidP="00123EE4">
            <w:pPr>
              <w:rPr>
                <w:b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123EE4">
            <w:pPr>
              <w:rPr>
                <w:b/>
              </w:rPr>
            </w:pPr>
            <w:r w:rsidRPr="00CA12D3">
              <w:rPr>
                <w:b/>
              </w:rPr>
              <w:t>Россия</w:t>
            </w:r>
          </w:p>
          <w:p w:rsidR="0030252D" w:rsidRPr="00CA12D3" w:rsidRDefault="0030252D" w:rsidP="00123EE4">
            <w:pPr>
              <w:rPr>
                <w:b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а/м Субару В9 Трибека</w:t>
            </w:r>
          </w:p>
          <w:p w:rsidR="0030252D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  <w:p w:rsidR="0030252D" w:rsidRDefault="0030252D">
            <w:pPr>
              <w:rPr>
                <w:b/>
              </w:rPr>
            </w:pPr>
            <w:r>
              <w:rPr>
                <w:b/>
              </w:rPr>
              <w:t>а/м Мицубиси Паджеро</w:t>
            </w:r>
          </w:p>
          <w:p w:rsidR="0030252D" w:rsidRPr="00CA12D3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</w:tr>
      <w:tr w:rsidR="0030252D" w:rsidTr="000051F9">
        <w:trPr>
          <w:gridBefore w:val="1"/>
          <w:wBefore w:w="6" w:type="dxa"/>
          <w:trHeight w:val="600"/>
        </w:trPr>
        <w:tc>
          <w:tcPr>
            <w:tcW w:w="21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CA12D3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123EE4">
            <w:pPr>
              <w:rPr>
                <w:b/>
              </w:rPr>
            </w:pPr>
            <w:r>
              <w:rPr>
                <w:b/>
              </w:rPr>
              <w:t>квартира</w:t>
            </w:r>
          </w:p>
          <w:p w:rsidR="0030252D" w:rsidRPr="00CA12D3" w:rsidRDefault="0030252D" w:rsidP="00123EE4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123EE4">
            <w:pPr>
              <w:rPr>
                <w:b/>
              </w:rPr>
            </w:pPr>
            <w:r>
              <w:rPr>
                <w:b/>
              </w:rPr>
              <w:t>119,5</w:t>
            </w:r>
          </w:p>
          <w:p w:rsidR="0030252D" w:rsidRDefault="0030252D" w:rsidP="00123EE4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123EE4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  <w:p w:rsidR="0030252D" w:rsidRPr="00CA12D3" w:rsidRDefault="0030252D" w:rsidP="00123EE4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525"/>
        </w:trPr>
        <w:tc>
          <w:tcPr>
            <w:tcW w:w="21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CA12D3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123EE4">
            <w:pPr>
              <w:rPr>
                <w:b/>
              </w:rPr>
            </w:pPr>
            <w:r>
              <w:rPr>
                <w:b/>
              </w:rPr>
              <w:t xml:space="preserve">земельный участок </w:t>
            </w:r>
          </w:p>
          <w:p w:rsidR="0030252D" w:rsidRDefault="0030252D" w:rsidP="00123EE4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123EE4">
            <w:pPr>
              <w:rPr>
                <w:b/>
              </w:rPr>
            </w:pPr>
            <w:r>
              <w:rPr>
                <w:b/>
              </w:rPr>
              <w:t>1082</w:t>
            </w:r>
          </w:p>
          <w:p w:rsidR="0030252D" w:rsidRDefault="0030252D" w:rsidP="00123EE4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123EE4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  <w:p w:rsidR="0030252D" w:rsidRDefault="0030252D" w:rsidP="00123EE4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510"/>
        </w:trPr>
        <w:tc>
          <w:tcPr>
            <w:tcW w:w="21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CA12D3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123EE4">
            <w:pPr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  <w:p w:rsidR="0030252D" w:rsidRDefault="0030252D" w:rsidP="00123EE4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123EE4">
            <w:pPr>
              <w:rPr>
                <w:b/>
              </w:rPr>
            </w:pPr>
            <w:r>
              <w:rPr>
                <w:b/>
              </w:rPr>
              <w:t>1100</w:t>
            </w:r>
          </w:p>
          <w:p w:rsidR="0030252D" w:rsidRDefault="0030252D" w:rsidP="00123EE4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123EE4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  <w:p w:rsidR="0030252D" w:rsidRDefault="0030252D" w:rsidP="00123EE4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540"/>
        </w:trPr>
        <w:tc>
          <w:tcPr>
            <w:tcW w:w="21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CA12D3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123EE4">
            <w:pPr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  <w:p w:rsidR="0030252D" w:rsidRDefault="0030252D" w:rsidP="00123EE4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123EE4">
            <w:pPr>
              <w:rPr>
                <w:b/>
              </w:rPr>
            </w:pPr>
            <w:r>
              <w:rPr>
                <w:b/>
              </w:rPr>
              <w:t>1000</w:t>
            </w:r>
          </w:p>
          <w:p w:rsidR="0030252D" w:rsidRDefault="0030252D" w:rsidP="00123EE4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123EE4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  <w:p w:rsidR="0030252D" w:rsidRDefault="0030252D" w:rsidP="00123EE4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540"/>
        </w:trPr>
        <w:tc>
          <w:tcPr>
            <w:tcW w:w="21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CA12D3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123EE4">
            <w:pPr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  <w:p w:rsidR="0030252D" w:rsidRDefault="0030252D" w:rsidP="00123EE4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123EE4">
            <w:pPr>
              <w:rPr>
                <w:b/>
              </w:rPr>
            </w:pPr>
            <w:r>
              <w:rPr>
                <w:b/>
              </w:rPr>
              <w:t>400</w:t>
            </w:r>
          </w:p>
          <w:p w:rsidR="0030252D" w:rsidRDefault="0030252D" w:rsidP="00123EE4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123EE4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  <w:p w:rsidR="0030252D" w:rsidRDefault="0030252D" w:rsidP="00123EE4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360"/>
        </w:trPr>
        <w:tc>
          <w:tcPr>
            <w:tcW w:w="21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CA12D3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right w:val="single" w:sz="4" w:space="0" w:color="auto"/>
            </w:tcBorders>
          </w:tcPr>
          <w:p w:rsidR="0030252D" w:rsidRDefault="0030252D" w:rsidP="00123EE4">
            <w:pPr>
              <w:rPr>
                <w:b/>
              </w:rPr>
            </w:pPr>
            <w:r>
              <w:rPr>
                <w:b/>
              </w:rPr>
              <w:t>жилой дом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right w:val="single" w:sz="4" w:space="0" w:color="auto"/>
            </w:tcBorders>
          </w:tcPr>
          <w:p w:rsidR="0030252D" w:rsidRDefault="0030252D" w:rsidP="00123EE4">
            <w:pPr>
              <w:rPr>
                <w:b/>
              </w:rPr>
            </w:pPr>
            <w:r>
              <w:rPr>
                <w:b/>
              </w:rPr>
              <w:t>34,8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right w:val="single" w:sz="4" w:space="0" w:color="auto"/>
            </w:tcBorders>
          </w:tcPr>
          <w:p w:rsidR="0030252D" w:rsidRDefault="0030252D" w:rsidP="00123EE4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255"/>
        </w:trPr>
        <w:tc>
          <w:tcPr>
            <w:tcW w:w="21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CA12D3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123EE4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123EE4">
            <w:pPr>
              <w:rPr>
                <w:b/>
              </w:rPr>
            </w:pPr>
          </w:p>
        </w:tc>
        <w:tc>
          <w:tcPr>
            <w:tcW w:w="1046" w:type="dxa"/>
            <w:tcBorders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123EE4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285"/>
        </w:trPr>
        <w:tc>
          <w:tcPr>
            <w:tcW w:w="21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CA12D3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right w:val="single" w:sz="4" w:space="0" w:color="auto"/>
            </w:tcBorders>
          </w:tcPr>
          <w:p w:rsidR="0030252D" w:rsidRDefault="0030252D" w:rsidP="00123EE4">
            <w:pPr>
              <w:rPr>
                <w:b/>
              </w:rPr>
            </w:pPr>
            <w:r>
              <w:rPr>
                <w:b/>
              </w:rPr>
              <w:t>нежилое помещение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right w:val="single" w:sz="4" w:space="0" w:color="auto"/>
            </w:tcBorders>
          </w:tcPr>
          <w:p w:rsidR="0030252D" w:rsidRDefault="0030252D" w:rsidP="00123EE4">
            <w:pPr>
              <w:rPr>
                <w:b/>
              </w:rPr>
            </w:pPr>
            <w:r>
              <w:rPr>
                <w:b/>
              </w:rPr>
              <w:t>13,8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right w:val="single" w:sz="4" w:space="0" w:color="auto"/>
            </w:tcBorders>
          </w:tcPr>
          <w:p w:rsidR="0030252D" w:rsidRDefault="0030252D" w:rsidP="00123EE4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150"/>
        </w:trPr>
        <w:tc>
          <w:tcPr>
            <w:tcW w:w="21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CA12D3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123EE4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123EE4">
            <w:pPr>
              <w:rPr>
                <w:b/>
              </w:rPr>
            </w:pPr>
          </w:p>
        </w:tc>
        <w:tc>
          <w:tcPr>
            <w:tcW w:w="1046" w:type="dxa"/>
            <w:tcBorders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123EE4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705"/>
        </w:trPr>
        <w:tc>
          <w:tcPr>
            <w:tcW w:w="2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CA12D3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123EE4">
            <w:pPr>
              <w:rPr>
                <w:b/>
              </w:rPr>
            </w:pPr>
            <w:r>
              <w:rPr>
                <w:b/>
              </w:rPr>
              <w:t>нежилое помещение</w:t>
            </w:r>
          </w:p>
          <w:p w:rsidR="0030252D" w:rsidRDefault="0030252D" w:rsidP="00123EE4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123EE4">
            <w:pPr>
              <w:rPr>
                <w:b/>
              </w:rPr>
            </w:pPr>
            <w:r>
              <w:rPr>
                <w:b/>
              </w:rPr>
              <w:t>139,7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123EE4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571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059C4" w:rsidRDefault="0030252D">
            <w:pPr>
              <w:rPr>
                <w:b/>
              </w:rPr>
            </w:pPr>
            <w:r w:rsidRPr="00C059C4">
              <w:rPr>
                <w:b/>
              </w:rPr>
              <w:t>Клопцов Р.Р.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059C4" w:rsidRDefault="0030252D">
            <w:pPr>
              <w:rPr>
                <w:b/>
              </w:rPr>
            </w:pPr>
            <w:r w:rsidRPr="00C059C4">
              <w:rPr>
                <w:b/>
              </w:rPr>
              <w:t xml:space="preserve">Начальник </w:t>
            </w:r>
          </w:p>
          <w:p w:rsidR="0030252D" w:rsidRPr="00C059C4" w:rsidRDefault="0030252D">
            <w:pPr>
              <w:rPr>
                <w:b/>
              </w:rPr>
            </w:pPr>
            <w:r w:rsidRPr="00C059C4">
              <w:rPr>
                <w:b/>
              </w:rPr>
              <w:t>Управления Минюста России по Рязанской области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059C4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945</w:t>
            </w:r>
            <w:r w:rsidRPr="00C059C4">
              <w:rPr>
                <w:b/>
              </w:rPr>
              <w:t xml:space="preserve"> </w:t>
            </w:r>
            <w:r>
              <w:rPr>
                <w:b/>
              </w:rPr>
              <w:t>434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C059C4" w:rsidRDefault="0030252D">
            <w:pPr>
              <w:rPr>
                <w:b/>
              </w:rPr>
            </w:pPr>
            <w:r w:rsidRPr="00C059C4">
              <w:rPr>
                <w:b/>
              </w:rPr>
              <w:t>квартира</w:t>
            </w:r>
          </w:p>
          <w:p w:rsidR="0030252D" w:rsidRPr="00C059C4" w:rsidRDefault="0030252D">
            <w:pPr>
              <w:rPr>
                <w:b/>
              </w:rPr>
            </w:pPr>
            <w:r w:rsidRPr="00C059C4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C059C4" w:rsidRDefault="0030252D">
            <w:pPr>
              <w:rPr>
                <w:b/>
              </w:rPr>
            </w:pPr>
            <w:r w:rsidRPr="00C059C4">
              <w:rPr>
                <w:b/>
              </w:rPr>
              <w:t>40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C059C4" w:rsidRDefault="0030252D">
            <w:pPr>
              <w:rPr>
                <w:b/>
              </w:rPr>
            </w:pPr>
            <w:r w:rsidRPr="00C059C4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059C4" w:rsidRDefault="0030252D">
            <w:pPr>
              <w:tabs>
                <w:tab w:val="left" w:pos="1020"/>
                <w:tab w:val="center" w:pos="1110"/>
              </w:tabs>
              <w:rPr>
                <w:b/>
              </w:rPr>
            </w:pPr>
            <w:r w:rsidRPr="00C059C4">
              <w:rPr>
                <w:b/>
              </w:rPr>
              <w:t>а/м Форд Фьюжен</w:t>
            </w:r>
          </w:p>
          <w:p w:rsidR="0030252D" w:rsidRPr="00C059C4" w:rsidRDefault="0030252D">
            <w:pPr>
              <w:tabs>
                <w:tab w:val="left" w:pos="1020"/>
                <w:tab w:val="center" w:pos="1110"/>
              </w:tabs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</w:tr>
      <w:tr w:rsidR="0030252D" w:rsidTr="000051F9">
        <w:trPr>
          <w:gridBefore w:val="1"/>
          <w:wBefore w:w="6" w:type="dxa"/>
          <w:trHeight w:val="540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C059C4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C059C4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C059C4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C059C4" w:rsidRDefault="0030252D">
            <w:pPr>
              <w:rPr>
                <w:b/>
              </w:rPr>
            </w:pPr>
            <w:r w:rsidRPr="00C059C4">
              <w:rPr>
                <w:b/>
              </w:rPr>
              <w:t>садовый участок</w:t>
            </w:r>
          </w:p>
          <w:p w:rsidR="0030252D" w:rsidRPr="00C059C4" w:rsidRDefault="0030252D" w:rsidP="00F97A52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C059C4">
              <w:rPr>
                <w:b/>
              </w:rPr>
              <w:t>800</w:t>
            </w:r>
          </w:p>
          <w:p w:rsidR="0030252D" w:rsidRPr="00C059C4" w:rsidRDefault="0030252D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C059C4">
              <w:rPr>
                <w:b/>
              </w:rPr>
              <w:t>Россия</w:t>
            </w:r>
          </w:p>
          <w:p w:rsidR="0030252D" w:rsidRPr="00C059C4" w:rsidRDefault="0030252D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C059C4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282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C059C4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C059C4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C059C4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C059C4" w:rsidRDefault="0030252D" w:rsidP="00F97A52">
            <w:pPr>
              <w:rPr>
                <w:b/>
              </w:rPr>
            </w:pPr>
            <w:r>
              <w:rPr>
                <w:b/>
              </w:rPr>
              <w:t>садовый дом 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C059C4" w:rsidRDefault="0030252D" w:rsidP="00F97A52">
            <w:pPr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C059C4" w:rsidRDefault="0030252D" w:rsidP="00F97A52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C059C4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413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C059C4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C059C4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C059C4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059C4" w:rsidRDefault="0030252D">
            <w:pPr>
              <w:rPr>
                <w:b/>
              </w:rPr>
            </w:pPr>
            <w:r w:rsidRPr="00C059C4">
              <w:rPr>
                <w:b/>
              </w:rPr>
              <w:t>квартира</w:t>
            </w:r>
          </w:p>
          <w:p w:rsidR="0030252D" w:rsidRPr="00C059C4" w:rsidRDefault="0030252D">
            <w:pPr>
              <w:rPr>
                <w:b/>
              </w:rPr>
            </w:pPr>
            <w:r w:rsidRPr="00C059C4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059C4" w:rsidRDefault="0030252D">
            <w:pPr>
              <w:rPr>
                <w:b/>
              </w:rPr>
            </w:pPr>
            <w:r w:rsidRPr="00C059C4">
              <w:rPr>
                <w:b/>
              </w:rPr>
              <w:t>59</w:t>
            </w:r>
            <w:r>
              <w:rPr>
                <w:b/>
              </w:rPr>
              <w:t>,2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059C4" w:rsidRDefault="0030252D">
            <w:pPr>
              <w:rPr>
                <w:b/>
              </w:rPr>
            </w:pPr>
            <w:r w:rsidRPr="00C059C4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C059C4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825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059C4" w:rsidRDefault="0030252D">
            <w:pPr>
              <w:rPr>
                <w:b/>
              </w:rPr>
            </w:pPr>
            <w:r w:rsidRPr="00C059C4">
              <w:rPr>
                <w:b/>
              </w:rPr>
              <w:t>Супруга</w:t>
            </w:r>
          </w:p>
          <w:p w:rsidR="0030252D" w:rsidRPr="00C059C4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C059C4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059C4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830</w:t>
            </w:r>
            <w:r w:rsidRPr="00C059C4">
              <w:rPr>
                <w:b/>
              </w:rPr>
              <w:t xml:space="preserve"> </w:t>
            </w:r>
            <w:r>
              <w:rPr>
                <w:b/>
              </w:rPr>
              <w:t>910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059C4" w:rsidRDefault="0030252D">
            <w:pPr>
              <w:rPr>
                <w:b/>
              </w:rPr>
            </w:pPr>
            <w:r w:rsidRPr="00C059C4">
              <w:rPr>
                <w:b/>
              </w:rPr>
              <w:t>квартира</w:t>
            </w:r>
          </w:p>
          <w:p w:rsidR="0030252D" w:rsidRPr="00C059C4" w:rsidRDefault="0030252D">
            <w:pPr>
              <w:rPr>
                <w:b/>
              </w:rPr>
            </w:pPr>
            <w:r w:rsidRPr="00C059C4">
              <w:rPr>
                <w:b/>
              </w:rPr>
              <w:t>(</w:t>
            </w:r>
            <w:r>
              <w:rPr>
                <w:b/>
              </w:rPr>
              <w:t>пользование</w:t>
            </w:r>
            <w:r w:rsidRPr="00C059C4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059C4" w:rsidRDefault="0030252D">
            <w:pPr>
              <w:rPr>
                <w:b/>
              </w:rPr>
            </w:pPr>
            <w:r>
              <w:rPr>
                <w:b/>
              </w:rPr>
              <w:t>59,2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059C4" w:rsidRDefault="0030252D">
            <w:pPr>
              <w:rPr>
                <w:b/>
              </w:rPr>
            </w:pPr>
            <w:r w:rsidRPr="00C059C4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059C4" w:rsidRDefault="0030252D">
            <w:pPr>
              <w:rPr>
                <w:b/>
              </w:rPr>
            </w:pPr>
            <w:r w:rsidRPr="00C059C4">
              <w:rPr>
                <w:b/>
              </w:rPr>
              <w:t>а/м ВАЗ 2106</w:t>
            </w:r>
          </w:p>
          <w:p w:rsidR="0030252D" w:rsidRPr="00C059C4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  <w:p w:rsidR="0030252D" w:rsidRPr="00C059C4" w:rsidRDefault="0030252D">
            <w:pPr>
              <w:rPr>
                <w:b/>
              </w:rPr>
            </w:pPr>
            <w:r w:rsidRPr="00C059C4">
              <w:rPr>
                <w:b/>
              </w:rPr>
              <w:t>а/м ВАЗ 21099</w:t>
            </w:r>
          </w:p>
          <w:p w:rsidR="0030252D" w:rsidRPr="00C059C4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</w:tr>
      <w:tr w:rsidR="0030252D" w:rsidTr="000051F9">
        <w:trPr>
          <w:gridBefore w:val="1"/>
          <w:wBefore w:w="6" w:type="dxa"/>
          <w:trHeight w:val="159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31488" w:rsidRDefault="0030252D">
            <w:pPr>
              <w:rPr>
                <w:b/>
              </w:rPr>
            </w:pPr>
            <w:r w:rsidRPr="00331488">
              <w:rPr>
                <w:b/>
              </w:rPr>
              <w:t>Севостьянов О.В.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31488" w:rsidRDefault="0030252D">
            <w:pPr>
              <w:rPr>
                <w:b/>
              </w:rPr>
            </w:pPr>
            <w:r w:rsidRPr="00331488">
              <w:rPr>
                <w:b/>
              </w:rPr>
              <w:t>Заместитель начальника Управления Минюста России по Рязанской области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31488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1 887</w:t>
            </w:r>
            <w:r w:rsidRPr="00331488">
              <w:rPr>
                <w:b/>
              </w:rPr>
              <w:t> </w:t>
            </w:r>
            <w:r>
              <w:rPr>
                <w:b/>
              </w:rPr>
              <w:t>617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31488" w:rsidRDefault="0030252D">
            <w:pPr>
              <w:rPr>
                <w:b/>
              </w:rPr>
            </w:pPr>
            <w:r w:rsidRPr="00331488">
              <w:rPr>
                <w:b/>
              </w:rPr>
              <w:t>квартира</w:t>
            </w:r>
          </w:p>
          <w:p w:rsidR="0030252D" w:rsidRPr="00331488" w:rsidRDefault="0030252D">
            <w:pPr>
              <w:rPr>
                <w:b/>
              </w:rPr>
            </w:pPr>
            <w:r w:rsidRPr="00331488">
              <w:rPr>
                <w:b/>
              </w:rPr>
              <w:t>(</w:t>
            </w:r>
            <w:r>
              <w:rPr>
                <w:b/>
              </w:rPr>
              <w:t>совместная</w:t>
            </w:r>
            <w:r w:rsidRPr="00331488">
              <w:rPr>
                <w:b/>
              </w:rPr>
              <w:t xml:space="preserve"> собственность)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31488" w:rsidRDefault="0030252D">
            <w:pPr>
              <w:rPr>
                <w:b/>
              </w:rPr>
            </w:pPr>
            <w:r w:rsidRPr="00331488">
              <w:rPr>
                <w:b/>
              </w:rPr>
              <w:t>49,3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31488" w:rsidRDefault="0030252D">
            <w:pPr>
              <w:rPr>
                <w:b/>
              </w:rPr>
            </w:pPr>
            <w:r w:rsidRPr="00331488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331488">
              <w:rPr>
                <w:b/>
              </w:rPr>
              <w:t>Рено Сандеро</w:t>
            </w:r>
          </w:p>
          <w:p w:rsidR="0030252D" w:rsidRPr="00331488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</w:tr>
      <w:tr w:rsidR="0030252D" w:rsidTr="000051F9">
        <w:trPr>
          <w:gridBefore w:val="1"/>
          <w:wBefore w:w="6" w:type="dxa"/>
          <w:trHeight w:val="159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331488" w:rsidRDefault="0030252D">
            <w:pPr>
              <w:rPr>
                <w:b/>
              </w:rPr>
            </w:pPr>
            <w:r w:rsidRPr="00331488">
              <w:rPr>
                <w:b/>
              </w:rPr>
              <w:t>Супруга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331488" w:rsidRDefault="0030252D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331488" w:rsidRDefault="0030252D">
            <w:pPr>
              <w:jc w:val="center"/>
              <w:rPr>
                <w:b/>
              </w:rPr>
            </w:pPr>
            <w:r w:rsidRPr="00331488">
              <w:rPr>
                <w:b/>
              </w:rPr>
              <w:t>3</w:t>
            </w:r>
            <w:r>
              <w:rPr>
                <w:b/>
              </w:rPr>
              <w:t>64</w:t>
            </w:r>
            <w:r w:rsidRPr="00331488">
              <w:rPr>
                <w:b/>
              </w:rPr>
              <w:t> </w:t>
            </w:r>
            <w:r>
              <w:rPr>
                <w:b/>
              </w:rPr>
              <w:t>61</w:t>
            </w:r>
            <w:r w:rsidRPr="00331488">
              <w:rPr>
                <w:b/>
              </w:rPr>
              <w:t>6</w:t>
            </w: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331488" w:rsidRDefault="0030252D">
            <w:pPr>
              <w:rPr>
                <w:b/>
              </w:rPr>
            </w:pPr>
            <w:r w:rsidRPr="00331488">
              <w:rPr>
                <w:b/>
              </w:rPr>
              <w:t>квартира</w:t>
            </w:r>
          </w:p>
          <w:p w:rsidR="0030252D" w:rsidRPr="00331488" w:rsidRDefault="0030252D">
            <w:pPr>
              <w:rPr>
                <w:b/>
              </w:rPr>
            </w:pPr>
            <w:r w:rsidRPr="00331488">
              <w:rPr>
                <w:b/>
              </w:rPr>
              <w:t>(долевая собственность, 1/2)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331488" w:rsidRDefault="0030252D">
            <w:pPr>
              <w:rPr>
                <w:b/>
              </w:rPr>
            </w:pPr>
            <w:r w:rsidRPr="00331488">
              <w:rPr>
                <w:b/>
              </w:rPr>
              <w:t>49,2 – общая</w:t>
            </w:r>
          </w:p>
          <w:p w:rsidR="0030252D" w:rsidRPr="00331488" w:rsidRDefault="0030252D">
            <w:pPr>
              <w:rPr>
                <w:b/>
              </w:rPr>
            </w:pPr>
            <w:r w:rsidRPr="00331488">
              <w:rPr>
                <w:b/>
              </w:rPr>
              <w:t>24,6 - доля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331488" w:rsidRDefault="0030252D">
            <w:pPr>
              <w:rPr>
                <w:b/>
              </w:rPr>
            </w:pPr>
            <w:r w:rsidRPr="00331488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gridBefore w:val="1"/>
          <w:wBefore w:w="6" w:type="dxa"/>
          <w:trHeight w:val="159"/>
        </w:trPr>
        <w:tc>
          <w:tcPr>
            <w:tcW w:w="21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331488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331488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331488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31488" w:rsidRDefault="0030252D">
            <w:pPr>
              <w:rPr>
                <w:b/>
              </w:rPr>
            </w:pPr>
            <w:r w:rsidRPr="00331488">
              <w:rPr>
                <w:b/>
              </w:rPr>
              <w:t>квартира</w:t>
            </w:r>
          </w:p>
          <w:p w:rsidR="0030252D" w:rsidRPr="00331488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31488" w:rsidRDefault="0030252D">
            <w:pPr>
              <w:rPr>
                <w:b/>
              </w:rPr>
            </w:pPr>
            <w:r w:rsidRPr="00331488">
              <w:rPr>
                <w:b/>
              </w:rPr>
              <w:t>34,3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31488" w:rsidRDefault="0030252D">
            <w:pPr>
              <w:rPr>
                <w:b/>
              </w:rPr>
            </w:pPr>
            <w:r w:rsidRPr="00331488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570"/>
        </w:trPr>
        <w:tc>
          <w:tcPr>
            <w:tcW w:w="21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331488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331488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331488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331488" w:rsidRDefault="0030252D" w:rsidP="00F97A52">
            <w:pPr>
              <w:rPr>
                <w:b/>
              </w:rPr>
            </w:pPr>
            <w:r>
              <w:rPr>
                <w:b/>
              </w:rPr>
              <w:t>земельный участок (индивидуальная)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1201,3</w:t>
            </w:r>
          </w:p>
          <w:p w:rsidR="0030252D" w:rsidRPr="00331488" w:rsidRDefault="0030252D">
            <w:pPr>
              <w:rPr>
                <w:b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  <w:p w:rsidR="0030252D" w:rsidRPr="00331488" w:rsidRDefault="0030252D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525"/>
        </w:trPr>
        <w:tc>
          <w:tcPr>
            <w:tcW w:w="2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331488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331488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331488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F97A52">
            <w:pPr>
              <w:rPr>
                <w:b/>
              </w:rPr>
            </w:pPr>
            <w:r>
              <w:rPr>
                <w:b/>
              </w:rPr>
              <w:t>гараж в ГСК 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F97A52">
            <w:pPr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  <w:p w:rsidR="0030252D" w:rsidRDefault="0030252D" w:rsidP="00F97A52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159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31488" w:rsidRDefault="0030252D">
            <w:pPr>
              <w:rPr>
                <w:b/>
              </w:rPr>
            </w:pPr>
            <w:r w:rsidRPr="00331488">
              <w:rPr>
                <w:b/>
              </w:rPr>
              <w:t>Сын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331488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31488" w:rsidRDefault="0030252D" w:rsidP="00115EAF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 xml:space="preserve">квартира </w:t>
            </w:r>
          </w:p>
          <w:p w:rsidR="0030252D" w:rsidRPr="00331488" w:rsidRDefault="0030252D">
            <w:pPr>
              <w:rPr>
                <w:b/>
              </w:rPr>
            </w:pPr>
            <w:r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31488" w:rsidRDefault="0030252D">
            <w:pPr>
              <w:rPr>
                <w:b/>
              </w:rPr>
            </w:pPr>
            <w:r>
              <w:rPr>
                <w:b/>
              </w:rPr>
              <w:t>34,3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31488" w:rsidRDefault="0030252D">
            <w:pPr>
              <w:rPr>
                <w:b/>
              </w:rPr>
            </w:pPr>
            <w:r w:rsidRPr="00331488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gridBefore w:val="1"/>
          <w:wBefore w:w="6" w:type="dxa"/>
          <w:trHeight w:val="878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F7460" w:rsidRDefault="0030252D">
            <w:pPr>
              <w:rPr>
                <w:b/>
              </w:rPr>
            </w:pPr>
            <w:r w:rsidRPr="000F7460">
              <w:rPr>
                <w:b/>
              </w:rPr>
              <w:t xml:space="preserve">Быстревский С.В. 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F7460" w:rsidRDefault="0030252D">
            <w:pPr>
              <w:rPr>
                <w:b/>
              </w:rPr>
            </w:pPr>
            <w:r w:rsidRPr="000F7460">
              <w:rPr>
                <w:b/>
              </w:rPr>
              <w:t xml:space="preserve">Начальник </w:t>
            </w:r>
          </w:p>
          <w:p w:rsidR="0030252D" w:rsidRPr="000F7460" w:rsidRDefault="0030252D">
            <w:pPr>
              <w:rPr>
                <w:b/>
              </w:rPr>
            </w:pPr>
            <w:r w:rsidRPr="000F7460">
              <w:rPr>
                <w:b/>
              </w:rPr>
              <w:t>Управления Минюста России по Самарской области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F7460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515 376,13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0F7460" w:rsidRDefault="0030252D">
            <w:pPr>
              <w:rPr>
                <w:b/>
              </w:rPr>
            </w:pPr>
            <w:r w:rsidRPr="000F7460">
              <w:rPr>
                <w:b/>
              </w:rPr>
              <w:t xml:space="preserve">земельный участок под </w:t>
            </w:r>
            <w:r>
              <w:rPr>
                <w:b/>
              </w:rPr>
              <w:t>ИЖС</w:t>
            </w:r>
          </w:p>
          <w:p w:rsidR="0030252D" w:rsidRPr="000F7460" w:rsidRDefault="0030252D" w:rsidP="0065405C">
            <w:pPr>
              <w:rPr>
                <w:b/>
              </w:rPr>
            </w:pPr>
            <w:r w:rsidRPr="000F7460">
              <w:rPr>
                <w:b/>
              </w:rPr>
              <w:t>(</w:t>
            </w:r>
            <w:r>
              <w:rPr>
                <w:b/>
              </w:rPr>
              <w:t>индивидуальная)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0F7460">
              <w:rPr>
                <w:b/>
              </w:rPr>
              <w:t>233,45</w:t>
            </w:r>
          </w:p>
          <w:p w:rsidR="0030252D" w:rsidRDefault="0030252D">
            <w:pPr>
              <w:rPr>
                <w:b/>
              </w:rPr>
            </w:pPr>
          </w:p>
          <w:p w:rsidR="0030252D" w:rsidRPr="000F7460" w:rsidRDefault="0030252D">
            <w:pPr>
              <w:rPr>
                <w:b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0F7460">
              <w:rPr>
                <w:b/>
              </w:rPr>
              <w:t>Россия</w:t>
            </w:r>
          </w:p>
          <w:p w:rsidR="0030252D" w:rsidRDefault="0030252D">
            <w:pPr>
              <w:rPr>
                <w:b/>
              </w:rPr>
            </w:pPr>
          </w:p>
          <w:p w:rsidR="0030252D" w:rsidRPr="000F7460" w:rsidRDefault="0030252D">
            <w:pPr>
              <w:rPr>
                <w:b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F7460" w:rsidRDefault="0030252D">
            <w:pPr>
              <w:rPr>
                <w:b/>
              </w:rPr>
            </w:pPr>
            <w:r w:rsidRPr="000F7460">
              <w:rPr>
                <w:b/>
              </w:rPr>
              <w:t xml:space="preserve">Прицеп </w:t>
            </w:r>
          </w:p>
          <w:p w:rsidR="0030252D" w:rsidRPr="000F7460" w:rsidRDefault="0030252D">
            <w:pPr>
              <w:rPr>
                <w:b/>
              </w:rPr>
            </w:pPr>
            <w:r w:rsidRPr="000F7460">
              <w:rPr>
                <w:b/>
              </w:rPr>
              <w:t>(индивидуальная)</w:t>
            </w:r>
          </w:p>
        </w:tc>
      </w:tr>
      <w:tr w:rsidR="0030252D" w:rsidTr="000051F9">
        <w:trPr>
          <w:gridBefore w:val="1"/>
          <w:wBefore w:w="6" w:type="dxa"/>
          <w:trHeight w:val="1110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F7460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F7460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0F7460" w:rsidRDefault="0030252D" w:rsidP="0046185A">
            <w:pPr>
              <w:rPr>
                <w:b/>
              </w:rPr>
            </w:pPr>
            <w:r w:rsidRPr="000F7460">
              <w:rPr>
                <w:b/>
              </w:rPr>
              <w:t xml:space="preserve">земельный участок под </w:t>
            </w:r>
            <w:r>
              <w:rPr>
                <w:b/>
              </w:rPr>
              <w:t>ИЖС</w:t>
            </w:r>
          </w:p>
          <w:p w:rsidR="0030252D" w:rsidRDefault="0030252D" w:rsidP="0046185A">
            <w:pPr>
              <w:rPr>
                <w:b/>
              </w:rPr>
            </w:pPr>
            <w:r w:rsidRPr="000F7460">
              <w:rPr>
                <w:b/>
              </w:rPr>
              <w:t>(</w:t>
            </w:r>
            <w:r>
              <w:rPr>
                <w:b/>
              </w:rPr>
              <w:t>индивидуальная)</w:t>
            </w:r>
          </w:p>
          <w:p w:rsidR="0030252D" w:rsidRPr="000F7460" w:rsidRDefault="0030252D" w:rsidP="0065405C">
            <w:pPr>
              <w:rPr>
                <w:b/>
              </w:rPr>
            </w:pP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0F7460" w:rsidRDefault="0030252D" w:rsidP="0065405C">
            <w:pPr>
              <w:rPr>
                <w:b/>
              </w:rPr>
            </w:pPr>
            <w:r>
              <w:rPr>
                <w:b/>
              </w:rPr>
              <w:t>500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0F7460" w:rsidRDefault="0030252D" w:rsidP="0065405C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F7460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210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0F7460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0F7460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0F7460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0F7460" w:rsidRDefault="0030252D">
            <w:pPr>
              <w:rPr>
                <w:b/>
              </w:rPr>
            </w:pPr>
            <w:r w:rsidRPr="000F7460">
              <w:rPr>
                <w:b/>
              </w:rPr>
              <w:t>жилой дом</w:t>
            </w:r>
          </w:p>
          <w:p w:rsidR="0030252D" w:rsidRPr="000F7460" w:rsidRDefault="0030252D">
            <w:pPr>
              <w:rPr>
                <w:b/>
              </w:rPr>
            </w:pPr>
            <w:r w:rsidRPr="000F7460">
              <w:rPr>
                <w:b/>
              </w:rPr>
              <w:t>(собственность)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0F7460" w:rsidRDefault="0030252D">
            <w:pPr>
              <w:rPr>
                <w:b/>
              </w:rPr>
            </w:pPr>
            <w:r w:rsidRPr="000F7460">
              <w:rPr>
                <w:b/>
              </w:rPr>
              <w:t>143,7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0F7460" w:rsidRDefault="0030252D">
            <w:pPr>
              <w:rPr>
                <w:b/>
              </w:rPr>
            </w:pPr>
            <w:r w:rsidRPr="000F7460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0F7460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615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0F7460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0F7460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0F7460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0F7460" w:rsidRDefault="0030252D">
            <w:pPr>
              <w:rPr>
                <w:b/>
              </w:rPr>
            </w:pPr>
            <w:r w:rsidRPr="000F7460">
              <w:rPr>
                <w:b/>
              </w:rPr>
              <w:t xml:space="preserve">квартира </w:t>
            </w:r>
          </w:p>
          <w:p w:rsidR="0030252D" w:rsidRPr="000F7460" w:rsidRDefault="0030252D" w:rsidP="0065405C">
            <w:pPr>
              <w:rPr>
                <w:b/>
              </w:rPr>
            </w:pPr>
            <w:r w:rsidRPr="000F7460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0F7460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57,7</w:t>
            </w:r>
          </w:p>
          <w:p w:rsidR="0030252D" w:rsidRPr="000F7460" w:rsidRDefault="0030252D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0F7460">
              <w:rPr>
                <w:b/>
              </w:rPr>
              <w:t>Россия</w:t>
            </w:r>
          </w:p>
          <w:p w:rsidR="0030252D" w:rsidRPr="000F7460" w:rsidRDefault="0030252D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0F7460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480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0F7460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0F7460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0F7460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квартира</w:t>
            </w:r>
          </w:p>
          <w:p w:rsidR="0030252D" w:rsidRPr="000F7460" w:rsidRDefault="0030252D" w:rsidP="0065405C">
            <w:pPr>
              <w:rPr>
                <w:b/>
              </w:rPr>
            </w:pPr>
            <w:r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65405C">
            <w:pPr>
              <w:rPr>
                <w:b/>
              </w:rPr>
            </w:pPr>
            <w:r>
              <w:rPr>
                <w:b/>
              </w:rPr>
              <w:t>45,5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0F7460" w:rsidRDefault="0030252D" w:rsidP="0065405C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0F7460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210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0F7460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0F7460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0F7460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F7460" w:rsidRDefault="0030252D">
            <w:pPr>
              <w:rPr>
                <w:b/>
              </w:rPr>
            </w:pPr>
            <w:r w:rsidRPr="000F7460">
              <w:rPr>
                <w:b/>
              </w:rPr>
              <w:t xml:space="preserve">квартира </w:t>
            </w:r>
          </w:p>
          <w:p w:rsidR="0030252D" w:rsidRPr="000F7460" w:rsidRDefault="0030252D">
            <w:pPr>
              <w:rPr>
                <w:b/>
              </w:rPr>
            </w:pPr>
            <w:r w:rsidRPr="000F7460">
              <w:rPr>
                <w:b/>
              </w:rPr>
              <w:t>(собственность долевая, 1/</w:t>
            </w:r>
            <w:r>
              <w:rPr>
                <w:b/>
              </w:rPr>
              <w:t>2</w:t>
            </w:r>
            <w:r w:rsidRPr="000F7460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F7460" w:rsidRDefault="0030252D">
            <w:pPr>
              <w:rPr>
                <w:b/>
              </w:rPr>
            </w:pPr>
            <w:r>
              <w:rPr>
                <w:b/>
              </w:rPr>
              <w:t>13</w:t>
            </w:r>
            <w:r w:rsidRPr="000F7460">
              <w:rPr>
                <w:b/>
              </w:rPr>
              <w:t>8,</w:t>
            </w:r>
            <w:r>
              <w:rPr>
                <w:b/>
              </w:rPr>
              <w:t>9</w:t>
            </w:r>
            <w:r w:rsidRPr="000F7460">
              <w:rPr>
                <w:b/>
              </w:rPr>
              <w:t xml:space="preserve"> – общая</w:t>
            </w:r>
            <w:r w:rsidRPr="000F7460">
              <w:rPr>
                <w:b/>
              </w:rPr>
              <w:br/>
            </w:r>
            <w:r>
              <w:rPr>
                <w:b/>
              </w:rPr>
              <w:t>69</w:t>
            </w:r>
            <w:r w:rsidRPr="000F7460">
              <w:rPr>
                <w:b/>
              </w:rPr>
              <w:t>,</w:t>
            </w:r>
            <w:r>
              <w:rPr>
                <w:b/>
              </w:rPr>
              <w:t>45</w:t>
            </w:r>
            <w:r w:rsidRPr="000F7460">
              <w:rPr>
                <w:b/>
              </w:rPr>
              <w:t xml:space="preserve"> – доля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F7460" w:rsidRDefault="0030252D">
            <w:pPr>
              <w:rPr>
                <w:b/>
              </w:rPr>
            </w:pPr>
            <w:r w:rsidRPr="000F7460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0F7460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820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F7460" w:rsidRDefault="0030252D">
            <w:pPr>
              <w:rPr>
                <w:b/>
              </w:rPr>
            </w:pPr>
            <w:r w:rsidRPr="000F7460">
              <w:rPr>
                <w:b/>
              </w:rPr>
              <w:t>Супруга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0F7460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F7460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1 907</w:t>
            </w:r>
            <w:r w:rsidRPr="000F7460">
              <w:rPr>
                <w:b/>
              </w:rPr>
              <w:t> </w:t>
            </w:r>
            <w:r>
              <w:rPr>
                <w:b/>
              </w:rPr>
              <w:t>483</w:t>
            </w:r>
            <w:r w:rsidRPr="000F7460">
              <w:rPr>
                <w:b/>
              </w:rPr>
              <w:t>,</w:t>
            </w:r>
            <w:r>
              <w:rPr>
                <w:b/>
              </w:rPr>
              <w:t>86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0F7460" w:rsidRDefault="0030252D">
            <w:pPr>
              <w:rPr>
                <w:b/>
              </w:rPr>
            </w:pPr>
            <w:r w:rsidRPr="000F7460">
              <w:rPr>
                <w:b/>
              </w:rPr>
              <w:t xml:space="preserve">квартира </w:t>
            </w:r>
          </w:p>
          <w:p w:rsidR="0030252D" w:rsidRPr="000F7460" w:rsidRDefault="0030252D" w:rsidP="006D7931">
            <w:pPr>
              <w:rPr>
                <w:b/>
              </w:rPr>
            </w:pPr>
            <w:r w:rsidRPr="000F7460">
              <w:rPr>
                <w:b/>
              </w:rPr>
              <w:t>(собственность долевая, 1/</w:t>
            </w:r>
            <w:r>
              <w:rPr>
                <w:b/>
              </w:rPr>
              <w:t>2</w:t>
            </w:r>
            <w:r w:rsidRPr="000F7460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0F7460" w:rsidRDefault="0030252D" w:rsidP="00200A81">
            <w:pPr>
              <w:rPr>
                <w:b/>
              </w:rPr>
            </w:pPr>
            <w:r w:rsidRPr="000F7460">
              <w:rPr>
                <w:b/>
              </w:rPr>
              <w:t>86,</w:t>
            </w:r>
            <w:r>
              <w:rPr>
                <w:b/>
              </w:rPr>
              <w:t>1</w:t>
            </w:r>
            <w:r w:rsidRPr="000F7460">
              <w:rPr>
                <w:b/>
              </w:rPr>
              <w:t xml:space="preserve"> – общая</w:t>
            </w:r>
            <w:r w:rsidRPr="000F7460">
              <w:rPr>
                <w:b/>
              </w:rPr>
              <w:br/>
            </w:r>
            <w:r>
              <w:rPr>
                <w:b/>
              </w:rPr>
              <w:t>4</w:t>
            </w:r>
            <w:r w:rsidRPr="000F7460">
              <w:rPr>
                <w:b/>
              </w:rPr>
              <w:t>3 – доля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0F7460" w:rsidRDefault="0030252D" w:rsidP="00936E0A">
            <w:pPr>
              <w:rPr>
                <w:b/>
              </w:rPr>
            </w:pPr>
            <w:r w:rsidRPr="000F7460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F7460" w:rsidRDefault="0030252D">
            <w:pPr>
              <w:rPr>
                <w:b/>
              </w:rPr>
            </w:pPr>
            <w:r w:rsidRPr="000F7460">
              <w:rPr>
                <w:b/>
              </w:rPr>
              <w:t xml:space="preserve">а/м Ниссан Кашкай 2.0 </w:t>
            </w:r>
          </w:p>
          <w:p w:rsidR="0030252D" w:rsidRPr="000F7460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</w:tr>
      <w:tr w:rsidR="0030252D" w:rsidTr="000051F9">
        <w:trPr>
          <w:gridBefore w:val="1"/>
          <w:wBefore w:w="6" w:type="dxa"/>
          <w:trHeight w:val="372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F7460" w:rsidRDefault="0030252D">
            <w:pPr>
              <w:rPr>
                <w:b/>
              </w:rPr>
            </w:pPr>
            <w:r w:rsidRPr="000F7460">
              <w:rPr>
                <w:b/>
              </w:rPr>
              <w:t xml:space="preserve">Сын 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0F7460" w:rsidRDefault="0030252D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747F4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1 800 000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0F7460" w:rsidRDefault="0030252D">
            <w:pPr>
              <w:rPr>
                <w:b/>
              </w:rPr>
            </w:pPr>
            <w:r w:rsidRPr="000F7460">
              <w:rPr>
                <w:b/>
              </w:rPr>
              <w:t>квартира</w:t>
            </w:r>
          </w:p>
          <w:p w:rsidR="0030252D" w:rsidRPr="000F7460" w:rsidRDefault="0030252D">
            <w:pPr>
              <w:rPr>
                <w:b/>
              </w:rPr>
            </w:pPr>
            <w:r w:rsidRPr="000F7460">
              <w:rPr>
                <w:b/>
              </w:rPr>
              <w:t>(собственность долевая, 1/</w:t>
            </w:r>
            <w:r>
              <w:rPr>
                <w:b/>
              </w:rPr>
              <w:t>5</w:t>
            </w:r>
            <w:r w:rsidRPr="000F7460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0F7460" w:rsidRDefault="0030252D">
            <w:pPr>
              <w:rPr>
                <w:b/>
              </w:rPr>
            </w:pPr>
            <w:r>
              <w:rPr>
                <w:b/>
              </w:rPr>
              <w:t>86</w:t>
            </w:r>
            <w:r w:rsidRPr="000F7460">
              <w:rPr>
                <w:b/>
              </w:rPr>
              <w:t>,</w:t>
            </w:r>
            <w:r>
              <w:rPr>
                <w:b/>
              </w:rPr>
              <w:t>5</w:t>
            </w:r>
            <w:r w:rsidRPr="000F7460">
              <w:rPr>
                <w:b/>
              </w:rPr>
              <w:t xml:space="preserve"> – общая</w:t>
            </w:r>
          </w:p>
          <w:p w:rsidR="0030252D" w:rsidRPr="000F7460" w:rsidRDefault="0030252D">
            <w:pPr>
              <w:rPr>
                <w:b/>
              </w:rPr>
            </w:pPr>
            <w:r>
              <w:rPr>
                <w:b/>
              </w:rPr>
              <w:t>17</w:t>
            </w:r>
            <w:r w:rsidRPr="000F7460">
              <w:rPr>
                <w:b/>
              </w:rPr>
              <w:t>,</w:t>
            </w:r>
            <w:r>
              <w:rPr>
                <w:b/>
              </w:rPr>
              <w:t>3</w:t>
            </w:r>
            <w:r w:rsidRPr="000F7460">
              <w:rPr>
                <w:b/>
              </w:rPr>
              <w:t xml:space="preserve"> - доля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0F7460" w:rsidRDefault="0030252D">
            <w:pPr>
              <w:rPr>
                <w:b/>
              </w:rPr>
            </w:pPr>
            <w:r w:rsidRPr="000F7460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F7460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372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0F7460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0F7460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0F7460" w:rsidRDefault="0030252D">
            <w:pPr>
              <w:rPr>
                <w:b/>
                <w:lang w:val="en-US"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F7460" w:rsidRDefault="0030252D">
            <w:pPr>
              <w:rPr>
                <w:b/>
              </w:rPr>
            </w:pPr>
            <w:r w:rsidRPr="000F7460">
              <w:rPr>
                <w:b/>
              </w:rPr>
              <w:t>квартира</w:t>
            </w:r>
          </w:p>
          <w:p w:rsidR="0030252D" w:rsidRPr="000F7460" w:rsidRDefault="0030252D">
            <w:pPr>
              <w:rPr>
                <w:b/>
              </w:rPr>
            </w:pPr>
            <w:r w:rsidRPr="000F7460">
              <w:rPr>
                <w:b/>
              </w:rPr>
              <w:t>(</w:t>
            </w:r>
            <w:r>
              <w:rPr>
                <w:b/>
              </w:rPr>
              <w:t>собственность долевая, 1/2</w:t>
            </w:r>
            <w:r w:rsidRPr="000F7460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F7460" w:rsidRDefault="0030252D" w:rsidP="007747F4">
            <w:pPr>
              <w:rPr>
                <w:b/>
              </w:rPr>
            </w:pPr>
            <w:r>
              <w:rPr>
                <w:b/>
              </w:rPr>
              <w:t>86</w:t>
            </w:r>
            <w:r w:rsidRPr="000F7460">
              <w:rPr>
                <w:b/>
              </w:rPr>
              <w:t>,</w:t>
            </w:r>
            <w:r>
              <w:rPr>
                <w:b/>
              </w:rPr>
              <w:t>1</w:t>
            </w:r>
            <w:r w:rsidRPr="000F7460">
              <w:rPr>
                <w:b/>
              </w:rPr>
              <w:t xml:space="preserve"> – общая</w:t>
            </w:r>
          </w:p>
          <w:p w:rsidR="0030252D" w:rsidRPr="000F7460" w:rsidRDefault="0030252D" w:rsidP="007747F4">
            <w:pPr>
              <w:rPr>
                <w:b/>
              </w:rPr>
            </w:pPr>
            <w:r>
              <w:rPr>
                <w:b/>
              </w:rPr>
              <w:t>43</w:t>
            </w:r>
            <w:r w:rsidRPr="000F7460">
              <w:rPr>
                <w:b/>
              </w:rPr>
              <w:t>,</w:t>
            </w:r>
            <w:r>
              <w:rPr>
                <w:b/>
              </w:rPr>
              <w:t>05</w:t>
            </w:r>
            <w:r w:rsidRPr="000F7460">
              <w:rPr>
                <w:b/>
              </w:rPr>
              <w:t xml:space="preserve"> </w:t>
            </w:r>
            <w:r>
              <w:rPr>
                <w:b/>
              </w:rPr>
              <w:t>–</w:t>
            </w:r>
            <w:r w:rsidRPr="000F7460">
              <w:rPr>
                <w:b/>
              </w:rPr>
              <w:t xml:space="preserve"> доля 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F7460" w:rsidRDefault="0030252D">
            <w:pPr>
              <w:rPr>
                <w:b/>
              </w:rPr>
            </w:pPr>
            <w:r w:rsidRPr="000F7460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0F7460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159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F7460" w:rsidRDefault="0030252D">
            <w:pPr>
              <w:rPr>
                <w:b/>
              </w:rPr>
            </w:pPr>
            <w:r w:rsidRPr="000F7460">
              <w:rPr>
                <w:b/>
              </w:rPr>
              <w:t xml:space="preserve">Дочь 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0F7460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13E99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F7460" w:rsidRDefault="0030252D">
            <w:pPr>
              <w:rPr>
                <w:b/>
              </w:rPr>
            </w:pPr>
            <w:r w:rsidRPr="000F7460">
              <w:rPr>
                <w:b/>
              </w:rPr>
              <w:t>квартира</w:t>
            </w:r>
          </w:p>
          <w:p w:rsidR="0030252D" w:rsidRPr="000F7460" w:rsidRDefault="0030252D">
            <w:pPr>
              <w:rPr>
                <w:b/>
              </w:rPr>
            </w:pPr>
            <w:r w:rsidRPr="000F7460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F7460" w:rsidRDefault="0030252D">
            <w:pPr>
              <w:rPr>
                <w:b/>
              </w:rPr>
            </w:pPr>
            <w:r>
              <w:rPr>
                <w:b/>
              </w:rPr>
              <w:t>86</w:t>
            </w:r>
            <w:r w:rsidRPr="000F7460">
              <w:rPr>
                <w:b/>
              </w:rPr>
              <w:t>,</w:t>
            </w:r>
            <w:r>
              <w:rPr>
                <w:b/>
              </w:rPr>
              <w:t>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F7460" w:rsidRDefault="0030252D">
            <w:pPr>
              <w:rPr>
                <w:b/>
              </w:rPr>
            </w:pPr>
            <w:r w:rsidRPr="000F7460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F7460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159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F7460" w:rsidRDefault="0030252D">
            <w:pPr>
              <w:rPr>
                <w:b/>
              </w:rPr>
            </w:pPr>
            <w:r w:rsidRPr="000F7460">
              <w:rPr>
                <w:b/>
              </w:rPr>
              <w:t>Дочь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0F7460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F7460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F7460" w:rsidRDefault="0030252D">
            <w:pPr>
              <w:rPr>
                <w:b/>
              </w:rPr>
            </w:pPr>
            <w:r w:rsidRPr="000F7460">
              <w:rPr>
                <w:b/>
              </w:rPr>
              <w:t xml:space="preserve">квартира </w:t>
            </w:r>
          </w:p>
          <w:p w:rsidR="0030252D" w:rsidRPr="000F7460" w:rsidRDefault="0030252D">
            <w:pPr>
              <w:rPr>
                <w:b/>
              </w:rPr>
            </w:pPr>
            <w:r w:rsidRPr="000F7460">
              <w:rPr>
                <w:b/>
              </w:rPr>
              <w:t>(</w:t>
            </w:r>
            <w:r>
              <w:rPr>
                <w:b/>
              </w:rPr>
              <w:t>пользование</w:t>
            </w:r>
            <w:r w:rsidRPr="000F7460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F7460" w:rsidRDefault="0030252D">
            <w:pPr>
              <w:rPr>
                <w:b/>
              </w:rPr>
            </w:pPr>
            <w:r>
              <w:rPr>
                <w:b/>
              </w:rPr>
              <w:t>4</w:t>
            </w:r>
            <w:r w:rsidRPr="000F7460">
              <w:rPr>
                <w:b/>
              </w:rPr>
              <w:t>2,</w:t>
            </w:r>
            <w:r>
              <w:rPr>
                <w:b/>
              </w:rPr>
              <w:t>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F7460" w:rsidRDefault="0030252D">
            <w:pPr>
              <w:rPr>
                <w:b/>
              </w:rPr>
            </w:pPr>
            <w:r w:rsidRPr="000F7460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F7460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554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231EFB" w:rsidRDefault="0030252D">
            <w:pPr>
              <w:rPr>
                <w:b/>
              </w:rPr>
            </w:pPr>
            <w:r w:rsidRPr="00231EFB">
              <w:rPr>
                <w:b/>
              </w:rPr>
              <w:t xml:space="preserve">Сокол П.В. </w:t>
            </w:r>
          </w:p>
          <w:p w:rsidR="0030252D" w:rsidRPr="00231EFB" w:rsidRDefault="0030252D">
            <w:pPr>
              <w:rPr>
                <w:b/>
              </w:rPr>
            </w:pPr>
          </w:p>
          <w:p w:rsidR="0030252D" w:rsidRPr="00231EFB" w:rsidRDefault="0030252D">
            <w:pPr>
              <w:rPr>
                <w:b/>
              </w:rPr>
            </w:pPr>
          </w:p>
          <w:p w:rsidR="0030252D" w:rsidRPr="00231EFB" w:rsidRDefault="0030252D">
            <w:pPr>
              <w:rPr>
                <w:b/>
              </w:rPr>
            </w:pPr>
          </w:p>
          <w:p w:rsidR="0030252D" w:rsidRPr="00231EFB" w:rsidRDefault="0030252D">
            <w:pPr>
              <w:rPr>
                <w:b/>
              </w:rPr>
            </w:pPr>
          </w:p>
          <w:p w:rsidR="0030252D" w:rsidRPr="00231EFB" w:rsidRDefault="0030252D">
            <w:pPr>
              <w:rPr>
                <w:b/>
              </w:rPr>
            </w:pP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31EFB" w:rsidRDefault="0030252D">
            <w:pPr>
              <w:rPr>
                <w:b/>
              </w:rPr>
            </w:pPr>
            <w:r w:rsidRPr="00231EFB">
              <w:rPr>
                <w:b/>
              </w:rPr>
              <w:t xml:space="preserve">Заместитель начальника </w:t>
            </w:r>
          </w:p>
          <w:p w:rsidR="0030252D" w:rsidRPr="00231EFB" w:rsidRDefault="0030252D">
            <w:pPr>
              <w:rPr>
                <w:b/>
              </w:rPr>
            </w:pPr>
            <w:r w:rsidRPr="00231EFB">
              <w:rPr>
                <w:b/>
              </w:rPr>
              <w:t>Управления Минюста России по Самарской области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231EFB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654</w:t>
            </w:r>
            <w:r w:rsidRPr="00231EFB">
              <w:rPr>
                <w:b/>
              </w:rPr>
              <w:t> </w:t>
            </w:r>
            <w:r>
              <w:rPr>
                <w:b/>
              </w:rPr>
              <w:t>03</w:t>
            </w:r>
            <w:r w:rsidRPr="00231EFB">
              <w:rPr>
                <w:b/>
              </w:rPr>
              <w:t>3,3</w:t>
            </w:r>
            <w:r>
              <w:rPr>
                <w:b/>
              </w:rPr>
              <w:t>8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231EFB" w:rsidRDefault="0030252D">
            <w:pPr>
              <w:rPr>
                <w:b/>
              </w:rPr>
            </w:pPr>
            <w:r w:rsidRPr="00231EFB">
              <w:rPr>
                <w:b/>
              </w:rPr>
              <w:t xml:space="preserve">квартира </w:t>
            </w:r>
          </w:p>
          <w:p w:rsidR="0030252D" w:rsidRPr="00231EFB" w:rsidRDefault="0030252D" w:rsidP="0065405C">
            <w:pPr>
              <w:rPr>
                <w:b/>
              </w:rPr>
            </w:pPr>
            <w:r w:rsidRPr="00231EFB">
              <w:rPr>
                <w:b/>
              </w:rPr>
              <w:t>(</w:t>
            </w:r>
            <w:r>
              <w:rPr>
                <w:b/>
              </w:rPr>
              <w:t>совместна</w:t>
            </w:r>
            <w:r w:rsidRPr="00231EFB">
              <w:rPr>
                <w:b/>
              </w:rPr>
              <w:t>я собственность)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231EFB">
              <w:rPr>
                <w:b/>
              </w:rPr>
              <w:t>112,2</w:t>
            </w:r>
          </w:p>
          <w:p w:rsidR="0030252D" w:rsidRPr="00231EFB" w:rsidRDefault="0030252D">
            <w:pPr>
              <w:rPr>
                <w:b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231EFB">
              <w:rPr>
                <w:b/>
              </w:rPr>
              <w:t>Россия</w:t>
            </w:r>
          </w:p>
          <w:p w:rsidR="0030252D" w:rsidRPr="00231EFB" w:rsidRDefault="0030252D">
            <w:pPr>
              <w:rPr>
                <w:b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231EFB" w:rsidRDefault="0030252D">
            <w:pPr>
              <w:rPr>
                <w:b/>
              </w:rPr>
            </w:pPr>
            <w:r w:rsidRPr="00231EFB">
              <w:rPr>
                <w:b/>
              </w:rPr>
              <w:t xml:space="preserve">а/м </w:t>
            </w:r>
            <w:r>
              <w:rPr>
                <w:b/>
              </w:rPr>
              <w:t>Нисан Х Трейл</w:t>
            </w:r>
          </w:p>
          <w:p w:rsidR="0030252D" w:rsidRPr="00231EFB" w:rsidRDefault="0030252D">
            <w:pPr>
              <w:rPr>
                <w:b/>
              </w:rPr>
            </w:pPr>
            <w:r w:rsidRPr="00231EFB">
              <w:rPr>
                <w:b/>
              </w:rPr>
              <w:t>(</w:t>
            </w:r>
            <w:r>
              <w:rPr>
                <w:b/>
              </w:rPr>
              <w:t>совместная</w:t>
            </w:r>
            <w:r w:rsidRPr="00231EFB">
              <w:rPr>
                <w:b/>
              </w:rPr>
              <w:t xml:space="preserve"> собственность)</w:t>
            </w:r>
          </w:p>
          <w:p w:rsidR="0030252D" w:rsidRPr="00231EFB" w:rsidRDefault="0030252D">
            <w:pPr>
              <w:rPr>
                <w:b/>
              </w:rPr>
            </w:pPr>
          </w:p>
          <w:p w:rsidR="0030252D" w:rsidRPr="00231EFB" w:rsidRDefault="0030252D">
            <w:pPr>
              <w:rPr>
                <w:b/>
              </w:rPr>
            </w:pPr>
            <w:r w:rsidRPr="00231EFB">
              <w:rPr>
                <w:b/>
              </w:rPr>
              <w:t xml:space="preserve">а/м Хонда </w:t>
            </w:r>
            <w:r w:rsidRPr="00231EFB">
              <w:rPr>
                <w:b/>
                <w:lang w:val="en-US"/>
              </w:rPr>
              <w:t>CRV</w:t>
            </w:r>
          </w:p>
          <w:p w:rsidR="0030252D" w:rsidRPr="00231EFB" w:rsidRDefault="0030252D">
            <w:pPr>
              <w:rPr>
                <w:b/>
              </w:rPr>
            </w:pPr>
            <w:r w:rsidRPr="00231EFB">
              <w:rPr>
                <w:b/>
              </w:rPr>
              <w:t>(</w:t>
            </w:r>
            <w:r>
              <w:rPr>
                <w:b/>
              </w:rPr>
              <w:t>совместная</w:t>
            </w:r>
            <w:r w:rsidRPr="00231EFB">
              <w:rPr>
                <w:b/>
              </w:rPr>
              <w:t xml:space="preserve"> собственность)</w:t>
            </w:r>
          </w:p>
        </w:tc>
      </w:tr>
      <w:tr w:rsidR="0030252D" w:rsidTr="000051F9">
        <w:trPr>
          <w:gridBefore w:val="1"/>
          <w:wBefore w:w="6" w:type="dxa"/>
          <w:trHeight w:val="1395"/>
        </w:trPr>
        <w:tc>
          <w:tcPr>
            <w:tcW w:w="2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31EFB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31EFB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65405C">
            <w:pPr>
              <w:rPr>
                <w:b/>
              </w:rPr>
            </w:pPr>
            <w:r>
              <w:rPr>
                <w:b/>
              </w:rPr>
              <w:t xml:space="preserve">квартира </w:t>
            </w:r>
          </w:p>
          <w:p w:rsidR="0030252D" w:rsidRPr="00231EFB" w:rsidRDefault="0030252D" w:rsidP="0065405C">
            <w:pPr>
              <w:rPr>
                <w:b/>
              </w:rPr>
            </w:pPr>
            <w:r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31EFB" w:rsidRDefault="0030252D" w:rsidP="0065405C">
            <w:pPr>
              <w:rPr>
                <w:b/>
              </w:rPr>
            </w:pPr>
            <w:r>
              <w:rPr>
                <w:b/>
              </w:rPr>
              <w:t>49,5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  <w:p w:rsidR="0030252D" w:rsidRPr="00231EFB" w:rsidRDefault="0030252D" w:rsidP="0065405C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31EFB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82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31EFB" w:rsidRDefault="0030252D">
            <w:pPr>
              <w:rPr>
                <w:b/>
              </w:rPr>
            </w:pPr>
            <w:r w:rsidRPr="00231EFB">
              <w:rPr>
                <w:b/>
              </w:rPr>
              <w:t>Супруга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31EFB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31EFB" w:rsidRDefault="0030252D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695</w:t>
            </w:r>
            <w:r w:rsidRPr="00231EFB">
              <w:rPr>
                <w:b/>
              </w:rPr>
              <w:t> </w:t>
            </w:r>
            <w:r>
              <w:rPr>
                <w:b/>
              </w:rPr>
              <w:t>155</w:t>
            </w:r>
            <w:r w:rsidRPr="00231EFB">
              <w:rPr>
                <w:b/>
              </w:rPr>
              <w:t>,</w:t>
            </w:r>
            <w:r>
              <w:rPr>
                <w:b/>
              </w:rPr>
              <w:t>94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31EFB" w:rsidRDefault="0030252D">
            <w:pPr>
              <w:rPr>
                <w:b/>
              </w:rPr>
            </w:pPr>
            <w:r w:rsidRPr="00231EFB">
              <w:rPr>
                <w:b/>
              </w:rPr>
              <w:t>квартира</w:t>
            </w:r>
          </w:p>
          <w:p w:rsidR="0030252D" w:rsidRDefault="0030252D">
            <w:pPr>
              <w:rPr>
                <w:b/>
              </w:rPr>
            </w:pPr>
            <w:r w:rsidRPr="00231EFB">
              <w:rPr>
                <w:b/>
              </w:rPr>
              <w:t>(</w:t>
            </w:r>
            <w:r>
              <w:rPr>
                <w:b/>
              </w:rPr>
              <w:t>совместная собственность)</w:t>
            </w:r>
          </w:p>
          <w:p w:rsidR="0030252D" w:rsidRPr="00231EFB" w:rsidRDefault="0030252D">
            <w:pPr>
              <w:rPr>
                <w:b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31EFB" w:rsidRDefault="0030252D">
            <w:pPr>
              <w:rPr>
                <w:b/>
              </w:rPr>
            </w:pPr>
            <w:r w:rsidRPr="00231EFB">
              <w:rPr>
                <w:b/>
              </w:rPr>
              <w:t>112,2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31EFB" w:rsidRDefault="0030252D">
            <w:pPr>
              <w:rPr>
                <w:b/>
              </w:rPr>
            </w:pPr>
            <w:r w:rsidRPr="00231EFB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31EFB" w:rsidRDefault="0030252D">
            <w:pPr>
              <w:rPr>
                <w:b/>
              </w:rPr>
            </w:pPr>
            <w:r w:rsidRPr="00231EFB">
              <w:rPr>
                <w:b/>
              </w:rPr>
              <w:t xml:space="preserve">а/м </w:t>
            </w:r>
            <w:r>
              <w:rPr>
                <w:b/>
              </w:rPr>
              <w:t>Нисан Х Трейл</w:t>
            </w:r>
          </w:p>
          <w:p w:rsidR="0030252D" w:rsidRPr="00231EFB" w:rsidRDefault="0030252D">
            <w:pPr>
              <w:rPr>
                <w:b/>
              </w:rPr>
            </w:pPr>
            <w:r w:rsidRPr="00231EFB">
              <w:rPr>
                <w:b/>
              </w:rPr>
              <w:t>(</w:t>
            </w:r>
            <w:r>
              <w:rPr>
                <w:b/>
              </w:rPr>
              <w:t>совместная</w:t>
            </w:r>
            <w:r w:rsidRPr="00231EFB">
              <w:rPr>
                <w:b/>
              </w:rPr>
              <w:t xml:space="preserve"> собственность)</w:t>
            </w:r>
          </w:p>
          <w:p w:rsidR="0030252D" w:rsidRPr="00231EFB" w:rsidRDefault="0030252D">
            <w:pPr>
              <w:rPr>
                <w:b/>
              </w:rPr>
            </w:pPr>
          </w:p>
          <w:p w:rsidR="0030252D" w:rsidRPr="00231EFB" w:rsidRDefault="0030252D">
            <w:pPr>
              <w:rPr>
                <w:b/>
              </w:rPr>
            </w:pPr>
            <w:r w:rsidRPr="00231EFB">
              <w:rPr>
                <w:b/>
              </w:rPr>
              <w:t xml:space="preserve">а/м Хонда </w:t>
            </w:r>
            <w:r w:rsidRPr="00231EFB">
              <w:rPr>
                <w:b/>
                <w:lang w:val="en-US"/>
              </w:rPr>
              <w:t>CRV</w:t>
            </w:r>
          </w:p>
          <w:p w:rsidR="0030252D" w:rsidRPr="00231EFB" w:rsidRDefault="0030252D">
            <w:pPr>
              <w:rPr>
                <w:b/>
              </w:rPr>
            </w:pPr>
            <w:r w:rsidRPr="00231EFB">
              <w:rPr>
                <w:b/>
              </w:rPr>
              <w:t>(</w:t>
            </w:r>
            <w:r>
              <w:rPr>
                <w:b/>
              </w:rPr>
              <w:t>совместная</w:t>
            </w:r>
            <w:r w:rsidRPr="00231EFB">
              <w:rPr>
                <w:b/>
              </w:rPr>
              <w:t xml:space="preserve"> собственность)</w:t>
            </w:r>
          </w:p>
        </w:tc>
      </w:tr>
      <w:tr w:rsidR="0030252D" w:rsidTr="000051F9">
        <w:trPr>
          <w:gridBefore w:val="1"/>
          <w:wBefore w:w="6" w:type="dxa"/>
          <w:trHeight w:val="159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31EFB" w:rsidRDefault="0030252D">
            <w:pPr>
              <w:rPr>
                <w:b/>
              </w:rPr>
            </w:pPr>
            <w:r w:rsidRPr="00231EFB">
              <w:rPr>
                <w:b/>
              </w:rPr>
              <w:t>Сын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31EFB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8177B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31EFB" w:rsidRDefault="0030252D" w:rsidP="00FF04F6">
            <w:pPr>
              <w:rPr>
                <w:b/>
              </w:rPr>
            </w:pPr>
            <w:r w:rsidRPr="00231EFB">
              <w:rPr>
                <w:b/>
              </w:rPr>
              <w:t>квартира</w:t>
            </w:r>
          </w:p>
          <w:p w:rsidR="0030252D" w:rsidRPr="00231EFB" w:rsidRDefault="0030252D" w:rsidP="00FF04F6">
            <w:pPr>
              <w:rPr>
                <w:b/>
              </w:rPr>
            </w:pPr>
            <w:r w:rsidRPr="00231EFB">
              <w:rPr>
                <w:b/>
              </w:rPr>
              <w:t>(</w:t>
            </w:r>
            <w:r>
              <w:rPr>
                <w:b/>
              </w:rPr>
              <w:t>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31EFB" w:rsidRDefault="0030252D" w:rsidP="00FF04F6">
            <w:pPr>
              <w:rPr>
                <w:b/>
              </w:rPr>
            </w:pPr>
            <w:r w:rsidRPr="00231EFB">
              <w:rPr>
                <w:b/>
              </w:rPr>
              <w:t>112,2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31EFB" w:rsidRDefault="0030252D" w:rsidP="00FF04F6">
            <w:pPr>
              <w:rPr>
                <w:b/>
              </w:rPr>
            </w:pPr>
            <w:r w:rsidRPr="00231EFB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31EFB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159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31EFB" w:rsidRDefault="0030252D">
            <w:pPr>
              <w:rPr>
                <w:b/>
              </w:rPr>
            </w:pPr>
            <w:r w:rsidRPr="00231EFB">
              <w:rPr>
                <w:b/>
              </w:rPr>
              <w:t xml:space="preserve">Дочь 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31EFB" w:rsidRDefault="0030252D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8177B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231EFB" w:rsidRDefault="0030252D">
            <w:pPr>
              <w:rPr>
                <w:b/>
              </w:rPr>
            </w:pPr>
            <w:r w:rsidRPr="00231EFB">
              <w:rPr>
                <w:b/>
              </w:rPr>
              <w:t>квартира</w:t>
            </w:r>
          </w:p>
          <w:p w:rsidR="0030252D" w:rsidRPr="00231EFB" w:rsidRDefault="0030252D">
            <w:pPr>
              <w:rPr>
                <w:b/>
              </w:rPr>
            </w:pPr>
            <w:r w:rsidRPr="00231EFB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231EFB" w:rsidRDefault="0030252D">
            <w:pPr>
              <w:rPr>
                <w:b/>
              </w:rPr>
            </w:pPr>
            <w:r w:rsidRPr="00231EFB">
              <w:rPr>
                <w:b/>
              </w:rPr>
              <w:t>112,2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231EFB" w:rsidRDefault="0030252D">
            <w:pPr>
              <w:rPr>
                <w:b/>
              </w:rPr>
            </w:pPr>
            <w:r w:rsidRPr="00231EFB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31EFB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159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>
            <w:pPr>
              <w:rPr>
                <w:lang w:val="en-US"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8177B" w:rsidRDefault="0030252D">
            <w:pPr>
              <w:rPr>
                <w:b/>
                <w:color w:val="000000"/>
              </w:rPr>
            </w:pPr>
            <w:r w:rsidRPr="0078177B">
              <w:rPr>
                <w:b/>
                <w:color w:val="000000"/>
              </w:rPr>
              <w:t>квартира (долевая собственность</w:t>
            </w:r>
            <w:r>
              <w:rPr>
                <w:b/>
                <w:color w:val="000000"/>
              </w:rPr>
              <w:t>, 1/2</w:t>
            </w:r>
            <w:r w:rsidRPr="0078177B">
              <w:rPr>
                <w:b/>
                <w:color w:val="000000"/>
              </w:rPr>
              <w:t>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8177B" w:rsidRDefault="0030252D">
            <w:pPr>
              <w:rPr>
                <w:b/>
                <w:color w:val="000000"/>
              </w:rPr>
            </w:pPr>
            <w:r w:rsidRPr="0078177B">
              <w:rPr>
                <w:b/>
                <w:color w:val="000000"/>
              </w:rPr>
              <w:t>49,5 – общая</w:t>
            </w:r>
          </w:p>
          <w:p w:rsidR="0030252D" w:rsidRPr="0078177B" w:rsidRDefault="0030252D">
            <w:pPr>
              <w:rPr>
                <w:b/>
                <w:color w:val="000000"/>
              </w:rPr>
            </w:pPr>
            <w:r w:rsidRPr="0078177B">
              <w:rPr>
                <w:b/>
                <w:color w:val="000000"/>
              </w:rPr>
              <w:t>24,75 – доля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8177B" w:rsidRDefault="0030252D">
            <w:pPr>
              <w:rPr>
                <w:b/>
                <w:color w:val="000000"/>
              </w:rPr>
            </w:pPr>
            <w:r w:rsidRPr="0078177B">
              <w:rPr>
                <w:b/>
                <w:color w:val="000000"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159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8177B" w:rsidRDefault="0030252D">
            <w:pPr>
              <w:rPr>
                <w:b/>
              </w:rPr>
            </w:pPr>
            <w:r w:rsidRPr="0078177B">
              <w:rPr>
                <w:b/>
              </w:rPr>
              <w:t>Сын</w:t>
            </w:r>
          </w:p>
        </w:tc>
        <w:tc>
          <w:tcPr>
            <w:tcW w:w="3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8177B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8177B" w:rsidRDefault="0030252D" w:rsidP="0078177B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31EFB" w:rsidRDefault="0030252D" w:rsidP="00FF04F6">
            <w:pPr>
              <w:rPr>
                <w:b/>
              </w:rPr>
            </w:pPr>
            <w:r w:rsidRPr="00231EFB">
              <w:rPr>
                <w:b/>
              </w:rPr>
              <w:t>квартира</w:t>
            </w:r>
          </w:p>
          <w:p w:rsidR="0030252D" w:rsidRPr="00231EFB" w:rsidRDefault="0030252D" w:rsidP="00FF04F6">
            <w:pPr>
              <w:rPr>
                <w:b/>
              </w:rPr>
            </w:pPr>
            <w:r w:rsidRPr="00231EFB">
              <w:rPr>
                <w:b/>
              </w:rPr>
              <w:t>(</w:t>
            </w:r>
            <w:r>
              <w:rPr>
                <w:b/>
              </w:rPr>
              <w:t>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31EFB" w:rsidRDefault="0030252D" w:rsidP="00FF04F6">
            <w:pPr>
              <w:rPr>
                <w:b/>
              </w:rPr>
            </w:pPr>
            <w:r w:rsidRPr="00231EFB">
              <w:rPr>
                <w:b/>
              </w:rPr>
              <w:t>112,2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FF04F6">
            <w:pPr>
              <w:rPr>
                <w:b/>
              </w:rPr>
            </w:pPr>
            <w:r w:rsidRPr="00231EFB">
              <w:rPr>
                <w:b/>
              </w:rPr>
              <w:t>Россия</w:t>
            </w:r>
          </w:p>
          <w:p w:rsidR="0030252D" w:rsidRDefault="0030252D" w:rsidP="00FF04F6">
            <w:pPr>
              <w:rPr>
                <w:b/>
              </w:rPr>
            </w:pPr>
          </w:p>
          <w:p w:rsidR="0030252D" w:rsidRPr="00231EFB" w:rsidRDefault="0030252D" w:rsidP="00FF04F6">
            <w:pPr>
              <w:rPr>
                <w:b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31EFB" w:rsidRDefault="0030252D" w:rsidP="00FF04F6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480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78177B" w:rsidRDefault="0030252D">
            <w:pPr>
              <w:rPr>
                <w:b/>
              </w:rPr>
            </w:pPr>
            <w:r>
              <w:rPr>
                <w:b/>
              </w:rPr>
              <w:t>Цыганов Р.Л.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231EFB" w:rsidRDefault="0030252D" w:rsidP="00183A23">
            <w:pPr>
              <w:rPr>
                <w:b/>
              </w:rPr>
            </w:pPr>
            <w:r w:rsidRPr="00231EFB">
              <w:rPr>
                <w:b/>
              </w:rPr>
              <w:t xml:space="preserve">Заместитель начальника </w:t>
            </w:r>
          </w:p>
          <w:p w:rsidR="0030252D" w:rsidRPr="0078177B" w:rsidRDefault="0030252D" w:rsidP="00183A23">
            <w:pPr>
              <w:rPr>
                <w:b/>
              </w:rPr>
            </w:pPr>
            <w:r w:rsidRPr="00231EFB">
              <w:rPr>
                <w:b/>
              </w:rPr>
              <w:t>Управления Минюста России по Самарской области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 w:rsidP="0078177B">
            <w:pPr>
              <w:jc w:val="center"/>
              <w:rPr>
                <w:b/>
              </w:rPr>
            </w:pPr>
            <w:r>
              <w:rPr>
                <w:b/>
              </w:rPr>
              <w:t>371 797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FF04F6">
            <w:pPr>
              <w:rPr>
                <w:b/>
              </w:rPr>
            </w:pPr>
            <w:r>
              <w:rPr>
                <w:b/>
              </w:rPr>
              <w:t>квартира</w:t>
            </w:r>
          </w:p>
          <w:p w:rsidR="0030252D" w:rsidRPr="00231EFB" w:rsidRDefault="0030252D" w:rsidP="00FF04F6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FF04F6">
            <w:pPr>
              <w:rPr>
                <w:b/>
              </w:rPr>
            </w:pPr>
            <w:r>
              <w:rPr>
                <w:b/>
              </w:rPr>
              <w:t>67,8</w:t>
            </w:r>
          </w:p>
          <w:p w:rsidR="0030252D" w:rsidRPr="00231EFB" w:rsidRDefault="0030252D" w:rsidP="00FF04F6">
            <w:pPr>
              <w:rPr>
                <w:b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FF04F6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  <w:p w:rsidR="0030252D" w:rsidRPr="00231EFB" w:rsidRDefault="0030252D" w:rsidP="00FF04F6">
            <w:pPr>
              <w:rPr>
                <w:b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Default="0030252D" w:rsidP="00FF04F6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885"/>
        </w:trPr>
        <w:tc>
          <w:tcPr>
            <w:tcW w:w="2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31EFB" w:rsidRDefault="0030252D" w:rsidP="00183A23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 w:rsidP="0078177B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FF04F6">
            <w:pPr>
              <w:rPr>
                <w:b/>
              </w:rPr>
            </w:pPr>
            <w:r>
              <w:rPr>
                <w:b/>
              </w:rPr>
              <w:t>квартира</w:t>
            </w:r>
          </w:p>
          <w:p w:rsidR="0030252D" w:rsidRDefault="0030252D" w:rsidP="00FF04F6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FF04F6">
            <w:pPr>
              <w:rPr>
                <w:b/>
              </w:rPr>
            </w:pPr>
            <w:r>
              <w:rPr>
                <w:b/>
              </w:rPr>
              <w:t>95,8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FF04F6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FF04F6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465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13E99" w:rsidRDefault="0030252D">
            <w:pPr>
              <w:rPr>
                <w:b/>
                <w:color w:val="000000"/>
              </w:rPr>
            </w:pPr>
            <w:r w:rsidRPr="00E13E99">
              <w:rPr>
                <w:b/>
                <w:color w:val="000000"/>
              </w:rPr>
              <w:t>Лукьянов В.В.</w:t>
            </w:r>
          </w:p>
          <w:p w:rsidR="0030252D" w:rsidRPr="00E13E99" w:rsidRDefault="0030252D">
            <w:pPr>
              <w:rPr>
                <w:b/>
                <w:color w:val="000000"/>
              </w:rPr>
            </w:pP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E13E99" w:rsidRDefault="0030252D">
            <w:pPr>
              <w:rPr>
                <w:b/>
                <w:color w:val="000000"/>
              </w:rPr>
            </w:pPr>
            <w:r w:rsidRPr="00E13E99">
              <w:rPr>
                <w:b/>
                <w:color w:val="000000"/>
              </w:rPr>
              <w:t xml:space="preserve">Начальник Главного управления Минюста России по Санкт-Петербургу 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13E99" w:rsidRDefault="003025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  <w:r w:rsidRPr="00E13E99">
              <w:rPr>
                <w:b/>
                <w:color w:val="000000"/>
              </w:rPr>
              <w:t> 5</w:t>
            </w:r>
            <w:r>
              <w:rPr>
                <w:b/>
                <w:color w:val="000000"/>
              </w:rPr>
              <w:t>0</w:t>
            </w:r>
            <w:r w:rsidRPr="00E13E99">
              <w:rPr>
                <w:b/>
                <w:color w:val="000000"/>
              </w:rPr>
              <w:t>3 </w:t>
            </w:r>
            <w:r>
              <w:rPr>
                <w:b/>
                <w:color w:val="000000"/>
              </w:rPr>
              <w:t>6</w:t>
            </w:r>
            <w:r w:rsidRPr="00E13E99">
              <w:rPr>
                <w:b/>
                <w:color w:val="000000"/>
              </w:rPr>
              <w:t>3</w:t>
            </w:r>
            <w:r>
              <w:rPr>
                <w:b/>
                <w:color w:val="000000"/>
              </w:rPr>
              <w:t>4,39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земельный участок</w:t>
            </w:r>
          </w:p>
          <w:p w:rsidR="0030252D" w:rsidRPr="00E13E99" w:rsidRDefault="0030252D" w:rsidP="00F97A5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(индивидуальная)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600</w:t>
            </w:r>
          </w:p>
          <w:p w:rsidR="0030252D" w:rsidRPr="00E13E99" w:rsidRDefault="0030252D">
            <w:pPr>
              <w:rPr>
                <w:b/>
                <w:color w:val="00000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  <w:color w:val="000000"/>
              </w:rPr>
            </w:pPr>
            <w:r w:rsidRPr="00E13E99">
              <w:rPr>
                <w:b/>
                <w:color w:val="000000"/>
              </w:rPr>
              <w:t>Россия</w:t>
            </w:r>
          </w:p>
          <w:p w:rsidR="0030252D" w:rsidRPr="00E13E99" w:rsidRDefault="0030252D">
            <w:pPr>
              <w:rPr>
                <w:b/>
                <w:color w:val="000000"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13E99" w:rsidRDefault="0030252D">
            <w:pPr>
              <w:rPr>
                <w:b/>
                <w:color w:val="000000"/>
              </w:rPr>
            </w:pPr>
            <w:r w:rsidRPr="00E13E99">
              <w:rPr>
                <w:b/>
                <w:color w:val="000000"/>
              </w:rPr>
              <w:t>а/м Лэнд Ровер Дискавери (индивидуальная)</w:t>
            </w:r>
          </w:p>
        </w:tc>
      </w:tr>
      <w:tr w:rsidR="0030252D" w:rsidTr="000051F9">
        <w:trPr>
          <w:gridBefore w:val="1"/>
          <w:wBefore w:w="6" w:type="dxa"/>
          <w:trHeight w:val="630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13E99" w:rsidRDefault="0030252D">
            <w:pPr>
              <w:rPr>
                <w:b/>
                <w:color w:val="000000"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E13E99" w:rsidRDefault="0030252D">
            <w:pPr>
              <w:rPr>
                <w:b/>
                <w:color w:val="000000"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E13E99" w:rsidRDefault="0030252D">
            <w:pPr>
              <w:rPr>
                <w:b/>
                <w:color w:val="000000"/>
              </w:rPr>
            </w:pPr>
            <w:r w:rsidRPr="00E13E99">
              <w:rPr>
                <w:b/>
                <w:color w:val="000000"/>
              </w:rPr>
              <w:t>садовый дом</w:t>
            </w:r>
          </w:p>
          <w:p w:rsidR="0030252D" w:rsidRDefault="0030252D" w:rsidP="00F97A52">
            <w:pPr>
              <w:rPr>
                <w:b/>
                <w:color w:val="000000"/>
              </w:rPr>
            </w:pPr>
            <w:r w:rsidRPr="00E13E99">
              <w:rPr>
                <w:b/>
                <w:color w:val="000000"/>
              </w:rPr>
              <w:t>(</w:t>
            </w:r>
            <w:r>
              <w:rPr>
                <w:b/>
                <w:color w:val="000000"/>
              </w:rPr>
              <w:t>индивидуальная</w:t>
            </w:r>
            <w:r w:rsidRPr="00E13E99">
              <w:rPr>
                <w:b/>
                <w:color w:val="000000"/>
              </w:rPr>
              <w:t>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F97A52">
            <w:pPr>
              <w:rPr>
                <w:b/>
                <w:color w:val="000000"/>
              </w:rPr>
            </w:pPr>
            <w:r w:rsidRPr="00E13E99">
              <w:rPr>
                <w:b/>
                <w:color w:val="000000"/>
              </w:rPr>
              <w:t>198,1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E13E99" w:rsidRDefault="0030252D" w:rsidP="00F97A5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13E99" w:rsidRDefault="0030252D">
            <w:pPr>
              <w:rPr>
                <w:b/>
                <w:color w:val="000000"/>
              </w:rPr>
            </w:pPr>
          </w:p>
        </w:tc>
      </w:tr>
      <w:tr w:rsidR="0030252D" w:rsidTr="000051F9">
        <w:trPr>
          <w:gridBefore w:val="1"/>
          <w:wBefore w:w="6" w:type="dxa"/>
          <w:trHeight w:val="279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13E99" w:rsidRDefault="0030252D">
            <w:pPr>
              <w:rPr>
                <w:b/>
                <w:color w:val="000000"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E13E99" w:rsidRDefault="0030252D">
            <w:pPr>
              <w:rPr>
                <w:b/>
                <w:color w:val="000000"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13E99" w:rsidRDefault="0030252D">
            <w:pPr>
              <w:rPr>
                <w:b/>
                <w:color w:val="000000"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E13E99" w:rsidRDefault="0030252D">
            <w:pPr>
              <w:rPr>
                <w:b/>
                <w:color w:val="000000"/>
              </w:rPr>
            </w:pPr>
            <w:r w:rsidRPr="00E13E99">
              <w:rPr>
                <w:b/>
                <w:color w:val="000000"/>
              </w:rPr>
              <w:t>квартира</w:t>
            </w:r>
          </w:p>
          <w:p w:rsidR="0030252D" w:rsidRPr="00E13E99" w:rsidRDefault="0030252D">
            <w:pPr>
              <w:rPr>
                <w:b/>
                <w:color w:val="000000"/>
              </w:rPr>
            </w:pPr>
            <w:r w:rsidRPr="00E13E99">
              <w:rPr>
                <w:b/>
                <w:color w:val="000000"/>
              </w:rPr>
              <w:t>(собственность долевая, 1/2)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  <w:color w:val="000000"/>
              </w:rPr>
            </w:pPr>
            <w:r w:rsidRPr="00E13E99">
              <w:rPr>
                <w:b/>
                <w:color w:val="000000"/>
              </w:rPr>
              <w:t>112,5</w:t>
            </w:r>
            <w:r>
              <w:rPr>
                <w:b/>
                <w:color w:val="000000"/>
              </w:rPr>
              <w:t xml:space="preserve"> – общая</w:t>
            </w:r>
          </w:p>
          <w:p w:rsidR="0030252D" w:rsidRPr="00E13E99" w:rsidRDefault="003025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56,25 – доля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E13E99" w:rsidRDefault="0030252D">
            <w:pPr>
              <w:rPr>
                <w:b/>
                <w:color w:val="000000"/>
              </w:rPr>
            </w:pPr>
            <w:r w:rsidRPr="00E13E99">
              <w:rPr>
                <w:b/>
                <w:color w:val="000000"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13E99" w:rsidRDefault="0030252D">
            <w:pPr>
              <w:rPr>
                <w:b/>
                <w:color w:val="000000"/>
              </w:rPr>
            </w:pPr>
          </w:p>
        </w:tc>
      </w:tr>
      <w:tr w:rsidR="0030252D" w:rsidTr="000051F9">
        <w:trPr>
          <w:gridBefore w:val="1"/>
          <w:wBefore w:w="6" w:type="dxa"/>
          <w:trHeight w:val="279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13E99" w:rsidRDefault="0030252D">
            <w:pPr>
              <w:rPr>
                <w:b/>
                <w:color w:val="000000"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E13E99" w:rsidRDefault="0030252D">
            <w:pPr>
              <w:rPr>
                <w:b/>
                <w:color w:val="000000"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13E99" w:rsidRDefault="0030252D">
            <w:pPr>
              <w:rPr>
                <w:b/>
                <w:color w:val="000000"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E13E99" w:rsidRDefault="0030252D">
            <w:pPr>
              <w:rPr>
                <w:b/>
                <w:color w:val="000000"/>
              </w:rPr>
            </w:pPr>
            <w:r w:rsidRPr="00E13E99">
              <w:rPr>
                <w:b/>
                <w:color w:val="000000"/>
              </w:rPr>
              <w:t>гараж</w:t>
            </w:r>
          </w:p>
          <w:p w:rsidR="0030252D" w:rsidRPr="00E13E99" w:rsidRDefault="0030252D">
            <w:pPr>
              <w:rPr>
                <w:b/>
                <w:color w:val="000000"/>
              </w:rPr>
            </w:pPr>
            <w:r w:rsidRPr="00E13E99">
              <w:rPr>
                <w:b/>
                <w:color w:val="000000"/>
              </w:rPr>
              <w:t>(</w:t>
            </w:r>
            <w:r>
              <w:rPr>
                <w:b/>
                <w:color w:val="000000"/>
              </w:rPr>
              <w:t>пользование</w:t>
            </w:r>
            <w:r w:rsidRPr="00E13E99">
              <w:rPr>
                <w:b/>
                <w:color w:val="000000"/>
              </w:rPr>
              <w:t>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E13E99" w:rsidRDefault="0030252D">
            <w:pPr>
              <w:rPr>
                <w:b/>
                <w:color w:val="000000"/>
              </w:rPr>
            </w:pPr>
            <w:r w:rsidRPr="00E13E99">
              <w:rPr>
                <w:b/>
                <w:color w:val="000000"/>
              </w:rPr>
              <w:t>12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E13E99" w:rsidRDefault="0030252D">
            <w:pPr>
              <w:rPr>
                <w:b/>
                <w:color w:val="000000"/>
              </w:rPr>
            </w:pPr>
            <w:r w:rsidRPr="00E13E99">
              <w:rPr>
                <w:b/>
                <w:color w:val="000000"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13E99" w:rsidRDefault="0030252D">
            <w:pPr>
              <w:rPr>
                <w:b/>
                <w:color w:val="000000"/>
              </w:rPr>
            </w:pPr>
          </w:p>
        </w:tc>
      </w:tr>
      <w:tr w:rsidR="0030252D" w:rsidTr="000051F9">
        <w:trPr>
          <w:gridBefore w:val="1"/>
          <w:wBefore w:w="6" w:type="dxa"/>
          <w:trHeight w:val="279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13E99" w:rsidRDefault="0030252D">
            <w:pPr>
              <w:rPr>
                <w:b/>
                <w:color w:val="000000"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E13E99" w:rsidRDefault="0030252D">
            <w:pPr>
              <w:rPr>
                <w:b/>
                <w:color w:val="000000"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13E99" w:rsidRDefault="0030252D">
            <w:pPr>
              <w:rPr>
                <w:b/>
                <w:color w:val="000000"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13E99" w:rsidRDefault="0030252D">
            <w:pPr>
              <w:rPr>
                <w:b/>
                <w:color w:val="000000"/>
              </w:rPr>
            </w:pPr>
            <w:r w:rsidRPr="00E13E99">
              <w:rPr>
                <w:b/>
                <w:color w:val="000000"/>
              </w:rPr>
              <w:t>квартира</w:t>
            </w:r>
          </w:p>
          <w:p w:rsidR="0030252D" w:rsidRPr="00E13E99" w:rsidRDefault="0030252D">
            <w:pPr>
              <w:rPr>
                <w:b/>
                <w:color w:val="000000"/>
              </w:rPr>
            </w:pPr>
            <w:r w:rsidRPr="00E13E99">
              <w:rPr>
                <w:b/>
                <w:color w:val="000000"/>
              </w:rPr>
              <w:t>(</w:t>
            </w:r>
            <w:r>
              <w:rPr>
                <w:b/>
                <w:color w:val="000000"/>
              </w:rPr>
              <w:t>пользование)</w:t>
            </w:r>
          </w:p>
          <w:p w:rsidR="0030252D" w:rsidRPr="00E13E99" w:rsidRDefault="0030252D">
            <w:pPr>
              <w:rPr>
                <w:b/>
                <w:color w:val="FF0000"/>
              </w:rPr>
            </w:pP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13E99" w:rsidRDefault="003025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112,5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13E99" w:rsidRDefault="0030252D">
            <w:pPr>
              <w:rPr>
                <w:b/>
                <w:color w:val="000000"/>
              </w:rPr>
            </w:pPr>
            <w:r w:rsidRPr="00E13E99">
              <w:rPr>
                <w:b/>
                <w:color w:val="000000"/>
              </w:rPr>
              <w:t>Россия</w:t>
            </w:r>
          </w:p>
          <w:p w:rsidR="0030252D" w:rsidRPr="00E13E99" w:rsidRDefault="0030252D">
            <w:pPr>
              <w:rPr>
                <w:b/>
                <w:color w:val="000000"/>
              </w:rPr>
            </w:pPr>
          </w:p>
          <w:p w:rsidR="0030252D" w:rsidRPr="00E13E99" w:rsidRDefault="0030252D">
            <w:pPr>
              <w:rPr>
                <w:b/>
                <w:color w:val="000000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13E99" w:rsidRDefault="0030252D">
            <w:pPr>
              <w:rPr>
                <w:b/>
                <w:color w:val="000000"/>
              </w:rPr>
            </w:pPr>
          </w:p>
        </w:tc>
      </w:tr>
      <w:tr w:rsidR="0030252D" w:rsidTr="000051F9">
        <w:trPr>
          <w:gridBefore w:val="1"/>
          <w:wBefore w:w="6" w:type="dxa"/>
          <w:trHeight w:val="615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E13E99" w:rsidRDefault="0030252D">
            <w:pPr>
              <w:rPr>
                <w:b/>
                <w:color w:val="000000"/>
              </w:rPr>
            </w:pPr>
            <w:r w:rsidRPr="00E13E99">
              <w:rPr>
                <w:b/>
                <w:color w:val="000000"/>
              </w:rPr>
              <w:t>Супруга</w:t>
            </w: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E13E99" w:rsidRDefault="0030252D">
            <w:pPr>
              <w:rPr>
                <w:b/>
                <w:color w:val="000000"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E13E99" w:rsidRDefault="0030252D">
            <w:pPr>
              <w:jc w:val="center"/>
              <w:rPr>
                <w:b/>
                <w:color w:val="000000"/>
              </w:rPr>
            </w:pPr>
            <w:r w:rsidRPr="00E13E99">
              <w:rPr>
                <w:b/>
                <w:color w:val="000000"/>
              </w:rPr>
              <w:t>1 </w:t>
            </w:r>
            <w:r>
              <w:rPr>
                <w:b/>
                <w:color w:val="000000"/>
              </w:rPr>
              <w:t>1</w:t>
            </w:r>
            <w:r w:rsidRPr="00E13E99">
              <w:rPr>
                <w:b/>
                <w:color w:val="000000"/>
              </w:rPr>
              <w:t>0</w:t>
            </w:r>
            <w:r>
              <w:rPr>
                <w:b/>
                <w:color w:val="000000"/>
              </w:rPr>
              <w:t>5</w:t>
            </w:r>
            <w:r w:rsidRPr="00E13E99">
              <w:rPr>
                <w:b/>
                <w:color w:val="000000"/>
              </w:rPr>
              <w:t> </w:t>
            </w:r>
            <w:r>
              <w:rPr>
                <w:b/>
                <w:color w:val="000000"/>
              </w:rPr>
              <w:t>862</w:t>
            </w:r>
            <w:r w:rsidRPr="00E13E99">
              <w:rPr>
                <w:b/>
                <w:color w:val="000000"/>
              </w:rPr>
              <w:t>,</w:t>
            </w:r>
            <w:r>
              <w:rPr>
                <w:b/>
                <w:color w:val="000000"/>
              </w:rPr>
              <w:t>49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E13E99" w:rsidRDefault="0030252D">
            <w:pPr>
              <w:rPr>
                <w:b/>
              </w:rPr>
            </w:pPr>
            <w:r w:rsidRPr="00E13E99">
              <w:rPr>
                <w:b/>
              </w:rPr>
              <w:t>квартира</w:t>
            </w:r>
          </w:p>
          <w:p w:rsidR="0030252D" w:rsidRPr="00E13E99" w:rsidRDefault="0030252D" w:rsidP="0065405C">
            <w:pPr>
              <w:rPr>
                <w:b/>
              </w:rPr>
            </w:pPr>
            <w:r w:rsidRPr="00E13E99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E13E99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36</w:t>
            </w:r>
            <w:r w:rsidRPr="00E13E99">
              <w:rPr>
                <w:b/>
              </w:rPr>
              <w:t>,</w:t>
            </w:r>
            <w:r>
              <w:rPr>
                <w:b/>
              </w:rPr>
              <w:t>2</w:t>
            </w:r>
          </w:p>
          <w:p w:rsidR="0030252D" w:rsidRPr="00E13E99" w:rsidRDefault="0030252D">
            <w:pPr>
              <w:rPr>
                <w:b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E13E99">
              <w:rPr>
                <w:b/>
              </w:rPr>
              <w:t>Россия</w:t>
            </w:r>
          </w:p>
          <w:p w:rsidR="0030252D" w:rsidRPr="00E13E99" w:rsidRDefault="0030252D">
            <w:pPr>
              <w:rPr>
                <w:b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E13E99" w:rsidRDefault="0030252D">
            <w:pPr>
              <w:rPr>
                <w:b/>
                <w:color w:val="000000"/>
              </w:rPr>
            </w:pPr>
            <w:r w:rsidRPr="00E13E99">
              <w:rPr>
                <w:b/>
                <w:color w:val="000000"/>
              </w:rPr>
              <w:t>а/м Лэнд Ровер Фрееландер 2 (индивидуальная)</w:t>
            </w:r>
          </w:p>
        </w:tc>
      </w:tr>
      <w:tr w:rsidR="0030252D" w:rsidTr="000051F9">
        <w:trPr>
          <w:gridBefore w:val="1"/>
          <w:wBefore w:w="6" w:type="dxa"/>
          <w:trHeight w:val="540"/>
        </w:trPr>
        <w:tc>
          <w:tcPr>
            <w:tcW w:w="21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Pr="00E13E99" w:rsidRDefault="0030252D">
            <w:pPr>
              <w:rPr>
                <w:b/>
                <w:color w:val="000000"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E13E99" w:rsidRDefault="0030252D">
            <w:pPr>
              <w:rPr>
                <w:b/>
                <w:color w:val="000000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Pr="00E13E99" w:rsidRDefault="0030252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квартира</w:t>
            </w:r>
          </w:p>
          <w:p w:rsidR="0030252D" w:rsidRPr="00E13E99" w:rsidRDefault="0030252D" w:rsidP="0065405C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153,2</w:t>
            </w:r>
          </w:p>
          <w:p w:rsidR="0030252D" w:rsidRDefault="0030252D" w:rsidP="0065405C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  <w:p w:rsidR="0030252D" w:rsidRPr="00E13E99" w:rsidRDefault="0030252D" w:rsidP="0065405C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Pr="00E13E99" w:rsidRDefault="0030252D">
            <w:pPr>
              <w:rPr>
                <w:b/>
                <w:color w:val="000000"/>
              </w:rPr>
            </w:pPr>
          </w:p>
        </w:tc>
      </w:tr>
      <w:tr w:rsidR="0030252D" w:rsidTr="000051F9">
        <w:trPr>
          <w:gridBefore w:val="1"/>
          <w:wBefore w:w="6" w:type="dxa"/>
          <w:trHeight w:val="555"/>
        </w:trPr>
        <w:tc>
          <w:tcPr>
            <w:tcW w:w="2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13E99" w:rsidRDefault="0030252D">
            <w:pPr>
              <w:rPr>
                <w:b/>
                <w:color w:val="000000"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13E99" w:rsidRDefault="0030252D">
            <w:pPr>
              <w:rPr>
                <w:b/>
                <w:color w:val="000000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13E99" w:rsidRDefault="0030252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квартира</w:t>
            </w:r>
          </w:p>
          <w:p w:rsidR="0030252D" w:rsidRDefault="0030252D" w:rsidP="0065405C">
            <w:pPr>
              <w:rPr>
                <w:b/>
              </w:rPr>
            </w:pPr>
            <w:r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34</w:t>
            </w:r>
          </w:p>
          <w:p w:rsidR="0030252D" w:rsidRDefault="0030252D" w:rsidP="0065405C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65405C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13E99" w:rsidRDefault="0030252D">
            <w:pPr>
              <w:rPr>
                <w:b/>
                <w:color w:val="000000"/>
              </w:rPr>
            </w:pPr>
          </w:p>
        </w:tc>
      </w:tr>
      <w:tr w:rsidR="0030252D" w:rsidTr="000051F9">
        <w:trPr>
          <w:gridBefore w:val="1"/>
          <w:wBefore w:w="6" w:type="dxa"/>
          <w:trHeight w:val="460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2155E" w:rsidRDefault="0030252D">
            <w:pPr>
              <w:rPr>
                <w:b/>
              </w:rPr>
            </w:pPr>
            <w:r w:rsidRPr="0032155E">
              <w:rPr>
                <w:b/>
              </w:rPr>
              <w:t>Молокова И.Г.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2155E" w:rsidRDefault="0030252D">
            <w:pPr>
              <w:rPr>
                <w:b/>
              </w:rPr>
            </w:pPr>
            <w:r w:rsidRPr="0032155E">
              <w:rPr>
                <w:b/>
              </w:rPr>
              <w:t>Заместитель начальника Главного управления Минюста России по Санкт-Петербургу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2155E" w:rsidRDefault="0030252D">
            <w:pPr>
              <w:jc w:val="center"/>
              <w:rPr>
                <w:b/>
              </w:rPr>
            </w:pPr>
            <w:r w:rsidRPr="0032155E">
              <w:rPr>
                <w:b/>
              </w:rPr>
              <w:t>6</w:t>
            </w:r>
            <w:r>
              <w:rPr>
                <w:b/>
              </w:rPr>
              <w:t>49</w:t>
            </w:r>
            <w:r w:rsidRPr="0032155E">
              <w:rPr>
                <w:b/>
              </w:rPr>
              <w:t> </w:t>
            </w:r>
            <w:r>
              <w:rPr>
                <w:b/>
              </w:rPr>
              <w:t>272,29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2155E" w:rsidRDefault="0030252D">
            <w:pPr>
              <w:rPr>
                <w:b/>
              </w:rPr>
            </w:pPr>
            <w:r w:rsidRPr="0032155E">
              <w:rPr>
                <w:b/>
              </w:rPr>
              <w:t>квартира</w:t>
            </w:r>
          </w:p>
          <w:p w:rsidR="0030252D" w:rsidRPr="0032155E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2155E" w:rsidRDefault="0030252D">
            <w:pPr>
              <w:rPr>
                <w:b/>
              </w:rPr>
            </w:pPr>
            <w:r w:rsidRPr="0032155E">
              <w:rPr>
                <w:b/>
              </w:rPr>
              <w:t>5</w:t>
            </w:r>
            <w:r>
              <w:rPr>
                <w:b/>
              </w:rPr>
              <w:t>9</w:t>
            </w:r>
            <w:r w:rsidRPr="0032155E">
              <w:rPr>
                <w:b/>
              </w:rPr>
              <w:t>,</w:t>
            </w:r>
            <w:r>
              <w:rPr>
                <w:b/>
              </w:rPr>
              <w:t>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2155E" w:rsidRDefault="0030252D">
            <w:pPr>
              <w:rPr>
                <w:b/>
              </w:rPr>
            </w:pPr>
            <w:r w:rsidRPr="0032155E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2155E" w:rsidRDefault="0030252D">
            <w:pPr>
              <w:rPr>
                <w:b/>
              </w:rPr>
            </w:pPr>
            <w:r w:rsidRPr="0032155E">
              <w:rPr>
                <w:b/>
              </w:rPr>
              <w:t>а/м Пежо 206</w:t>
            </w:r>
          </w:p>
          <w:p w:rsidR="0030252D" w:rsidRPr="0032155E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</w:tr>
      <w:tr w:rsidR="0030252D" w:rsidTr="000051F9">
        <w:trPr>
          <w:gridBefore w:val="1"/>
          <w:wBefore w:w="6" w:type="dxa"/>
          <w:trHeight w:val="460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2155E" w:rsidRDefault="0030252D">
            <w:pPr>
              <w:rPr>
                <w:b/>
              </w:rPr>
            </w:pPr>
            <w:r w:rsidRPr="0032155E">
              <w:rPr>
                <w:b/>
              </w:rPr>
              <w:t>Супруг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32155E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2155E" w:rsidRDefault="0030252D">
            <w:pPr>
              <w:jc w:val="center"/>
              <w:rPr>
                <w:b/>
              </w:rPr>
            </w:pPr>
            <w:r w:rsidRPr="0032155E">
              <w:rPr>
                <w:b/>
              </w:rPr>
              <w:t>3</w:t>
            </w:r>
            <w:r>
              <w:rPr>
                <w:b/>
              </w:rPr>
              <w:t>24</w:t>
            </w:r>
            <w:r w:rsidRPr="0032155E">
              <w:rPr>
                <w:b/>
              </w:rPr>
              <w:t> </w:t>
            </w:r>
            <w:r>
              <w:rPr>
                <w:b/>
              </w:rPr>
              <w:t>506</w:t>
            </w:r>
            <w:r w:rsidRPr="0032155E">
              <w:rPr>
                <w:b/>
              </w:rPr>
              <w:t>,</w:t>
            </w:r>
            <w:r>
              <w:rPr>
                <w:b/>
              </w:rPr>
              <w:t>85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2155E" w:rsidRDefault="0030252D">
            <w:pPr>
              <w:rPr>
                <w:b/>
              </w:rPr>
            </w:pPr>
            <w:r>
              <w:rPr>
                <w:b/>
              </w:rPr>
              <w:t>квартира (долевая собственность ½)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50,6 – общая</w:t>
            </w:r>
          </w:p>
          <w:p w:rsidR="0030252D" w:rsidRPr="0032155E" w:rsidRDefault="0030252D">
            <w:pPr>
              <w:rPr>
                <w:b/>
              </w:rPr>
            </w:pPr>
            <w:r>
              <w:rPr>
                <w:b/>
              </w:rPr>
              <w:t>25,3 – доля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2155E" w:rsidRDefault="0030252D">
            <w:pPr>
              <w:rPr>
                <w:b/>
              </w:rPr>
            </w:pPr>
            <w:r w:rsidRPr="0032155E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а/м ВАЗ 21061</w:t>
            </w:r>
          </w:p>
          <w:p w:rsidR="0030252D" w:rsidRPr="0032155E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</w:tr>
      <w:tr w:rsidR="0030252D" w:rsidTr="000051F9">
        <w:trPr>
          <w:gridBefore w:val="1"/>
          <w:wBefore w:w="6" w:type="dxa"/>
          <w:trHeight w:val="594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67E6A" w:rsidRDefault="0030252D">
            <w:pPr>
              <w:rPr>
                <w:b/>
              </w:rPr>
            </w:pPr>
            <w:r w:rsidRPr="00C67E6A">
              <w:rPr>
                <w:b/>
              </w:rPr>
              <w:t>Якушкина В.М.</w:t>
            </w:r>
          </w:p>
          <w:p w:rsidR="0030252D" w:rsidRPr="00C67E6A" w:rsidRDefault="0030252D">
            <w:pPr>
              <w:rPr>
                <w:b/>
              </w:rPr>
            </w:pP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67E6A" w:rsidRDefault="0030252D">
            <w:pPr>
              <w:rPr>
                <w:b/>
              </w:rPr>
            </w:pPr>
            <w:r w:rsidRPr="00C67E6A">
              <w:rPr>
                <w:b/>
              </w:rPr>
              <w:t xml:space="preserve">Заместитель начальника Главного управления Минюста России по Санкт-Петербургу 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67E6A" w:rsidRDefault="0030252D">
            <w:pPr>
              <w:jc w:val="center"/>
              <w:rPr>
                <w:b/>
              </w:rPr>
            </w:pPr>
            <w:r w:rsidRPr="00C67E6A">
              <w:rPr>
                <w:b/>
              </w:rPr>
              <w:t>8</w:t>
            </w:r>
            <w:r>
              <w:rPr>
                <w:b/>
              </w:rPr>
              <w:t>15</w:t>
            </w:r>
            <w:r w:rsidRPr="00C67E6A">
              <w:rPr>
                <w:b/>
              </w:rPr>
              <w:t xml:space="preserve"> </w:t>
            </w:r>
            <w:r>
              <w:rPr>
                <w:b/>
              </w:rPr>
              <w:t>803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C67E6A" w:rsidRDefault="0030252D">
            <w:pPr>
              <w:rPr>
                <w:b/>
              </w:rPr>
            </w:pPr>
            <w:r w:rsidRPr="00C67E6A">
              <w:rPr>
                <w:b/>
              </w:rPr>
              <w:t>квартира</w:t>
            </w:r>
          </w:p>
          <w:p w:rsidR="0030252D" w:rsidRPr="00C67E6A" w:rsidRDefault="0030252D">
            <w:pPr>
              <w:rPr>
                <w:b/>
              </w:rPr>
            </w:pPr>
            <w:r w:rsidRPr="00C67E6A">
              <w:rPr>
                <w:b/>
              </w:rPr>
              <w:t>(долевая собственность, 1/9)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C67E6A" w:rsidRDefault="0030252D">
            <w:pPr>
              <w:rPr>
                <w:b/>
              </w:rPr>
            </w:pPr>
            <w:r w:rsidRPr="00C67E6A">
              <w:rPr>
                <w:b/>
              </w:rPr>
              <w:t>70-общая</w:t>
            </w:r>
          </w:p>
          <w:p w:rsidR="0030252D" w:rsidRPr="00C67E6A" w:rsidRDefault="0030252D">
            <w:pPr>
              <w:rPr>
                <w:b/>
              </w:rPr>
            </w:pPr>
            <w:r w:rsidRPr="00C67E6A">
              <w:rPr>
                <w:b/>
              </w:rPr>
              <w:t>8-доля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C67E6A" w:rsidRDefault="0030252D">
            <w:pPr>
              <w:rPr>
                <w:b/>
              </w:rPr>
            </w:pPr>
            <w:r w:rsidRPr="00C67E6A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gridBefore w:val="1"/>
          <w:wBefore w:w="6" w:type="dxa"/>
          <w:trHeight w:val="941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C67E6A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C67E6A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C67E6A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C67E6A" w:rsidRDefault="0030252D">
            <w:pPr>
              <w:rPr>
                <w:b/>
              </w:rPr>
            </w:pPr>
            <w:r w:rsidRPr="00C67E6A">
              <w:rPr>
                <w:b/>
              </w:rPr>
              <w:t>комната в коммунальной квартире</w:t>
            </w:r>
          </w:p>
          <w:p w:rsidR="0030252D" w:rsidRPr="00C67E6A" w:rsidRDefault="0030252D">
            <w:pPr>
              <w:rPr>
                <w:b/>
              </w:rPr>
            </w:pPr>
            <w:r w:rsidRPr="00C67E6A">
              <w:rPr>
                <w:b/>
              </w:rPr>
              <w:t>(долевая собственность, 17/58)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C67E6A" w:rsidRDefault="0030252D">
            <w:pPr>
              <w:rPr>
                <w:b/>
              </w:rPr>
            </w:pPr>
            <w:r w:rsidRPr="00C67E6A">
              <w:rPr>
                <w:b/>
              </w:rPr>
              <w:t>86-общая</w:t>
            </w:r>
          </w:p>
          <w:p w:rsidR="0030252D" w:rsidRPr="00C67E6A" w:rsidRDefault="0030252D">
            <w:pPr>
              <w:rPr>
                <w:b/>
              </w:rPr>
            </w:pPr>
            <w:r w:rsidRPr="00C67E6A">
              <w:rPr>
                <w:b/>
              </w:rPr>
              <w:t>17-доля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C67E6A" w:rsidRDefault="0030252D">
            <w:pPr>
              <w:rPr>
                <w:b/>
              </w:rPr>
            </w:pPr>
            <w:r w:rsidRPr="00C67E6A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864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C67E6A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C67E6A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C67E6A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C67E6A" w:rsidRDefault="0030252D">
            <w:pPr>
              <w:rPr>
                <w:b/>
              </w:rPr>
            </w:pPr>
            <w:r w:rsidRPr="00C67E6A">
              <w:rPr>
                <w:b/>
              </w:rPr>
              <w:t>гараж</w:t>
            </w:r>
          </w:p>
          <w:p w:rsidR="0030252D" w:rsidRPr="00C67E6A" w:rsidRDefault="0030252D">
            <w:pPr>
              <w:rPr>
                <w:b/>
              </w:rPr>
            </w:pPr>
            <w:r w:rsidRPr="00C67E6A">
              <w:rPr>
                <w:b/>
              </w:rPr>
              <w:t>(коллективная собственность)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C67E6A" w:rsidRDefault="0030252D">
            <w:pPr>
              <w:rPr>
                <w:b/>
              </w:rPr>
            </w:pPr>
            <w:r w:rsidRPr="00C67E6A">
              <w:rPr>
                <w:b/>
              </w:rPr>
              <w:t>18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C67E6A" w:rsidRDefault="0030252D">
            <w:pPr>
              <w:rPr>
                <w:b/>
              </w:rPr>
            </w:pPr>
            <w:r w:rsidRPr="00C67E6A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509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C67E6A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C67E6A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C67E6A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67E6A" w:rsidRDefault="0030252D">
            <w:pPr>
              <w:rPr>
                <w:b/>
              </w:rPr>
            </w:pPr>
            <w:r>
              <w:rPr>
                <w:b/>
              </w:rPr>
              <w:t>земельный участок 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67E6A" w:rsidRDefault="0030252D">
            <w:pPr>
              <w:rPr>
                <w:b/>
              </w:rPr>
            </w:pPr>
            <w:r>
              <w:rPr>
                <w:b/>
              </w:rPr>
              <w:t>1200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67E6A" w:rsidRDefault="0030252D">
            <w:pPr>
              <w:rPr>
                <w:b/>
              </w:rPr>
            </w:pPr>
            <w:r w:rsidRPr="00C67E6A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460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67E6A" w:rsidRDefault="0030252D">
            <w:pPr>
              <w:rPr>
                <w:b/>
              </w:rPr>
            </w:pPr>
            <w:r w:rsidRPr="00C67E6A">
              <w:rPr>
                <w:b/>
              </w:rPr>
              <w:t>Супруг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C67E6A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67E6A" w:rsidRDefault="0030252D">
            <w:pPr>
              <w:jc w:val="center"/>
              <w:rPr>
                <w:b/>
              </w:rPr>
            </w:pPr>
            <w:r w:rsidRPr="00C67E6A">
              <w:rPr>
                <w:b/>
              </w:rPr>
              <w:t>1</w:t>
            </w:r>
            <w:r>
              <w:rPr>
                <w:b/>
              </w:rPr>
              <w:t>92</w:t>
            </w:r>
            <w:r w:rsidRPr="00C67E6A">
              <w:rPr>
                <w:b/>
              </w:rPr>
              <w:t xml:space="preserve"> 000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67E6A" w:rsidRDefault="0030252D" w:rsidP="00ED3C82">
            <w:pPr>
              <w:rPr>
                <w:b/>
              </w:rPr>
            </w:pPr>
            <w:r w:rsidRPr="00C67E6A">
              <w:rPr>
                <w:b/>
              </w:rPr>
              <w:t>квартира</w:t>
            </w:r>
          </w:p>
          <w:p w:rsidR="0030252D" w:rsidRPr="00C67E6A" w:rsidRDefault="0030252D" w:rsidP="00ED3C82">
            <w:pPr>
              <w:rPr>
                <w:b/>
              </w:rPr>
            </w:pPr>
            <w:r w:rsidRPr="00C67E6A">
              <w:rPr>
                <w:b/>
              </w:rPr>
              <w:t>(долевая собственность, 1/9)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67E6A" w:rsidRDefault="0030252D" w:rsidP="00ED3C82">
            <w:pPr>
              <w:rPr>
                <w:b/>
              </w:rPr>
            </w:pPr>
            <w:r w:rsidRPr="00C67E6A">
              <w:rPr>
                <w:b/>
              </w:rPr>
              <w:t>70-общая</w:t>
            </w:r>
          </w:p>
          <w:p w:rsidR="0030252D" w:rsidRPr="00C67E6A" w:rsidRDefault="0030252D" w:rsidP="00ED3C82">
            <w:pPr>
              <w:rPr>
                <w:b/>
              </w:rPr>
            </w:pPr>
            <w:r w:rsidRPr="00C67E6A">
              <w:rPr>
                <w:b/>
              </w:rPr>
              <w:t>8-доля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67E6A" w:rsidRDefault="0030252D" w:rsidP="00ED3C82">
            <w:pPr>
              <w:rPr>
                <w:b/>
              </w:rPr>
            </w:pPr>
            <w:r w:rsidRPr="00C67E6A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gridBefore w:val="1"/>
          <w:wBefore w:w="6" w:type="dxa"/>
          <w:trHeight w:val="829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23168" w:rsidRDefault="0030252D">
            <w:pPr>
              <w:rPr>
                <w:b/>
              </w:rPr>
            </w:pPr>
            <w:r w:rsidRPr="00023168">
              <w:rPr>
                <w:b/>
              </w:rPr>
              <w:t>Журик Т.В.</w:t>
            </w:r>
          </w:p>
          <w:p w:rsidR="0030252D" w:rsidRPr="00023168" w:rsidRDefault="0030252D">
            <w:pPr>
              <w:rPr>
                <w:b/>
              </w:rPr>
            </w:pP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23168" w:rsidRDefault="0030252D">
            <w:pPr>
              <w:rPr>
                <w:b/>
              </w:rPr>
            </w:pPr>
            <w:r w:rsidRPr="00023168">
              <w:rPr>
                <w:b/>
              </w:rPr>
              <w:t>Начальник Управления</w:t>
            </w:r>
          </w:p>
          <w:p w:rsidR="0030252D" w:rsidRPr="00023168" w:rsidRDefault="0030252D">
            <w:pPr>
              <w:rPr>
                <w:b/>
                <w:highlight w:val="red"/>
              </w:rPr>
            </w:pPr>
            <w:r w:rsidRPr="00023168">
              <w:rPr>
                <w:b/>
              </w:rPr>
              <w:t>Минюста России по Саратовской области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23168" w:rsidRDefault="0030252D">
            <w:pPr>
              <w:jc w:val="center"/>
              <w:rPr>
                <w:b/>
              </w:rPr>
            </w:pPr>
            <w:r w:rsidRPr="00023168">
              <w:rPr>
                <w:b/>
              </w:rPr>
              <w:t>5</w:t>
            </w:r>
            <w:r>
              <w:rPr>
                <w:b/>
              </w:rPr>
              <w:t>17</w:t>
            </w:r>
            <w:r w:rsidRPr="00023168">
              <w:rPr>
                <w:b/>
              </w:rPr>
              <w:t xml:space="preserve"> </w:t>
            </w:r>
            <w:r>
              <w:rPr>
                <w:b/>
              </w:rPr>
              <w:t>66</w:t>
            </w:r>
            <w:r w:rsidRPr="00023168">
              <w:rPr>
                <w:b/>
              </w:rPr>
              <w:t>5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23168" w:rsidRDefault="0030252D">
            <w:pPr>
              <w:rPr>
                <w:b/>
              </w:rPr>
            </w:pPr>
            <w:r>
              <w:rPr>
                <w:b/>
              </w:rPr>
              <w:t>жилой дом 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23168" w:rsidRDefault="0030252D">
            <w:pPr>
              <w:rPr>
                <w:b/>
              </w:rPr>
            </w:pPr>
            <w:r>
              <w:rPr>
                <w:b/>
              </w:rPr>
              <w:t>265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23168" w:rsidRDefault="0030252D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23168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840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3B04B2" w:rsidRDefault="0030252D">
            <w:pPr>
              <w:rPr>
                <w:b/>
              </w:rPr>
            </w:pPr>
            <w:r w:rsidRPr="003B04B2">
              <w:rPr>
                <w:b/>
              </w:rPr>
              <w:t>Сметанин А.М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871A51" w:rsidRDefault="0030252D" w:rsidP="007F6376">
            <w:pPr>
              <w:rPr>
                <w:b/>
              </w:rPr>
            </w:pPr>
            <w:r w:rsidRPr="00871A51">
              <w:rPr>
                <w:b/>
              </w:rPr>
              <w:t>Заместитель начальника Управления</w:t>
            </w:r>
          </w:p>
          <w:p w:rsidR="0030252D" w:rsidRPr="00871A51" w:rsidRDefault="0030252D" w:rsidP="007F6376">
            <w:pPr>
              <w:rPr>
                <w:b/>
                <w:highlight w:val="red"/>
              </w:rPr>
            </w:pPr>
            <w:r w:rsidRPr="00871A51">
              <w:rPr>
                <w:b/>
              </w:rPr>
              <w:t>Минюста России по Саратовской области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871A51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409 985,92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65405C">
            <w:pPr>
              <w:rPr>
                <w:b/>
              </w:rPr>
            </w:pPr>
            <w:r>
              <w:rPr>
                <w:b/>
              </w:rPr>
              <w:t xml:space="preserve">земельный участок под гараж </w:t>
            </w:r>
          </w:p>
          <w:p w:rsidR="0030252D" w:rsidRPr="00871A51" w:rsidRDefault="0030252D" w:rsidP="0065405C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33</w:t>
            </w:r>
          </w:p>
          <w:p w:rsidR="0030252D" w:rsidRDefault="0030252D">
            <w:pPr>
              <w:rPr>
                <w:b/>
              </w:rPr>
            </w:pPr>
          </w:p>
          <w:p w:rsidR="0030252D" w:rsidRPr="00871A51" w:rsidRDefault="0030252D">
            <w:pPr>
              <w:rPr>
                <w:b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  <w:p w:rsidR="0030252D" w:rsidRDefault="0030252D">
            <w:pPr>
              <w:rPr>
                <w:b/>
              </w:rPr>
            </w:pPr>
          </w:p>
          <w:p w:rsidR="0030252D" w:rsidRPr="00871A51" w:rsidRDefault="0030252D">
            <w:pPr>
              <w:rPr>
                <w:b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 xml:space="preserve">а/м Мерседес Бенц С </w:t>
            </w:r>
          </w:p>
          <w:p w:rsidR="0030252D" w:rsidRPr="00871A51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</w:tr>
      <w:tr w:rsidR="0030252D" w:rsidTr="000051F9">
        <w:trPr>
          <w:gridBefore w:val="1"/>
          <w:wBefore w:w="6" w:type="dxa"/>
          <w:trHeight w:val="885"/>
        </w:trPr>
        <w:tc>
          <w:tcPr>
            <w:tcW w:w="21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Pr="003B04B2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Pr="00871A51" w:rsidRDefault="0030252D" w:rsidP="007F6376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  <w:p w:rsidR="0030252D" w:rsidRDefault="0030252D">
            <w:pPr>
              <w:rPr>
                <w:b/>
              </w:rPr>
            </w:pPr>
            <w:r>
              <w:rPr>
                <w:b/>
              </w:rPr>
              <w:t xml:space="preserve"> под гараж </w:t>
            </w:r>
          </w:p>
          <w:p w:rsidR="0030252D" w:rsidRDefault="0030252D" w:rsidP="00914929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25</w:t>
            </w:r>
          </w:p>
          <w:p w:rsidR="0030252D" w:rsidRDefault="0030252D">
            <w:pPr>
              <w:rPr>
                <w:b/>
              </w:rPr>
            </w:pPr>
          </w:p>
          <w:p w:rsidR="0030252D" w:rsidRDefault="0030252D" w:rsidP="0065405C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  <w:p w:rsidR="0030252D" w:rsidRDefault="0030252D">
            <w:pPr>
              <w:rPr>
                <w:b/>
              </w:rPr>
            </w:pPr>
          </w:p>
          <w:p w:rsidR="0030252D" w:rsidRDefault="0030252D" w:rsidP="0065405C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720"/>
        </w:trPr>
        <w:tc>
          <w:tcPr>
            <w:tcW w:w="21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Pr="003B04B2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Pr="00871A51" w:rsidRDefault="0030252D" w:rsidP="007F6376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 xml:space="preserve">земельный участок </w:t>
            </w:r>
          </w:p>
          <w:p w:rsidR="0030252D" w:rsidRDefault="0030252D">
            <w:pPr>
              <w:rPr>
                <w:b/>
              </w:rPr>
            </w:pPr>
            <w:r>
              <w:rPr>
                <w:b/>
              </w:rPr>
              <w:t xml:space="preserve">под гараж </w:t>
            </w:r>
          </w:p>
          <w:p w:rsidR="0030252D" w:rsidRDefault="0030252D" w:rsidP="00914929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24</w:t>
            </w:r>
          </w:p>
          <w:p w:rsidR="0030252D" w:rsidRDefault="0030252D">
            <w:pPr>
              <w:rPr>
                <w:b/>
              </w:rPr>
            </w:pPr>
          </w:p>
          <w:p w:rsidR="0030252D" w:rsidRDefault="0030252D" w:rsidP="0065405C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  <w:p w:rsidR="0030252D" w:rsidRDefault="0030252D">
            <w:pPr>
              <w:rPr>
                <w:b/>
              </w:rPr>
            </w:pPr>
          </w:p>
          <w:p w:rsidR="0030252D" w:rsidRDefault="0030252D" w:rsidP="0065405C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775"/>
        </w:trPr>
        <w:tc>
          <w:tcPr>
            <w:tcW w:w="21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Pr="003B04B2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Pr="00871A51" w:rsidRDefault="0030252D" w:rsidP="007F6376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right w:val="single" w:sz="4" w:space="0" w:color="auto"/>
            </w:tcBorders>
          </w:tcPr>
          <w:p w:rsidR="0030252D" w:rsidRDefault="0030252D" w:rsidP="0065405C">
            <w:pPr>
              <w:rPr>
                <w:b/>
              </w:rPr>
            </w:pPr>
            <w:r>
              <w:rPr>
                <w:b/>
              </w:rPr>
              <w:t xml:space="preserve">земельный участок </w:t>
            </w:r>
          </w:p>
          <w:p w:rsidR="0030252D" w:rsidRDefault="0030252D" w:rsidP="0065405C">
            <w:pPr>
              <w:rPr>
                <w:b/>
              </w:rPr>
            </w:pPr>
            <w:r>
              <w:rPr>
                <w:b/>
              </w:rPr>
              <w:t xml:space="preserve">под гараж </w:t>
            </w:r>
          </w:p>
          <w:p w:rsidR="0030252D" w:rsidRDefault="0030252D" w:rsidP="0065405C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26</w:t>
            </w:r>
          </w:p>
          <w:p w:rsidR="0030252D" w:rsidRDefault="0030252D" w:rsidP="0065405C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  <w:p w:rsidR="0030252D" w:rsidRDefault="0030252D" w:rsidP="0065405C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525"/>
        </w:trPr>
        <w:tc>
          <w:tcPr>
            <w:tcW w:w="21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Pr="003B04B2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Pr="00871A51" w:rsidRDefault="0030252D" w:rsidP="007F6376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65405C">
            <w:pPr>
              <w:rPr>
                <w:b/>
              </w:rPr>
            </w:pPr>
            <w:r>
              <w:rPr>
                <w:b/>
              </w:rPr>
              <w:t xml:space="preserve">квартира </w:t>
            </w:r>
          </w:p>
          <w:p w:rsidR="0030252D" w:rsidRDefault="0030252D" w:rsidP="0065405C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65</w:t>
            </w:r>
          </w:p>
          <w:p w:rsidR="0030252D" w:rsidRDefault="0030252D" w:rsidP="0065405C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  <w:p w:rsidR="0030252D" w:rsidRDefault="0030252D" w:rsidP="0065405C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510"/>
        </w:trPr>
        <w:tc>
          <w:tcPr>
            <w:tcW w:w="21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Pr="003B04B2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Pr="00871A51" w:rsidRDefault="0030252D" w:rsidP="007F6376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м/м в ГСК</w:t>
            </w:r>
          </w:p>
          <w:p w:rsidR="0030252D" w:rsidRDefault="0030252D" w:rsidP="0065405C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22,5</w:t>
            </w:r>
          </w:p>
          <w:p w:rsidR="0030252D" w:rsidRDefault="0030252D" w:rsidP="0065405C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  <w:p w:rsidR="0030252D" w:rsidRDefault="0030252D" w:rsidP="0065405C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480"/>
        </w:trPr>
        <w:tc>
          <w:tcPr>
            <w:tcW w:w="21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Pr="003B04B2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Pr="00871A51" w:rsidRDefault="0030252D" w:rsidP="007F6376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871A51">
            <w:pPr>
              <w:rPr>
                <w:b/>
              </w:rPr>
            </w:pPr>
            <w:r>
              <w:rPr>
                <w:b/>
              </w:rPr>
              <w:t>м/м в ГСК</w:t>
            </w:r>
          </w:p>
          <w:p w:rsidR="0030252D" w:rsidRDefault="0030252D" w:rsidP="00871A51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22,9</w:t>
            </w:r>
          </w:p>
          <w:p w:rsidR="0030252D" w:rsidRDefault="0030252D" w:rsidP="0065405C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  <w:p w:rsidR="0030252D" w:rsidRDefault="0030252D" w:rsidP="0065405C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465"/>
        </w:trPr>
        <w:tc>
          <w:tcPr>
            <w:tcW w:w="21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Pr="003B04B2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Pr="00871A51" w:rsidRDefault="0030252D" w:rsidP="007F6376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871A51">
            <w:pPr>
              <w:rPr>
                <w:b/>
              </w:rPr>
            </w:pPr>
            <w:r>
              <w:rPr>
                <w:b/>
              </w:rPr>
              <w:t>м/м в ГСК</w:t>
            </w:r>
          </w:p>
          <w:p w:rsidR="0030252D" w:rsidRDefault="0030252D" w:rsidP="00871A51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22,6</w:t>
            </w:r>
          </w:p>
          <w:p w:rsidR="0030252D" w:rsidRDefault="0030252D" w:rsidP="0065405C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  <w:p w:rsidR="0030252D" w:rsidRDefault="0030252D" w:rsidP="0065405C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562"/>
        </w:trPr>
        <w:tc>
          <w:tcPr>
            <w:tcW w:w="2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B04B2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Pr="00871A51" w:rsidRDefault="0030252D" w:rsidP="007F6376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871A51">
            <w:pPr>
              <w:rPr>
                <w:b/>
              </w:rPr>
            </w:pPr>
            <w:r>
              <w:rPr>
                <w:b/>
              </w:rPr>
              <w:t>м/м в ГСК</w:t>
            </w:r>
          </w:p>
          <w:p w:rsidR="0030252D" w:rsidRDefault="0030252D" w:rsidP="00871A51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23,5</w:t>
            </w:r>
          </w:p>
          <w:p w:rsidR="0030252D" w:rsidRDefault="0030252D" w:rsidP="0065405C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65405C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523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B04B2" w:rsidRDefault="0030252D">
            <w:pPr>
              <w:rPr>
                <w:b/>
              </w:rPr>
            </w:pPr>
            <w:r>
              <w:rPr>
                <w:b/>
              </w:rPr>
              <w:t>Сын</w:t>
            </w:r>
          </w:p>
        </w:tc>
        <w:tc>
          <w:tcPr>
            <w:tcW w:w="3059" w:type="dxa"/>
            <w:tcBorders>
              <w:left w:val="single" w:sz="4" w:space="0" w:color="auto"/>
              <w:right w:val="single" w:sz="4" w:space="0" w:color="auto"/>
            </w:tcBorders>
          </w:tcPr>
          <w:p w:rsidR="0030252D" w:rsidRPr="00871A51" w:rsidRDefault="0030252D" w:rsidP="007F6376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6938A8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531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Дочь</w:t>
            </w:r>
          </w:p>
        </w:tc>
        <w:tc>
          <w:tcPr>
            <w:tcW w:w="3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871A51" w:rsidRDefault="0030252D" w:rsidP="007F6376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6938A8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529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B04B2" w:rsidRDefault="0030252D">
            <w:pPr>
              <w:rPr>
                <w:b/>
              </w:rPr>
            </w:pPr>
            <w:r>
              <w:rPr>
                <w:b/>
              </w:rPr>
              <w:t>Кичкина Н.К.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0F7460" w:rsidRDefault="0030252D" w:rsidP="003B04B2">
            <w:pPr>
              <w:rPr>
                <w:b/>
              </w:rPr>
            </w:pPr>
            <w:r w:rsidRPr="000F7460">
              <w:rPr>
                <w:b/>
              </w:rPr>
              <w:t>Заместитель начальника Управления</w:t>
            </w:r>
          </w:p>
          <w:p w:rsidR="0030252D" w:rsidRPr="000F7460" w:rsidRDefault="0030252D" w:rsidP="003B04B2">
            <w:pPr>
              <w:rPr>
                <w:b/>
              </w:rPr>
            </w:pPr>
            <w:r w:rsidRPr="000F7460">
              <w:rPr>
                <w:b/>
              </w:rPr>
              <w:t>Минюста России по Саратовской области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F7460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544 534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F7460" w:rsidRDefault="0030252D">
            <w:pPr>
              <w:rPr>
                <w:b/>
                <w:color w:val="000000"/>
              </w:rPr>
            </w:pPr>
            <w:r w:rsidRPr="000F7460">
              <w:rPr>
                <w:b/>
                <w:color w:val="000000"/>
              </w:rPr>
              <w:t xml:space="preserve">квартира </w:t>
            </w:r>
          </w:p>
          <w:p w:rsidR="0030252D" w:rsidRPr="000F7460" w:rsidRDefault="0030252D">
            <w:pPr>
              <w:rPr>
                <w:b/>
                <w:color w:val="000000"/>
              </w:rPr>
            </w:pPr>
            <w:r w:rsidRPr="000F7460">
              <w:rPr>
                <w:b/>
                <w:color w:val="000000"/>
              </w:rPr>
              <w:t>(</w:t>
            </w:r>
            <w:r>
              <w:rPr>
                <w:b/>
                <w:color w:val="000000"/>
              </w:rPr>
              <w:t>пользование</w:t>
            </w:r>
            <w:r w:rsidRPr="000F7460">
              <w:rPr>
                <w:b/>
                <w:color w:val="000000"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F7460" w:rsidRDefault="003025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45,1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F7460" w:rsidRDefault="0030252D">
            <w:pPr>
              <w:rPr>
                <w:b/>
                <w:color w:val="000000"/>
              </w:rPr>
            </w:pPr>
            <w:r w:rsidRPr="000F7460">
              <w:rPr>
                <w:b/>
                <w:color w:val="000000"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ВАЗ 21074</w:t>
            </w:r>
          </w:p>
          <w:p w:rsidR="0030252D" w:rsidRPr="000F7460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</w:tr>
      <w:tr w:rsidR="0030252D" w:rsidTr="000051F9">
        <w:trPr>
          <w:gridBefore w:val="1"/>
          <w:wBefore w:w="6" w:type="dxa"/>
          <w:trHeight w:val="489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Дочь</w:t>
            </w:r>
          </w:p>
        </w:tc>
        <w:tc>
          <w:tcPr>
            <w:tcW w:w="3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F7460" w:rsidRDefault="0030252D" w:rsidP="003B04B2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F7460" w:rsidRDefault="0030252D" w:rsidP="00FF04F6">
            <w:pPr>
              <w:rPr>
                <w:b/>
                <w:color w:val="000000"/>
              </w:rPr>
            </w:pPr>
            <w:r w:rsidRPr="000F7460">
              <w:rPr>
                <w:b/>
                <w:color w:val="000000"/>
              </w:rPr>
              <w:t xml:space="preserve">квартира </w:t>
            </w:r>
          </w:p>
          <w:p w:rsidR="0030252D" w:rsidRPr="000F7460" w:rsidRDefault="0030252D" w:rsidP="00FF04F6">
            <w:pPr>
              <w:rPr>
                <w:b/>
                <w:color w:val="000000"/>
              </w:rPr>
            </w:pPr>
            <w:r w:rsidRPr="000F7460">
              <w:rPr>
                <w:b/>
                <w:color w:val="000000"/>
              </w:rPr>
              <w:t>(</w:t>
            </w:r>
            <w:r>
              <w:rPr>
                <w:b/>
                <w:color w:val="000000"/>
              </w:rPr>
              <w:t>пользование</w:t>
            </w:r>
            <w:r w:rsidRPr="000F7460">
              <w:rPr>
                <w:b/>
                <w:color w:val="000000"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F7460" w:rsidRDefault="0030252D" w:rsidP="00FF04F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45,1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F7460" w:rsidRDefault="0030252D" w:rsidP="00FF04F6">
            <w:pPr>
              <w:rPr>
                <w:b/>
                <w:color w:val="000000"/>
              </w:rPr>
            </w:pPr>
            <w:r w:rsidRPr="000F7460">
              <w:rPr>
                <w:b/>
                <w:color w:val="000000"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203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E74A0" w:rsidRDefault="0030252D">
            <w:pPr>
              <w:rPr>
                <w:b/>
                <w:color w:val="000000"/>
              </w:rPr>
            </w:pPr>
            <w:r w:rsidRPr="00AE74A0">
              <w:rPr>
                <w:b/>
                <w:color w:val="000000"/>
              </w:rPr>
              <w:t>Романова О.В.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E74A0" w:rsidRDefault="0030252D">
            <w:pPr>
              <w:rPr>
                <w:b/>
                <w:color w:val="000000"/>
              </w:rPr>
            </w:pPr>
            <w:r w:rsidRPr="00AE74A0">
              <w:rPr>
                <w:b/>
                <w:color w:val="000000"/>
              </w:rPr>
              <w:t xml:space="preserve">Начальник </w:t>
            </w:r>
          </w:p>
          <w:p w:rsidR="0030252D" w:rsidRPr="00AE74A0" w:rsidRDefault="0030252D">
            <w:pPr>
              <w:rPr>
                <w:b/>
                <w:color w:val="000000"/>
              </w:rPr>
            </w:pPr>
            <w:r w:rsidRPr="00AE74A0">
              <w:rPr>
                <w:b/>
                <w:color w:val="000000"/>
              </w:rPr>
              <w:t>Управления Минюста России по Республике Саха (Якутия)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E74A0" w:rsidRDefault="0030252D">
            <w:pPr>
              <w:jc w:val="center"/>
              <w:rPr>
                <w:b/>
                <w:color w:val="000000"/>
              </w:rPr>
            </w:pPr>
            <w:r w:rsidRPr="00AE74A0">
              <w:rPr>
                <w:b/>
                <w:color w:val="000000"/>
              </w:rPr>
              <w:t>1 </w:t>
            </w:r>
            <w:r>
              <w:rPr>
                <w:b/>
                <w:color w:val="000000"/>
              </w:rPr>
              <w:t>515</w:t>
            </w:r>
            <w:r>
              <w:rPr>
                <w:b/>
                <w:color w:val="000000"/>
                <w:lang w:val="en-US"/>
              </w:rPr>
              <w:t> </w:t>
            </w:r>
            <w:r>
              <w:rPr>
                <w:b/>
                <w:color w:val="000000"/>
              </w:rPr>
              <w:t>198,95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E74A0" w:rsidRDefault="0030252D" w:rsidP="00AE74A0">
            <w:pPr>
              <w:rPr>
                <w:b/>
                <w:color w:val="000000"/>
              </w:rPr>
            </w:pPr>
            <w:r w:rsidRPr="00AE74A0">
              <w:rPr>
                <w:b/>
                <w:color w:val="000000"/>
              </w:rPr>
              <w:t xml:space="preserve">квартира </w:t>
            </w:r>
          </w:p>
          <w:p w:rsidR="0030252D" w:rsidRPr="00AE74A0" w:rsidRDefault="0030252D" w:rsidP="00AE74A0">
            <w:pPr>
              <w:rPr>
                <w:b/>
                <w:color w:val="000000"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E74A0" w:rsidRDefault="003025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E74A0" w:rsidRDefault="003025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E74A0" w:rsidRDefault="003025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–</w:t>
            </w:r>
          </w:p>
          <w:p w:rsidR="0030252D" w:rsidRPr="00AE74A0" w:rsidRDefault="0030252D">
            <w:pPr>
              <w:rPr>
                <w:b/>
                <w:color w:val="000000"/>
              </w:rPr>
            </w:pPr>
          </w:p>
        </w:tc>
      </w:tr>
      <w:tr w:rsidR="0030252D" w:rsidTr="000051F9">
        <w:trPr>
          <w:gridBefore w:val="1"/>
          <w:wBefore w:w="6" w:type="dxa"/>
          <w:trHeight w:val="203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E74A0" w:rsidRDefault="0030252D">
            <w:pPr>
              <w:rPr>
                <w:b/>
                <w:color w:val="000000"/>
              </w:rPr>
            </w:pPr>
            <w:r w:rsidRPr="00AE74A0">
              <w:rPr>
                <w:b/>
                <w:color w:val="000000"/>
              </w:rPr>
              <w:t>Дочь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E74A0" w:rsidRDefault="0030252D">
            <w:pPr>
              <w:rPr>
                <w:b/>
                <w:color w:val="000000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E74A0" w:rsidRDefault="003025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E74A0" w:rsidRDefault="0030252D" w:rsidP="00421AA0">
            <w:pPr>
              <w:rPr>
                <w:b/>
                <w:color w:val="000000"/>
              </w:rPr>
            </w:pPr>
            <w:r w:rsidRPr="00AE74A0">
              <w:rPr>
                <w:b/>
                <w:color w:val="000000"/>
              </w:rPr>
              <w:t xml:space="preserve">квартира </w:t>
            </w:r>
          </w:p>
          <w:p w:rsidR="0030252D" w:rsidRPr="00AE74A0" w:rsidRDefault="0030252D" w:rsidP="00421AA0">
            <w:pPr>
              <w:rPr>
                <w:b/>
                <w:color w:val="000000"/>
              </w:rPr>
            </w:pPr>
            <w:r w:rsidRPr="00AE74A0">
              <w:rPr>
                <w:b/>
                <w:color w:val="000000"/>
              </w:rPr>
              <w:t>(</w:t>
            </w:r>
            <w:r>
              <w:rPr>
                <w:b/>
                <w:color w:val="000000"/>
              </w:rPr>
              <w:t>пользование</w:t>
            </w:r>
            <w:r w:rsidRPr="00AE74A0">
              <w:rPr>
                <w:b/>
                <w:color w:val="000000"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E74A0" w:rsidRDefault="0030252D" w:rsidP="00421AA0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E74A0" w:rsidRDefault="0030252D">
            <w:pPr>
              <w:rPr>
                <w:b/>
                <w:color w:val="000000"/>
              </w:rPr>
            </w:pPr>
            <w:r w:rsidRPr="00AE74A0">
              <w:rPr>
                <w:b/>
                <w:color w:val="000000"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E74A0" w:rsidRDefault="003025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698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21AA0" w:rsidRDefault="0030252D">
            <w:pPr>
              <w:rPr>
                <w:b/>
                <w:color w:val="000000"/>
              </w:rPr>
            </w:pPr>
            <w:r w:rsidRPr="00421AA0">
              <w:rPr>
                <w:b/>
                <w:color w:val="000000"/>
              </w:rPr>
              <w:t>Никифоров А.А.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21AA0" w:rsidRDefault="0030252D">
            <w:pPr>
              <w:rPr>
                <w:b/>
                <w:color w:val="000000"/>
              </w:rPr>
            </w:pPr>
            <w:r w:rsidRPr="00421AA0">
              <w:rPr>
                <w:b/>
                <w:color w:val="000000"/>
              </w:rPr>
              <w:t xml:space="preserve">Заместитель начальника </w:t>
            </w:r>
          </w:p>
          <w:p w:rsidR="0030252D" w:rsidRPr="00421AA0" w:rsidRDefault="0030252D">
            <w:pPr>
              <w:rPr>
                <w:b/>
                <w:color w:val="000000"/>
              </w:rPr>
            </w:pPr>
            <w:r w:rsidRPr="00421AA0">
              <w:rPr>
                <w:b/>
                <w:color w:val="000000"/>
              </w:rPr>
              <w:t>Управления Минюста России по Республике Саха (Якутия)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21AA0" w:rsidRDefault="0030252D">
            <w:pPr>
              <w:jc w:val="center"/>
              <w:rPr>
                <w:b/>
                <w:color w:val="000000"/>
              </w:rPr>
            </w:pPr>
            <w:r w:rsidRPr="00421AA0">
              <w:rPr>
                <w:b/>
                <w:color w:val="000000"/>
                <w:lang w:val="en-US"/>
              </w:rPr>
              <w:t>1 </w:t>
            </w:r>
            <w:r>
              <w:rPr>
                <w:b/>
                <w:color w:val="000000"/>
              </w:rPr>
              <w:t>285</w:t>
            </w:r>
            <w:r>
              <w:rPr>
                <w:b/>
                <w:color w:val="000000"/>
                <w:lang w:val="en-US"/>
              </w:rPr>
              <w:t> </w:t>
            </w:r>
            <w:r w:rsidRPr="00421AA0">
              <w:rPr>
                <w:b/>
                <w:color w:val="000000"/>
                <w:lang w:val="en-US"/>
              </w:rPr>
              <w:t>6</w:t>
            </w:r>
            <w:r>
              <w:rPr>
                <w:b/>
                <w:color w:val="000000"/>
              </w:rPr>
              <w:t>3</w:t>
            </w:r>
            <w:r w:rsidRPr="00421AA0">
              <w:rPr>
                <w:b/>
                <w:color w:val="000000"/>
                <w:lang w:val="en-US"/>
              </w:rPr>
              <w:t>3</w:t>
            </w:r>
            <w:r>
              <w:rPr>
                <w:b/>
                <w:color w:val="000000"/>
              </w:rPr>
              <w:t>,77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21AA0" w:rsidRDefault="0030252D">
            <w:pPr>
              <w:rPr>
                <w:b/>
                <w:color w:val="000000"/>
              </w:rPr>
            </w:pPr>
            <w:r w:rsidRPr="00421AA0">
              <w:rPr>
                <w:b/>
                <w:color w:val="000000"/>
              </w:rPr>
              <w:t>квартира</w:t>
            </w:r>
          </w:p>
          <w:p w:rsidR="0030252D" w:rsidRPr="00421AA0" w:rsidRDefault="0030252D">
            <w:pPr>
              <w:rPr>
                <w:b/>
                <w:color w:val="000000"/>
              </w:rPr>
            </w:pPr>
            <w:r w:rsidRPr="00421AA0">
              <w:rPr>
                <w:b/>
                <w:color w:val="000000"/>
              </w:rPr>
              <w:t>(</w:t>
            </w:r>
            <w:r>
              <w:rPr>
                <w:b/>
                <w:color w:val="000000"/>
              </w:rPr>
              <w:t>совместная</w:t>
            </w:r>
            <w:r w:rsidRPr="00421AA0">
              <w:rPr>
                <w:b/>
                <w:color w:val="000000"/>
              </w:rPr>
              <w:t xml:space="preserve"> собственность)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21AA0" w:rsidRDefault="0030252D">
            <w:pPr>
              <w:rPr>
                <w:b/>
                <w:color w:val="000000"/>
              </w:rPr>
            </w:pPr>
            <w:r w:rsidRPr="00421AA0">
              <w:rPr>
                <w:b/>
                <w:color w:val="000000"/>
              </w:rPr>
              <w:t>67,4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21AA0" w:rsidRDefault="0030252D">
            <w:pPr>
              <w:rPr>
                <w:b/>
                <w:color w:val="000000"/>
              </w:rPr>
            </w:pPr>
            <w:r w:rsidRPr="00421AA0">
              <w:rPr>
                <w:b/>
                <w:color w:val="000000"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21AA0" w:rsidRDefault="003025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90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421AA0" w:rsidRDefault="0030252D">
            <w:pPr>
              <w:rPr>
                <w:b/>
                <w:color w:val="000000"/>
              </w:rPr>
            </w:pPr>
            <w:r w:rsidRPr="00421AA0">
              <w:rPr>
                <w:b/>
                <w:color w:val="000000"/>
              </w:rPr>
              <w:t>Супруга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421AA0" w:rsidRDefault="0030252D">
            <w:pPr>
              <w:rPr>
                <w:b/>
                <w:color w:val="000000"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421AA0" w:rsidRDefault="003025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816</w:t>
            </w:r>
            <w:r>
              <w:rPr>
                <w:b/>
                <w:color w:val="000000"/>
                <w:lang w:val="en-US"/>
              </w:rPr>
              <w:t> </w:t>
            </w:r>
            <w:r>
              <w:rPr>
                <w:b/>
                <w:color w:val="000000"/>
              </w:rPr>
              <w:t>693,84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421AA0" w:rsidRDefault="0030252D">
            <w:pPr>
              <w:rPr>
                <w:b/>
                <w:color w:val="000000"/>
              </w:rPr>
            </w:pPr>
            <w:r w:rsidRPr="00421AA0">
              <w:rPr>
                <w:b/>
                <w:color w:val="000000"/>
              </w:rPr>
              <w:t>земельный участок</w:t>
            </w:r>
          </w:p>
          <w:p w:rsidR="0030252D" w:rsidRPr="00421AA0" w:rsidRDefault="0030252D">
            <w:pPr>
              <w:rPr>
                <w:b/>
                <w:color w:val="000000"/>
              </w:rPr>
            </w:pPr>
            <w:r w:rsidRPr="00421AA0">
              <w:rPr>
                <w:b/>
                <w:color w:val="000000"/>
              </w:rPr>
              <w:t>(</w:t>
            </w:r>
            <w:r>
              <w:rPr>
                <w:b/>
                <w:color w:val="000000"/>
              </w:rPr>
              <w:t>индивидуальная)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421AA0" w:rsidRDefault="0030252D">
            <w:pPr>
              <w:rPr>
                <w:b/>
                <w:color w:val="000000"/>
              </w:rPr>
            </w:pPr>
            <w:r w:rsidRPr="00421AA0">
              <w:rPr>
                <w:b/>
                <w:color w:val="000000"/>
              </w:rPr>
              <w:t>600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421AA0" w:rsidRDefault="0030252D">
            <w:pPr>
              <w:rPr>
                <w:b/>
                <w:color w:val="000000"/>
              </w:rPr>
            </w:pPr>
            <w:r w:rsidRPr="00421AA0">
              <w:rPr>
                <w:b/>
                <w:color w:val="000000"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421AA0" w:rsidRDefault="003025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600"/>
        </w:trPr>
        <w:tc>
          <w:tcPr>
            <w:tcW w:w="21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421AA0" w:rsidRDefault="0030252D">
            <w:pPr>
              <w:rPr>
                <w:b/>
                <w:color w:val="000000"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421AA0" w:rsidRDefault="0030252D">
            <w:pPr>
              <w:rPr>
                <w:b/>
                <w:color w:val="000000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421AA0" w:rsidRDefault="0030252D">
            <w:pPr>
              <w:rPr>
                <w:b/>
                <w:color w:val="000000"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421AA0" w:rsidRDefault="0030252D" w:rsidP="00421AA0">
            <w:pPr>
              <w:rPr>
                <w:b/>
              </w:rPr>
            </w:pPr>
            <w:r w:rsidRPr="00421AA0">
              <w:rPr>
                <w:b/>
              </w:rPr>
              <w:t>квартира</w:t>
            </w:r>
          </w:p>
          <w:p w:rsidR="0030252D" w:rsidRPr="00421AA0" w:rsidRDefault="0030252D" w:rsidP="00421AA0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421AA0">
            <w:pPr>
              <w:rPr>
                <w:b/>
              </w:rPr>
            </w:pPr>
            <w:r w:rsidRPr="00421AA0">
              <w:rPr>
                <w:b/>
              </w:rPr>
              <w:t>67,4</w:t>
            </w:r>
          </w:p>
          <w:p w:rsidR="0030252D" w:rsidRPr="00421AA0" w:rsidRDefault="0030252D" w:rsidP="00421AA0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421AA0">
            <w:pPr>
              <w:rPr>
                <w:b/>
              </w:rPr>
            </w:pPr>
            <w:r w:rsidRPr="00421AA0">
              <w:rPr>
                <w:b/>
              </w:rPr>
              <w:t>Россия</w:t>
            </w:r>
          </w:p>
          <w:p w:rsidR="0030252D" w:rsidRPr="00421AA0" w:rsidRDefault="0030252D" w:rsidP="00421AA0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421AA0" w:rsidRDefault="0030252D">
            <w:pPr>
              <w:rPr>
                <w:b/>
                <w:color w:val="000000"/>
              </w:rPr>
            </w:pPr>
          </w:p>
        </w:tc>
      </w:tr>
      <w:tr w:rsidR="0030252D" w:rsidTr="000051F9">
        <w:trPr>
          <w:gridBefore w:val="1"/>
          <w:wBefore w:w="6" w:type="dxa"/>
          <w:trHeight w:val="495"/>
        </w:trPr>
        <w:tc>
          <w:tcPr>
            <w:tcW w:w="2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421AA0" w:rsidRDefault="0030252D">
            <w:pPr>
              <w:rPr>
                <w:b/>
                <w:color w:val="000000"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421AA0" w:rsidRDefault="0030252D">
            <w:pPr>
              <w:rPr>
                <w:b/>
                <w:color w:val="000000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421AA0" w:rsidRDefault="0030252D">
            <w:pPr>
              <w:rPr>
                <w:b/>
                <w:color w:val="000000"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21AA0" w:rsidRDefault="0030252D" w:rsidP="00421AA0">
            <w:pPr>
              <w:rPr>
                <w:b/>
              </w:rPr>
            </w:pPr>
            <w:r>
              <w:rPr>
                <w:b/>
              </w:rPr>
              <w:t>дачный дом 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21AA0" w:rsidRDefault="0030252D" w:rsidP="00421AA0">
            <w:pPr>
              <w:rPr>
                <w:b/>
              </w:rPr>
            </w:pPr>
            <w:r>
              <w:rPr>
                <w:b/>
              </w:rPr>
              <w:t>27,7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21AA0" w:rsidRDefault="0030252D" w:rsidP="00421AA0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421AA0" w:rsidRDefault="0030252D">
            <w:pPr>
              <w:rPr>
                <w:b/>
                <w:color w:val="000000"/>
              </w:rPr>
            </w:pPr>
          </w:p>
        </w:tc>
      </w:tr>
      <w:tr w:rsidR="0030252D" w:rsidTr="000051F9">
        <w:trPr>
          <w:gridBefore w:val="1"/>
          <w:wBefore w:w="6" w:type="dxa"/>
          <w:trHeight w:val="159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21AA0" w:rsidRDefault="0030252D">
            <w:pPr>
              <w:rPr>
                <w:b/>
                <w:color w:val="000000"/>
              </w:rPr>
            </w:pPr>
            <w:r w:rsidRPr="00421AA0">
              <w:rPr>
                <w:b/>
                <w:color w:val="000000"/>
              </w:rPr>
              <w:t xml:space="preserve">Дочь 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421AA0" w:rsidRDefault="0030252D">
            <w:pPr>
              <w:rPr>
                <w:b/>
                <w:color w:val="000000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83A23" w:rsidRDefault="003025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21AA0" w:rsidRDefault="0030252D" w:rsidP="00421AA0">
            <w:pPr>
              <w:rPr>
                <w:b/>
              </w:rPr>
            </w:pPr>
            <w:r w:rsidRPr="00421AA0">
              <w:rPr>
                <w:b/>
              </w:rPr>
              <w:t>квартира</w:t>
            </w:r>
          </w:p>
          <w:p w:rsidR="0030252D" w:rsidRPr="00421AA0" w:rsidRDefault="0030252D" w:rsidP="00421AA0">
            <w:pPr>
              <w:rPr>
                <w:b/>
              </w:rPr>
            </w:pPr>
            <w:r w:rsidRPr="00421AA0">
              <w:rPr>
                <w:b/>
              </w:rPr>
              <w:t>(</w:t>
            </w:r>
            <w:r>
              <w:rPr>
                <w:b/>
              </w:rPr>
              <w:t>пользование</w:t>
            </w:r>
            <w:r w:rsidRPr="00421AA0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21AA0" w:rsidRDefault="0030252D" w:rsidP="00421AA0">
            <w:pPr>
              <w:rPr>
                <w:b/>
              </w:rPr>
            </w:pPr>
            <w:r w:rsidRPr="00421AA0">
              <w:rPr>
                <w:b/>
              </w:rPr>
              <w:t>67,4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21AA0" w:rsidRDefault="0030252D" w:rsidP="00421AA0">
            <w:pPr>
              <w:rPr>
                <w:b/>
              </w:rPr>
            </w:pPr>
            <w:r w:rsidRPr="00421AA0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21AA0" w:rsidRDefault="003025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159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21AA0" w:rsidRDefault="0030252D">
            <w:pPr>
              <w:rPr>
                <w:b/>
                <w:color w:val="000000"/>
              </w:rPr>
            </w:pPr>
            <w:r w:rsidRPr="00421AA0">
              <w:rPr>
                <w:b/>
                <w:color w:val="000000"/>
              </w:rPr>
              <w:t xml:space="preserve">Дочь 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421AA0" w:rsidRDefault="0030252D">
            <w:pPr>
              <w:rPr>
                <w:b/>
                <w:color w:val="000000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83A23" w:rsidRDefault="003025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21AA0" w:rsidRDefault="0030252D">
            <w:pPr>
              <w:rPr>
                <w:b/>
              </w:rPr>
            </w:pPr>
            <w:r w:rsidRPr="00421AA0">
              <w:rPr>
                <w:b/>
              </w:rPr>
              <w:t>квартира</w:t>
            </w:r>
          </w:p>
          <w:p w:rsidR="0030252D" w:rsidRPr="00421AA0" w:rsidRDefault="0030252D">
            <w:pPr>
              <w:rPr>
                <w:b/>
              </w:rPr>
            </w:pPr>
            <w:r w:rsidRPr="00421AA0">
              <w:rPr>
                <w:b/>
              </w:rPr>
              <w:t>(</w:t>
            </w:r>
            <w:r>
              <w:rPr>
                <w:b/>
              </w:rPr>
              <w:t>пользование</w:t>
            </w:r>
            <w:r w:rsidRPr="00421AA0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21AA0" w:rsidRDefault="0030252D">
            <w:pPr>
              <w:rPr>
                <w:b/>
              </w:rPr>
            </w:pPr>
            <w:r w:rsidRPr="00421AA0">
              <w:rPr>
                <w:b/>
              </w:rPr>
              <w:t>67,4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21AA0" w:rsidRDefault="0030252D">
            <w:pPr>
              <w:rPr>
                <w:b/>
              </w:rPr>
            </w:pPr>
            <w:r w:rsidRPr="00421AA0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21AA0" w:rsidRDefault="003025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345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D3C82" w:rsidRDefault="0030252D">
            <w:pPr>
              <w:rPr>
                <w:b/>
              </w:rPr>
            </w:pPr>
            <w:r w:rsidRPr="00ED3C82">
              <w:rPr>
                <w:b/>
              </w:rPr>
              <w:t>Ковальчук Л.В.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ED3C82" w:rsidRDefault="0030252D">
            <w:pPr>
              <w:rPr>
                <w:b/>
              </w:rPr>
            </w:pPr>
            <w:r w:rsidRPr="00ED3C82">
              <w:rPr>
                <w:b/>
              </w:rPr>
              <w:t xml:space="preserve">Начальник </w:t>
            </w:r>
          </w:p>
          <w:p w:rsidR="0030252D" w:rsidRPr="00ED3C82" w:rsidRDefault="0030252D">
            <w:pPr>
              <w:rPr>
                <w:b/>
              </w:rPr>
            </w:pPr>
            <w:r w:rsidRPr="00ED3C82">
              <w:rPr>
                <w:b/>
              </w:rPr>
              <w:t>Управления Минюста России по Сахалинской области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D3C82" w:rsidRDefault="0030252D">
            <w:pPr>
              <w:jc w:val="center"/>
              <w:rPr>
                <w:b/>
              </w:rPr>
            </w:pPr>
            <w:r w:rsidRPr="00ED3C82">
              <w:rPr>
                <w:b/>
              </w:rPr>
              <w:t>1 </w:t>
            </w:r>
            <w:r>
              <w:rPr>
                <w:b/>
              </w:rPr>
              <w:t>1</w:t>
            </w:r>
            <w:r w:rsidRPr="00ED3C82">
              <w:rPr>
                <w:b/>
              </w:rPr>
              <w:t>51 </w:t>
            </w:r>
            <w:r>
              <w:rPr>
                <w:b/>
              </w:rPr>
              <w:t>221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квартира</w:t>
            </w:r>
          </w:p>
          <w:p w:rsidR="0030252D" w:rsidRPr="00ED3C82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D3C82" w:rsidRDefault="0030252D">
            <w:pPr>
              <w:rPr>
                <w:b/>
              </w:rPr>
            </w:pPr>
            <w:r>
              <w:rPr>
                <w:b/>
              </w:rPr>
              <w:t>67,4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D3C82" w:rsidRDefault="0030252D">
            <w:pPr>
              <w:rPr>
                <w:b/>
              </w:rPr>
            </w:pPr>
            <w:r w:rsidRPr="00ED3C82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D3C82" w:rsidRDefault="0030252D">
            <w:pPr>
              <w:rPr>
                <w:b/>
              </w:rPr>
            </w:pPr>
            <w:r w:rsidRPr="00ED3C82">
              <w:rPr>
                <w:b/>
              </w:rPr>
              <w:t>а/м Исузу Форвард</w:t>
            </w:r>
          </w:p>
          <w:p w:rsidR="0030252D" w:rsidRPr="00ED3C82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</w:tr>
      <w:tr w:rsidR="0030252D" w:rsidTr="000051F9">
        <w:trPr>
          <w:gridBefore w:val="1"/>
          <w:wBefore w:w="6" w:type="dxa"/>
          <w:trHeight w:val="525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ED3C82" w:rsidRDefault="0030252D">
            <w:pPr>
              <w:rPr>
                <w:b/>
              </w:rPr>
            </w:pPr>
            <w:r w:rsidRPr="00ED3C82">
              <w:rPr>
                <w:b/>
              </w:rPr>
              <w:t>Супруг</w:t>
            </w: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ED3C82" w:rsidRDefault="0030252D">
            <w:pPr>
              <w:jc w:val="center"/>
              <w:rPr>
                <w:b/>
              </w:rPr>
            </w:pPr>
            <w:r w:rsidRPr="00ED3C82">
              <w:rPr>
                <w:b/>
              </w:rPr>
              <w:t>1</w:t>
            </w:r>
            <w:r>
              <w:rPr>
                <w:b/>
              </w:rPr>
              <w:t>22</w:t>
            </w:r>
            <w:r w:rsidRPr="00ED3C82">
              <w:rPr>
                <w:b/>
              </w:rPr>
              <w:t> </w:t>
            </w:r>
            <w:r>
              <w:rPr>
                <w:b/>
              </w:rPr>
              <w:t>686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F67E67">
            <w:pPr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  <w:p w:rsidR="0030252D" w:rsidRPr="00D81D0A" w:rsidRDefault="0030252D" w:rsidP="00F67E67">
            <w:pPr>
              <w:rPr>
                <w:b/>
              </w:rPr>
            </w:pPr>
            <w:r>
              <w:rPr>
                <w:b/>
              </w:rPr>
              <w:t>(пользование)</w:t>
            </w:r>
            <w:r w:rsidRPr="00D81D0A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F67E67">
            <w:pPr>
              <w:rPr>
                <w:b/>
              </w:rPr>
            </w:pPr>
            <w:r>
              <w:rPr>
                <w:b/>
              </w:rPr>
              <w:t>320</w:t>
            </w:r>
          </w:p>
          <w:p w:rsidR="0030252D" w:rsidRPr="00D81D0A" w:rsidRDefault="0030252D" w:rsidP="00F67E67">
            <w:pPr>
              <w:rPr>
                <w:b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D81D0A">
              <w:rPr>
                <w:b/>
              </w:rPr>
              <w:t>Россия</w:t>
            </w:r>
          </w:p>
          <w:p w:rsidR="0030252D" w:rsidRPr="00D81D0A" w:rsidRDefault="0030252D">
            <w:pPr>
              <w:rPr>
                <w:b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gridBefore w:val="1"/>
          <w:wBefore w:w="6" w:type="dxa"/>
          <w:trHeight w:val="570"/>
        </w:trPr>
        <w:tc>
          <w:tcPr>
            <w:tcW w:w="2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D3C82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D3C82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F67E67">
            <w:pPr>
              <w:rPr>
                <w:b/>
              </w:rPr>
            </w:pPr>
            <w:r>
              <w:rPr>
                <w:b/>
              </w:rPr>
              <w:t>квартира</w:t>
            </w:r>
          </w:p>
          <w:p w:rsidR="0030252D" w:rsidRDefault="0030252D" w:rsidP="00F67E67">
            <w:pPr>
              <w:rPr>
                <w:b/>
              </w:rPr>
            </w:pPr>
            <w:r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F67E67">
            <w:pPr>
              <w:rPr>
                <w:b/>
              </w:rPr>
            </w:pPr>
            <w:r>
              <w:rPr>
                <w:b/>
              </w:rPr>
              <w:t>67,4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D81D0A" w:rsidRDefault="0030252D" w:rsidP="0065405C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345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D81D0A" w:rsidRDefault="0030252D">
            <w:pPr>
              <w:rPr>
                <w:b/>
              </w:rPr>
            </w:pPr>
            <w:r w:rsidRPr="00D81D0A">
              <w:rPr>
                <w:b/>
              </w:rPr>
              <w:t>Никитина А.Е.</w:t>
            </w:r>
          </w:p>
          <w:p w:rsidR="0030252D" w:rsidRPr="00D81D0A" w:rsidRDefault="0030252D">
            <w:pPr>
              <w:rPr>
                <w:b/>
              </w:rPr>
            </w:pP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D81D0A" w:rsidRDefault="0030252D">
            <w:pPr>
              <w:rPr>
                <w:b/>
              </w:rPr>
            </w:pPr>
            <w:r w:rsidRPr="00D81D0A">
              <w:rPr>
                <w:b/>
              </w:rPr>
              <w:t xml:space="preserve">Заместитель начальника </w:t>
            </w:r>
          </w:p>
          <w:p w:rsidR="0030252D" w:rsidRPr="00D81D0A" w:rsidRDefault="0030252D">
            <w:pPr>
              <w:rPr>
                <w:b/>
              </w:rPr>
            </w:pPr>
            <w:r w:rsidRPr="00D81D0A">
              <w:rPr>
                <w:b/>
              </w:rPr>
              <w:t>Управления Минюста России по Сахалинской области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D81D0A">
            <w:pPr>
              <w:jc w:val="center"/>
              <w:rPr>
                <w:b/>
              </w:rPr>
            </w:pPr>
          </w:p>
          <w:p w:rsidR="0030252D" w:rsidRPr="00D81D0A" w:rsidRDefault="0030252D" w:rsidP="00D81D0A">
            <w:pPr>
              <w:jc w:val="center"/>
              <w:rPr>
                <w:b/>
              </w:rPr>
            </w:pPr>
            <w:r>
              <w:rPr>
                <w:b/>
              </w:rPr>
              <w:t>826 001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D81D0A" w:rsidRDefault="0030252D">
            <w:pPr>
              <w:rPr>
                <w:b/>
              </w:rPr>
            </w:pPr>
            <w:r w:rsidRPr="00D81D0A">
              <w:rPr>
                <w:b/>
              </w:rPr>
              <w:t>квартира</w:t>
            </w:r>
          </w:p>
          <w:p w:rsidR="0030252D" w:rsidRPr="00D81D0A" w:rsidRDefault="0030252D">
            <w:pPr>
              <w:rPr>
                <w:b/>
              </w:rPr>
            </w:pPr>
            <w:r w:rsidRPr="00D81D0A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D81D0A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D81D0A" w:rsidRDefault="0030252D" w:rsidP="00F67E67">
            <w:pPr>
              <w:rPr>
                <w:b/>
              </w:rPr>
            </w:pPr>
            <w:r w:rsidRPr="00D81D0A">
              <w:rPr>
                <w:b/>
              </w:rPr>
              <w:t>4</w:t>
            </w:r>
            <w:r>
              <w:rPr>
                <w:b/>
              </w:rPr>
              <w:t>7,8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D81D0A" w:rsidRDefault="0030252D">
            <w:pPr>
              <w:rPr>
                <w:b/>
              </w:rPr>
            </w:pPr>
            <w:r w:rsidRPr="00D81D0A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D81D0A" w:rsidRDefault="0030252D">
            <w:pPr>
              <w:rPr>
                <w:b/>
              </w:rPr>
            </w:pPr>
            <w:r w:rsidRPr="00D81D0A">
              <w:rPr>
                <w:b/>
              </w:rPr>
              <w:t>а/м Тойота Вольтс</w:t>
            </w:r>
          </w:p>
          <w:p w:rsidR="0030252D" w:rsidRPr="00D81D0A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</w:tr>
      <w:tr w:rsidR="0030252D" w:rsidTr="000051F9">
        <w:trPr>
          <w:gridBefore w:val="1"/>
          <w:wBefore w:w="6" w:type="dxa"/>
          <w:trHeight w:val="345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D81D0A" w:rsidRDefault="0030252D">
            <w:pPr>
              <w:rPr>
                <w:b/>
              </w:rPr>
            </w:pPr>
            <w:r w:rsidRPr="00D81D0A">
              <w:rPr>
                <w:b/>
              </w:rPr>
              <w:t>Супруг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D81D0A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D81D0A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80 730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D81D0A" w:rsidRDefault="0030252D">
            <w:pPr>
              <w:rPr>
                <w:b/>
              </w:rPr>
            </w:pPr>
            <w:r w:rsidRPr="00D81D0A">
              <w:rPr>
                <w:b/>
              </w:rPr>
              <w:t>квартира</w:t>
            </w:r>
          </w:p>
          <w:p w:rsidR="0030252D" w:rsidRPr="00D81D0A" w:rsidRDefault="0030252D">
            <w:pPr>
              <w:rPr>
                <w:b/>
              </w:rPr>
            </w:pPr>
            <w:r w:rsidRPr="00D81D0A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D81D0A" w:rsidRDefault="0030252D" w:rsidP="00F67E67">
            <w:pPr>
              <w:rPr>
                <w:b/>
              </w:rPr>
            </w:pPr>
            <w:r w:rsidRPr="00D81D0A">
              <w:rPr>
                <w:b/>
              </w:rPr>
              <w:t>4</w:t>
            </w:r>
            <w:r>
              <w:rPr>
                <w:b/>
              </w:rPr>
              <w:t>7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D81D0A" w:rsidRDefault="0030252D">
            <w:pPr>
              <w:rPr>
                <w:b/>
              </w:rPr>
            </w:pPr>
            <w:r w:rsidRPr="00D81D0A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D81D0A">
              <w:rPr>
                <w:b/>
              </w:rPr>
              <w:t xml:space="preserve">а/м </w:t>
            </w:r>
            <w:r w:rsidRPr="00D81D0A">
              <w:rPr>
                <w:b/>
                <w:lang w:val="en-US"/>
              </w:rPr>
              <w:t>Toyota</w:t>
            </w:r>
            <w:r w:rsidRPr="00D81D0A">
              <w:rPr>
                <w:b/>
              </w:rPr>
              <w:t xml:space="preserve"> </w:t>
            </w:r>
            <w:r w:rsidRPr="00D81D0A">
              <w:rPr>
                <w:b/>
                <w:lang w:val="en-US"/>
              </w:rPr>
              <w:t>Celica</w:t>
            </w:r>
          </w:p>
          <w:p w:rsidR="0030252D" w:rsidRPr="003E229C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  <w:p w:rsidR="0030252D" w:rsidRDefault="0030252D">
            <w:pPr>
              <w:rPr>
                <w:b/>
              </w:rPr>
            </w:pPr>
            <w:r w:rsidRPr="00D81D0A">
              <w:rPr>
                <w:b/>
              </w:rPr>
              <w:t>а/м Ниссан Атлас</w:t>
            </w:r>
          </w:p>
          <w:p w:rsidR="0030252D" w:rsidRPr="00D81D0A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</w:tr>
      <w:tr w:rsidR="0030252D" w:rsidTr="000051F9">
        <w:trPr>
          <w:gridBefore w:val="1"/>
          <w:wBefore w:w="6" w:type="dxa"/>
          <w:trHeight w:val="159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D81D0A" w:rsidRDefault="0030252D">
            <w:pPr>
              <w:rPr>
                <w:b/>
              </w:rPr>
            </w:pPr>
            <w:r w:rsidRPr="00D81D0A">
              <w:rPr>
                <w:b/>
              </w:rPr>
              <w:t xml:space="preserve">Сын 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D81D0A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83A23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D81D0A" w:rsidRDefault="0030252D">
            <w:pPr>
              <w:rPr>
                <w:b/>
              </w:rPr>
            </w:pPr>
            <w:r w:rsidRPr="00D81D0A">
              <w:rPr>
                <w:b/>
              </w:rPr>
              <w:t>квартира</w:t>
            </w:r>
          </w:p>
          <w:p w:rsidR="0030252D" w:rsidRPr="00D81D0A" w:rsidRDefault="0030252D">
            <w:pPr>
              <w:rPr>
                <w:b/>
              </w:rPr>
            </w:pPr>
            <w:r w:rsidRPr="00D81D0A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D81D0A" w:rsidRDefault="0030252D" w:rsidP="00E21B7F">
            <w:pPr>
              <w:rPr>
                <w:b/>
              </w:rPr>
            </w:pPr>
            <w:r w:rsidRPr="00D81D0A">
              <w:rPr>
                <w:b/>
              </w:rPr>
              <w:t>4</w:t>
            </w:r>
            <w:r>
              <w:rPr>
                <w:b/>
              </w:rPr>
              <w:t>7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D81D0A" w:rsidRDefault="0030252D">
            <w:pPr>
              <w:rPr>
                <w:b/>
              </w:rPr>
            </w:pPr>
            <w:r w:rsidRPr="00D81D0A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D81D0A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159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D81D0A" w:rsidRDefault="0030252D">
            <w:pPr>
              <w:rPr>
                <w:b/>
              </w:rPr>
            </w:pPr>
            <w:r>
              <w:rPr>
                <w:b/>
              </w:rPr>
              <w:t>Сын</w:t>
            </w:r>
          </w:p>
        </w:tc>
        <w:tc>
          <w:tcPr>
            <w:tcW w:w="3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D81D0A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D81D0A" w:rsidRDefault="0030252D" w:rsidP="008E26A4">
            <w:pPr>
              <w:rPr>
                <w:b/>
              </w:rPr>
            </w:pPr>
            <w:r w:rsidRPr="00D81D0A">
              <w:rPr>
                <w:b/>
              </w:rPr>
              <w:t>квартира</w:t>
            </w:r>
          </w:p>
          <w:p w:rsidR="0030252D" w:rsidRPr="00D81D0A" w:rsidRDefault="0030252D" w:rsidP="008E26A4">
            <w:pPr>
              <w:rPr>
                <w:b/>
              </w:rPr>
            </w:pPr>
            <w:r w:rsidRPr="00D81D0A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D81D0A" w:rsidRDefault="0030252D" w:rsidP="008E26A4">
            <w:pPr>
              <w:rPr>
                <w:b/>
              </w:rPr>
            </w:pPr>
            <w:r w:rsidRPr="00D81D0A">
              <w:rPr>
                <w:b/>
              </w:rPr>
              <w:t>4</w:t>
            </w:r>
            <w:r>
              <w:rPr>
                <w:b/>
              </w:rPr>
              <w:t>7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D81D0A" w:rsidRDefault="0030252D" w:rsidP="008E26A4">
            <w:pPr>
              <w:rPr>
                <w:b/>
              </w:rPr>
            </w:pPr>
            <w:r w:rsidRPr="00D81D0A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D81D0A" w:rsidRDefault="0030252D" w:rsidP="008E26A4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351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171E3" w:rsidRDefault="0030252D">
            <w:pPr>
              <w:rPr>
                <w:b/>
              </w:rPr>
            </w:pPr>
            <w:r w:rsidRPr="006171E3">
              <w:rPr>
                <w:b/>
              </w:rPr>
              <w:t>Вейс Н.Н.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171E3" w:rsidRDefault="0030252D">
            <w:pPr>
              <w:rPr>
                <w:b/>
              </w:rPr>
            </w:pPr>
            <w:r w:rsidRPr="006171E3">
              <w:rPr>
                <w:b/>
              </w:rPr>
              <w:t>Заместитель начальника Главного управления</w:t>
            </w:r>
          </w:p>
          <w:p w:rsidR="0030252D" w:rsidRPr="006171E3" w:rsidRDefault="0030252D">
            <w:pPr>
              <w:rPr>
                <w:b/>
                <w:highlight w:val="red"/>
              </w:rPr>
            </w:pPr>
            <w:r w:rsidRPr="006171E3">
              <w:rPr>
                <w:b/>
              </w:rPr>
              <w:t>Минюста России по Свердловской области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171E3" w:rsidRDefault="0030252D">
            <w:pPr>
              <w:jc w:val="center"/>
              <w:rPr>
                <w:b/>
              </w:rPr>
            </w:pPr>
            <w:r w:rsidRPr="006171E3">
              <w:rPr>
                <w:b/>
              </w:rPr>
              <w:t>481 364,</w:t>
            </w:r>
            <w:r>
              <w:rPr>
                <w:b/>
              </w:rPr>
              <w:t>31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6171E3" w:rsidRDefault="0030252D">
            <w:pPr>
              <w:rPr>
                <w:b/>
              </w:rPr>
            </w:pPr>
            <w:r w:rsidRPr="006171E3">
              <w:rPr>
                <w:b/>
              </w:rPr>
              <w:t>квартира</w:t>
            </w:r>
          </w:p>
          <w:p w:rsidR="0030252D" w:rsidRPr="006171E3" w:rsidRDefault="0030252D">
            <w:pPr>
              <w:rPr>
                <w:b/>
              </w:rPr>
            </w:pPr>
            <w:r w:rsidRPr="006171E3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6171E3" w:rsidRDefault="0030252D">
            <w:pPr>
              <w:rPr>
                <w:b/>
              </w:rPr>
            </w:pPr>
            <w:r w:rsidRPr="006171E3">
              <w:rPr>
                <w:b/>
              </w:rPr>
              <w:t>43,1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6171E3" w:rsidRDefault="0030252D">
            <w:pPr>
              <w:rPr>
                <w:b/>
              </w:rPr>
            </w:pPr>
            <w:r w:rsidRPr="006171E3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171E3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351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6171E3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6171E3" w:rsidRDefault="0030252D">
            <w:pPr>
              <w:rPr>
                <w:b/>
                <w:highlight w:val="red"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6171E3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171E3" w:rsidRDefault="0030252D">
            <w:pPr>
              <w:rPr>
                <w:b/>
              </w:rPr>
            </w:pPr>
            <w:r w:rsidRPr="006171E3">
              <w:rPr>
                <w:b/>
              </w:rPr>
              <w:t>квартира</w:t>
            </w:r>
          </w:p>
          <w:p w:rsidR="0030252D" w:rsidRPr="006171E3" w:rsidRDefault="0030252D">
            <w:pPr>
              <w:rPr>
                <w:b/>
              </w:rPr>
            </w:pPr>
            <w:r w:rsidRPr="006171E3">
              <w:rPr>
                <w:b/>
              </w:rPr>
              <w:t>(</w:t>
            </w:r>
            <w:r>
              <w:rPr>
                <w:b/>
              </w:rPr>
              <w:t>совместная</w:t>
            </w:r>
            <w:r w:rsidRPr="006171E3">
              <w:rPr>
                <w:b/>
              </w:rPr>
              <w:t xml:space="preserve"> собственность)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171E3" w:rsidRDefault="0030252D">
            <w:pPr>
              <w:rPr>
                <w:b/>
              </w:rPr>
            </w:pPr>
            <w:r w:rsidRPr="006171E3">
              <w:rPr>
                <w:b/>
              </w:rPr>
              <w:t>50,1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171E3" w:rsidRDefault="0030252D">
            <w:pPr>
              <w:rPr>
                <w:b/>
              </w:rPr>
            </w:pPr>
            <w:r w:rsidRPr="006171E3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6171E3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351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171E3" w:rsidRDefault="0030252D">
            <w:pPr>
              <w:rPr>
                <w:b/>
              </w:rPr>
            </w:pPr>
            <w:r w:rsidRPr="006171E3">
              <w:rPr>
                <w:b/>
              </w:rPr>
              <w:t>Супруг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6171E3" w:rsidRDefault="0030252D">
            <w:pPr>
              <w:rPr>
                <w:b/>
                <w:highlight w:val="red"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171E3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807</w:t>
            </w:r>
            <w:r w:rsidRPr="006171E3">
              <w:rPr>
                <w:b/>
              </w:rPr>
              <w:t> </w:t>
            </w:r>
            <w:r>
              <w:rPr>
                <w:b/>
              </w:rPr>
              <w:t>481</w:t>
            </w:r>
            <w:r w:rsidRPr="006171E3">
              <w:rPr>
                <w:b/>
              </w:rPr>
              <w:t>1,88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6171E3" w:rsidRDefault="0030252D">
            <w:pPr>
              <w:rPr>
                <w:b/>
              </w:rPr>
            </w:pPr>
            <w:r w:rsidRPr="006171E3">
              <w:rPr>
                <w:b/>
              </w:rPr>
              <w:t>квартира</w:t>
            </w:r>
          </w:p>
          <w:p w:rsidR="0030252D" w:rsidRPr="006171E3" w:rsidRDefault="0030252D">
            <w:pPr>
              <w:rPr>
                <w:b/>
              </w:rPr>
            </w:pPr>
            <w:r w:rsidRPr="006171E3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6171E3" w:rsidRDefault="0030252D">
            <w:pPr>
              <w:rPr>
                <w:b/>
              </w:rPr>
            </w:pPr>
            <w:r w:rsidRPr="006171E3">
              <w:rPr>
                <w:b/>
              </w:rPr>
              <w:t>43,1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6171E3" w:rsidRDefault="0030252D">
            <w:pPr>
              <w:rPr>
                <w:b/>
              </w:rPr>
            </w:pPr>
            <w:r w:rsidRPr="006171E3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171E3" w:rsidRDefault="0030252D">
            <w:pPr>
              <w:rPr>
                <w:b/>
              </w:rPr>
            </w:pPr>
            <w:r w:rsidRPr="006171E3">
              <w:rPr>
                <w:b/>
              </w:rPr>
              <w:t>а/м Опель Астра</w:t>
            </w:r>
          </w:p>
          <w:p w:rsidR="0030252D" w:rsidRPr="006171E3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</w:tr>
      <w:tr w:rsidR="0030252D" w:rsidTr="000051F9">
        <w:trPr>
          <w:gridBefore w:val="1"/>
          <w:wBefore w:w="6" w:type="dxa"/>
          <w:trHeight w:val="351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>
            <w:pPr>
              <w:rPr>
                <w:highlight w:val="red"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411B5" w:rsidRDefault="0030252D">
            <w:pPr>
              <w:rPr>
                <w:b/>
              </w:rPr>
            </w:pPr>
            <w:r w:rsidRPr="000411B5">
              <w:rPr>
                <w:b/>
              </w:rPr>
              <w:t>квартира (совместная собственность)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411B5" w:rsidRDefault="0030252D">
            <w:pPr>
              <w:rPr>
                <w:b/>
              </w:rPr>
            </w:pPr>
            <w:r w:rsidRPr="000411B5">
              <w:rPr>
                <w:b/>
              </w:rPr>
              <w:t>50,1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411B5" w:rsidRDefault="0030252D">
            <w:pPr>
              <w:rPr>
                <w:b/>
              </w:rPr>
            </w:pPr>
            <w:r w:rsidRPr="000411B5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351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411B5" w:rsidRDefault="0030252D">
            <w:pPr>
              <w:rPr>
                <w:b/>
              </w:rPr>
            </w:pPr>
            <w:r w:rsidRPr="000411B5">
              <w:rPr>
                <w:b/>
              </w:rPr>
              <w:t>Завьялова Л.В.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411B5" w:rsidRDefault="0030252D">
            <w:pPr>
              <w:rPr>
                <w:b/>
              </w:rPr>
            </w:pPr>
            <w:r w:rsidRPr="000411B5">
              <w:rPr>
                <w:b/>
              </w:rPr>
              <w:t>Заместитель начальника Главного управления</w:t>
            </w:r>
          </w:p>
          <w:p w:rsidR="0030252D" w:rsidRPr="000411B5" w:rsidRDefault="0030252D">
            <w:pPr>
              <w:rPr>
                <w:b/>
                <w:highlight w:val="red"/>
              </w:rPr>
            </w:pPr>
            <w:r w:rsidRPr="000411B5">
              <w:rPr>
                <w:b/>
              </w:rPr>
              <w:t>Минюста России по Свердловской области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411B5" w:rsidRDefault="0030252D">
            <w:pPr>
              <w:jc w:val="center"/>
              <w:rPr>
                <w:b/>
              </w:rPr>
            </w:pPr>
            <w:r w:rsidRPr="000411B5">
              <w:rPr>
                <w:b/>
              </w:rPr>
              <w:t>4</w:t>
            </w:r>
            <w:r>
              <w:rPr>
                <w:b/>
              </w:rPr>
              <w:t>70</w:t>
            </w:r>
            <w:r w:rsidRPr="000411B5">
              <w:rPr>
                <w:b/>
              </w:rPr>
              <w:t> </w:t>
            </w:r>
            <w:r>
              <w:rPr>
                <w:b/>
              </w:rPr>
              <w:t>301</w:t>
            </w:r>
            <w:r w:rsidRPr="000411B5">
              <w:rPr>
                <w:b/>
              </w:rPr>
              <w:t>,0</w:t>
            </w:r>
            <w:r>
              <w:rPr>
                <w:b/>
              </w:rPr>
              <w:t>1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0411B5" w:rsidRDefault="0030252D">
            <w:pPr>
              <w:rPr>
                <w:b/>
              </w:rPr>
            </w:pPr>
            <w:r w:rsidRPr="000411B5">
              <w:rPr>
                <w:b/>
              </w:rPr>
              <w:t>квартира</w:t>
            </w:r>
          </w:p>
          <w:p w:rsidR="0030252D" w:rsidRPr="000411B5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0411B5" w:rsidRDefault="0030252D">
            <w:pPr>
              <w:rPr>
                <w:b/>
              </w:rPr>
            </w:pPr>
            <w:r w:rsidRPr="000411B5">
              <w:rPr>
                <w:b/>
              </w:rPr>
              <w:t>155,8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0411B5" w:rsidRDefault="0030252D">
            <w:pPr>
              <w:rPr>
                <w:b/>
              </w:rPr>
            </w:pPr>
            <w:r w:rsidRPr="000411B5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90524" w:rsidRDefault="0030252D">
            <w:pPr>
              <w:rPr>
                <w:b/>
              </w:rPr>
            </w:pPr>
            <w:r w:rsidRPr="00B90524">
              <w:rPr>
                <w:b/>
              </w:rPr>
              <w:t>а/м ГАЗ 21</w:t>
            </w:r>
          </w:p>
          <w:p w:rsidR="0030252D" w:rsidRDefault="0030252D">
            <w:r>
              <w:rPr>
                <w:b/>
              </w:rPr>
              <w:t>(индивидуальная)</w:t>
            </w:r>
          </w:p>
        </w:tc>
      </w:tr>
      <w:tr w:rsidR="0030252D" w:rsidTr="000051F9">
        <w:trPr>
          <w:gridBefore w:val="1"/>
          <w:wBefore w:w="6" w:type="dxa"/>
          <w:trHeight w:val="351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0411B5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0411B5" w:rsidRDefault="0030252D">
            <w:pPr>
              <w:rPr>
                <w:b/>
                <w:highlight w:val="red"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0411B5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0411B5" w:rsidRDefault="0030252D">
            <w:pPr>
              <w:rPr>
                <w:b/>
              </w:rPr>
            </w:pPr>
            <w:r w:rsidRPr="000411B5">
              <w:rPr>
                <w:b/>
              </w:rPr>
              <w:t>квартира</w:t>
            </w:r>
          </w:p>
          <w:p w:rsidR="0030252D" w:rsidRPr="000411B5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0411B5" w:rsidRDefault="0030252D">
            <w:pPr>
              <w:rPr>
                <w:b/>
              </w:rPr>
            </w:pPr>
            <w:r w:rsidRPr="000411B5">
              <w:rPr>
                <w:b/>
              </w:rPr>
              <w:t>43,3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0411B5" w:rsidRDefault="0030252D">
            <w:pPr>
              <w:rPr>
                <w:b/>
              </w:rPr>
            </w:pPr>
            <w:r w:rsidRPr="000411B5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351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0411B5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0411B5" w:rsidRDefault="0030252D">
            <w:pPr>
              <w:rPr>
                <w:b/>
                <w:highlight w:val="red"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0411B5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0411B5" w:rsidRDefault="0030252D">
            <w:pPr>
              <w:rPr>
                <w:b/>
              </w:rPr>
            </w:pPr>
            <w:r w:rsidRPr="000411B5">
              <w:rPr>
                <w:b/>
              </w:rPr>
              <w:t>объект незавершенного строительства</w:t>
            </w:r>
          </w:p>
          <w:p w:rsidR="0030252D" w:rsidRPr="000411B5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0411B5" w:rsidRDefault="0030252D">
            <w:pPr>
              <w:rPr>
                <w:b/>
              </w:rPr>
            </w:pPr>
            <w:r w:rsidRPr="000411B5">
              <w:rPr>
                <w:b/>
              </w:rPr>
              <w:t>152,7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0411B5" w:rsidRDefault="0030252D">
            <w:pPr>
              <w:rPr>
                <w:b/>
              </w:rPr>
            </w:pPr>
            <w:r w:rsidRPr="000411B5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351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0411B5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0411B5" w:rsidRDefault="0030252D">
            <w:pPr>
              <w:rPr>
                <w:b/>
                <w:highlight w:val="red"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0411B5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0411B5" w:rsidRDefault="0030252D">
            <w:pPr>
              <w:rPr>
                <w:b/>
              </w:rPr>
            </w:pPr>
            <w:r w:rsidRPr="000411B5">
              <w:rPr>
                <w:b/>
              </w:rPr>
              <w:t>парковочное место</w:t>
            </w:r>
          </w:p>
          <w:p w:rsidR="0030252D" w:rsidRPr="000411B5" w:rsidRDefault="0030252D">
            <w:pPr>
              <w:rPr>
                <w:b/>
              </w:rPr>
            </w:pPr>
            <w:r w:rsidRPr="000411B5">
              <w:rPr>
                <w:b/>
              </w:rPr>
              <w:t>(долевая собственность, 1/197)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0411B5" w:rsidRDefault="0030252D">
            <w:pPr>
              <w:rPr>
                <w:b/>
              </w:rPr>
            </w:pPr>
            <w:r w:rsidRPr="000411B5">
              <w:rPr>
                <w:b/>
              </w:rPr>
              <w:t>6002,3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0411B5" w:rsidRDefault="0030252D">
            <w:pPr>
              <w:rPr>
                <w:b/>
              </w:rPr>
            </w:pPr>
            <w:r w:rsidRPr="000411B5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351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0411B5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0411B5" w:rsidRDefault="0030252D">
            <w:pPr>
              <w:rPr>
                <w:b/>
                <w:highlight w:val="red"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0411B5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411B5" w:rsidRDefault="0030252D">
            <w:pPr>
              <w:rPr>
                <w:b/>
              </w:rPr>
            </w:pPr>
            <w:r w:rsidRPr="000411B5">
              <w:rPr>
                <w:b/>
              </w:rPr>
              <w:t>парковочное место</w:t>
            </w:r>
          </w:p>
          <w:p w:rsidR="0030252D" w:rsidRPr="000411B5" w:rsidRDefault="0030252D">
            <w:pPr>
              <w:rPr>
                <w:b/>
              </w:rPr>
            </w:pPr>
            <w:r w:rsidRPr="000411B5">
              <w:rPr>
                <w:b/>
              </w:rPr>
              <w:t>(долевая собственность, 1/198)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411B5" w:rsidRDefault="0030252D">
            <w:pPr>
              <w:rPr>
                <w:b/>
              </w:rPr>
            </w:pPr>
            <w:r w:rsidRPr="000411B5">
              <w:rPr>
                <w:b/>
              </w:rPr>
              <w:t>6002,3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411B5" w:rsidRDefault="0030252D">
            <w:pPr>
              <w:rPr>
                <w:b/>
              </w:rPr>
            </w:pPr>
            <w:r w:rsidRPr="000411B5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351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>
            <w:pPr>
              <w:rPr>
                <w:highlight w:val="red"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90524" w:rsidRDefault="0030252D">
            <w:pPr>
              <w:rPr>
                <w:b/>
              </w:rPr>
            </w:pPr>
            <w:r w:rsidRPr="00B90524">
              <w:rPr>
                <w:b/>
              </w:rPr>
              <w:t>земельный участок (индивидуальная))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90524" w:rsidRDefault="0030252D">
            <w:pPr>
              <w:rPr>
                <w:b/>
              </w:rPr>
            </w:pPr>
            <w:r w:rsidRPr="00B90524">
              <w:rPr>
                <w:b/>
              </w:rPr>
              <w:t>1031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90524" w:rsidRDefault="0030252D">
            <w:pPr>
              <w:rPr>
                <w:b/>
              </w:rPr>
            </w:pPr>
            <w:r w:rsidRPr="00B90524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351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90524" w:rsidRDefault="0030252D">
            <w:pPr>
              <w:rPr>
                <w:b/>
              </w:rPr>
            </w:pPr>
            <w:r w:rsidRPr="00B90524">
              <w:rPr>
                <w:b/>
              </w:rPr>
              <w:t>Супруг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B90524" w:rsidRDefault="0030252D">
            <w:pPr>
              <w:rPr>
                <w:b/>
                <w:highlight w:val="red"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90524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520</w:t>
            </w:r>
            <w:r w:rsidRPr="00B90524">
              <w:rPr>
                <w:b/>
              </w:rPr>
              <w:t> 8</w:t>
            </w:r>
            <w:r>
              <w:rPr>
                <w:b/>
              </w:rPr>
              <w:t>60</w:t>
            </w:r>
            <w:r w:rsidRPr="00B90524">
              <w:rPr>
                <w:b/>
              </w:rPr>
              <w:t>,</w:t>
            </w:r>
            <w:r>
              <w:rPr>
                <w:b/>
              </w:rPr>
              <w:t>94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B90524" w:rsidRDefault="0030252D">
            <w:pPr>
              <w:rPr>
                <w:b/>
              </w:rPr>
            </w:pPr>
            <w:r w:rsidRPr="00B90524">
              <w:rPr>
                <w:b/>
              </w:rPr>
              <w:t>земельный участок</w:t>
            </w:r>
          </w:p>
          <w:p w:rsidR="0030252D" w:rsidRPr="00B90524" w:rsidRDefault="0030252D">
            <w:pPr>
              <w:rPr>
                <w:b/>
              </w:rPr>
            </w:pPr>
            <w:r w:rsidRPr="00B90524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B90524" w:rsidRDefault="0030252D">
            <w:pPr>
              <w:rPr>
                <w:b/>
              </w:rPr>
            </w:pPr>
            <w:r w:rsidRPr="00B90524">
              <w:rPr>
                <w:b/>
              </w:rPr>
              <w:t>1031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B90524" w:rsidRDefault="0030252D">
            <w:pPr>
              <w:rPr>
                <w:b/>
              </w:rPr>
            </w:pPr>
            <w:r w:rsidRPr="00B90524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90524" w:rsidRDefault="0030252D">
            <w:pPr>
              <w:rPr>
                <w:b/>
              </w:rPr>
            </w:pPr>
            <w:r w:rsidRPr="00B90524">
              <w:rPr>
                <w:b/>
              </w:rPr>
              <w:t xml:space="preserve">а/м </w:t>
            </w:r>
            <w:r w:rsidRPr="00B90524">
              <w:rPr>
                <w:b/>
                <w:lang w:val="en-US"/>
              </w:rPr>
              <w:t>BMW</w:t>
            </w:r>
            <w:r w:rsidRPr="00B90524">
              <w:rPr>
                <w:b/>
              </w:rPr>
              <w:t xml:space="preserve"> </w:t>
            </w:r>
            <w:r w:rsidRPr="00B90524">
              <w:rPr>
                <w:b/>
                <w:lang w:val="en-US"/>
              </w:rPr>
              <w:t>X</w:t>
            </w:r>
            <w:r w:rsidRPr="00B90524">
              <w:rPr>
                <w:b/>
              </w:rPr>
              <w:t>5</w:t>
            </w:r>
          </w:p>
          <w:p w:rsidR="0030252D" w:rsidRPr="00B90524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  <w:p w:rsidR="0030252D" w:rsidRPr="00B90524" w:rsidRDefault="0030252D">
            <w:pPr>
              <w:rPr>
                <w:b/>
              </w:rPr>
            </w:pPr>
            <w:r w:rsidRPr="00B90524">
              <w:rPr>
                <w:b/>
              </w:rPr>
              <w:t>а/м ВАЗ 21134</w:t>
            </w:r>
          </w:p>
          <w:p w:rsidR="0030252D" w:rsidRPr="00B90524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</w:tr>
      <w:tr w:rsidR="0030252D" w:rsidTr="000051F9">
        <w:trPr>
          <w:gridBefore w:val="1"/>
          <w:wBefore w:w="6" w:type="dxa"/>
          <w:trHeight w:val="351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B90524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B90524" w:rsidRDefault="0030252D">
            <w:pPr>
              <w:rPr>
                <w:b/>
                <w:highlight w:val="red"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B90524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B90524" w:rsidRDefault="0030252D">
            <w:pPr>
              <w:rPr>
                <w:b/>
              </w:rPr>
            </w:pPr>
            <w:r w:rsidRPr="00B90524">
              <w:rPr>
                <w:b/>
              </w:rPr>
              <w:t>парковочное место</w:t>
            </w:r>
          </w:p>
          <w:p w:rsidR="0030252D" w:rsidRPr="00B90524" w:rsidRDefault="0030252D">
            <w:pPr>
              <w:rPr>
                <w:b/>
              </w:rPr>
            </w:pPr>
            <w:r w:rsidRPr="00B90524">
              <w:rPr>
                <w:b/>
              </w:rPr>
              <w:t>(пользование, 1/197)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B90524" w:rsidRDefault="0030252D">
            <w:pPr>
              <w:rPr>
                <w:b/>
              </w:rPr>
            </w:pPr>
            <w:r w:rsidRPr="00B90524">
              <w:rPr>
                <w:b/>
              </w:rPr>
              <w:t>6002,3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B90524" w:rsidRDefault="0030252D">
            <w:pPr>
              <w:rPr>
                <w:b/>
              </w:rPr>
            </w:pPr>
            <w:r w:rsidRPr="00B90524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B90524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351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B90524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B90524" w:rsidRDefault="0030252D">
            <w:pPr>
              <w:rPr>
                <w:b/>
                <w:highlight w:val="red"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B90524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90524" w:rsidRDefault="0030252D">
            <w:pPr>
              <w:rPr>
                <w:b/>
              </w:rPr>
            </w:pPr>
            <w:r>
              <w:rPr>
                <w:b/>
              </w:rPr>
              <w:t>квартира</w:t>
            </w:r>
          </w:p>
          <w:p w:rsidR="0030252D" w:rsidRPr="00B90524" w:rsidRDefault="0030252D">
            <w:pPr>
              <w:rPr>
                <w:b/>
              </w:rPr>
            </w:pPr>
            <w:r w:rsidRPr="00B90524">
              <w:rPr>
                <w:b/>
              </w:rPr>
              <w:t>(</w:t>
            </w:r>
            <w:r>
              <w:rPr>
                <w:b/>
              </w:rPr>
              <w:t>пользование</w:t>
            </w:r>
            <w:r w:rsidRPr="00B90524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90524" w:rsidRDefault="0030252D">
            <w:pPr>
              <w:rPr>
                <w:b/>
              </w:rPr>
            </w:pPr>
            <w:r>
              <w:rPr>
                <w:b/>
              </w:rPr>
              <w:t>155,8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90524" w:rsidRDefault="0030252D">
            <w:pPr>
              <w:rPr>
                <w:b/>
              </w:rPr>
            </w:pPr>
            <w:r w:rsidRPr="00B90524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B90524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480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90524" w:rsidRDefault="0030252D">
            <w:pPr>
              <w:rPr>
                <w:b/>
              </w:rPr>
            </w:pPr>
            <w:r w:rsidRPr="00B90524">
              <w:rPr>
                <w:b/>
              </w:rPr>
              <w:t>Сын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B90524" w:rsidRDefault="0030252D">
            <w:pPr>
              <w:rPr>
                <w:b/>
                <w:highlight w:val="red"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90524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B90524" w:rsidRDefault="0030252D">
            <w:pPr>
              <w:rPr>
                <w:b/>
              </w:rPr>
            </w:pPr>
            <w:r w:rsidRPr="00B90524">
              <w:rPr>
                <w:b/>
              </w:rPr>
              <w:t>земельный участок</w:t>
            </w:r>
          </w:p>
          <w:p w:rsidR="0030252D" w:rsidRPr="00B90524" w:rsidRDefault="0030252D" w:rsidP="0065405C">
            <w:pPr>
              <w:rPr>
                <w:b/>
              </w:rPr>
            </w:pPr>
            <w:r w:rsidRPr="00B90524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B90524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2485</w:t>
            </w:r>
          </w:p>
          <w:p w:rsidR="0030252D" w:rsidRPr="00B90524" w:rsidRDefault="0030252D">
            <w:pPr>
              <w:rPr>
                <w:b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B90524">
              <w:rPr>
                <w:b/>
              </w:rPr>
              <w:t>Россия</w:t>
            </w:r>
          </w:p>
          <w:p w:rsidR="0030252D" w:rsidRPr="00B90524" w:rsidRDefault="0030252D">
            <w:pPr>
              <w:rPr>
                <w:b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90524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615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90524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B90524" w:rsidRDefault="0030252D">
            <w:pPr>
              <w:rPr>
                <w:b/>
                <w:highlight w:val="red"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B90524" w:rsidRDefault="0030252D" w:rsidP="0065405C">
            <w:pPr>
              <w:rPr>
                <w:b/>
              </w:rPr>
            </w:pPr>
            <w:r>
              <w:rPr>
                <w:b/>
              </w:rPr>
              <w:t>жилой дом 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65405C">
            <w:pPr>
              <w:rPr>
                <w:b/>
              </w:rPr>
            </w:pPr>
            <w:r>
              <w:rPr>
                <w:b/>
              </w:rPr>
              <w:t>588,1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B90524" w:rsidRDefault="0030252D" w:rsidP="0065405C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351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B90524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B90524" w:rsidRDefault="0030252D">
            <w:pPr>
              <w:rPr>
                <w:b/>
                <w:highlight w:val="red"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B90524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B90524" w:rsidRDefault="0030252D">
            <w:pPr>
              <w:rPr>
                <w:b/>
              </w:rPr>
            </w:pPr>
            <w:r w:rsidRPr="00B90524">
              <w:rPr>
                <w:b/>
              </w:rPr>
              <w:t>квартира</w:t>
            </w:r>
          </w:p>
          <w:p w:rsidR="0030252D" w:rsidRPr="00B90524" w:rsidRDefault="0030252D">
            <w:pPr>
              <w:rPr>
                <w:b/>
              </w:rPr>
            </w:pPr>
            <w:r w:rsidRPr="00B90524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B90524" w:rsidRDefault="0030252D">
            <w:pPr>
              <w:rPr>
                <w:b/>
              </w:rPr>
            </w:pPr>
            <w:r w:rsidRPr="00B90524">
              <w:rPr>
                <w:b/>
              </w:rPr>
              <w:t>155,8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B90524" w:rsidRDefault="0030252D">
            <w:pPr>
              <w:rPr>
                <w:b/>
              </w:rPr>
            </w:pPr>
            <w:r w:rsidRPr="00B90524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B90524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351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B90524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B90524" w:rsidRDefault="0030252D">
            <w:pPr>
              <w:rPr>
                <w:b/>
                <w:highlight w:val="red"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B90524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90524" w:rsidRDefault="0030252D">
            <w:pPr>
              <w:rPr>
                <w:b/>
              </w:rPr>
            </w:pPr>
            <w:r w:rsidRPr="00B90524">
              <w:rPr>
                <w:b/>
              </w:rPr>
              <w:t>земельный участок</w:t>
            </w:r>
          </w:p>
          <w:p w:rsidR="0030252D" w:rsidRPr="00B90524" w:rsidRDefault="0030252D">
            <w:pPr>
              <w:rPr>
                <w:b/>
              </w:rPr>
            </w:pPr>
            <w:r w:rsidRPr="00B90524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90524" w:rsidRDefault="0030252D">
            <w:pPr>
              <w:rPr>
                <w:b/>
              </w:rPr>
            </w:pPr>
            <w:r w:rsidRPr="00B90524">
              <w:rPr>
                <w:b/>
              </w:rPr>
              <w:t>1031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90524" w:rsidRDefault="0030252D">
            <w:pPr>
              <w:rPr>
                <w:b/>
              </w:rPr>
            </w:pPr>
            <w:r w:rsidRPr="00B90524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B90524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351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90524" w:rsidRDefault="0030252D">
            <w:pPr>
              <w:rPr>
                <w:b/>
              </w:rPr>
            </w:pPr>
            <w:r w:rsidRPr="00B90524">
              <w:rPr>
                <w:b/>
              </w:rPr>
              <w:t>Дочь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B90524" w:rsidRDefault="0030252D">
            <w:pPr>
              <w:rPr>
                <w:b/>
                <w:highlight w:val="red"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90524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B90524" w:rsidRDefault="0030252D">
            <w:pPr>
              <w:rPr>
                <w:b/>
              </w:rPr>
            </w:pPr>
            <w:r w:rsidRPr="00B90524">
              <w:rPr>
                <w:b/>
              </w:rPr>
              <w:t>квартира</w:t>
            </w:r>
          </w:p>
          <w:p w:rsidR="0030252D" w:rsidRPr="00B90524" w:rsidRDefault="0030252D">
            <w:pPr>
              <w:rPr>
                <w:b/>
              </w:rPr>
            </w:pPr>
            <w:r w:rsidRPr="00B90524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B90524" w:rsidRDefault="0030252D">
            <w:pPr>
              <w:rPr>
                <w:b/>
              </w:rPr>
            </w:pPr>
            <w:r w:rsidRPr="00B90524">
              <w:rPr>
                <w:b/>
              </w:rPr>
              <w:t>155,8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B90524" w:rsidRDefault="0030252D">
            <w:pPr>
              <w:rPr>
                <w:b/>
              </w:rPr>
            </w:pPr>
            <w:r w:rsidRPr="00B90524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90524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351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>
            <w:pPr>
              <w:rPr>
                <w:highlight w:val="red"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90524" w:rsidRDefault="0030252D">
            <w:pPr>
              <w:rPr>
                <w:b/>
              </w:rPr>
            </w:pPr>
            <w:r>
              <w:rPr>
                <w:b/>
              </w:rPr>
              <w:t>земельный участок</w:t>
            </w:r>
            <w:r w:rsidRPr="00B90524">
              <w:rPr>
                <w:b/>
              </w:rPr>
              <w:t xml:space="preserve"> 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90524" w:rsidRDefault="0030252D">
            <w:pPr>
              <w:rPr>
                <w:b/>
              </w:rPr>
            </w:pPr>
            <w:r>
              <w:rPr>
                <w:b/>
              </w:rPr>
              <w:t>1031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90524" w:rsidRDefault="0030252D">
            <w:pPr>
              <w:rPr>
                <w:b/>
              </w:rPr>
            </w:pPr>
            <w:r w:rsidRPr="00B90524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458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C47643" w:rsidRDefault="0030252D">
            <w:pPr>
              <w:rPr>
                <w:b/>
              </w:rPr>
            </w:pPr>
            <w:r w:rsidRPr="00C47643">
              <w:rPr>
                <w:b/>
              </w:rPr>
              <w:t>Павин Д.В.</w:t>
            </w:r>
          </w:p>
          <w:p w:rsidR="0030252D" w:rsidRPr="00C47643" w:rsidRDefault="0030252D">
            <w:pPr>
              <w:rPr>
                <w:b/>
              </w:rPr>
            </w:pP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C47643" w:rsidRDefault="0030252D">
            <w:pPr>
              <w:rPr>
                <w:b/>
              </w:rPr>
            </w:pPr>
            <w:r w:rsidRPr="00C47643">
              <w:rPr>
                <w:b/>
              </w:rPr>
              <w:t>Заместитель начальника Главного управления</w:t>
            </w:r>
          </w:p>
          <w:p w:rsidR="0030252D" w:rsidRPr="00C47643" w:rsidRDefault="0030252D">
            <w:pPr>
              <w:rPr>
                <w:b/>
                <w:highlight w:val="red"/>
              </w:rPr>
            </w:pPr>
            <w:r w:rsidRPr="00C47643">
              <w:rPr>
                <w:b/>
              </w:rPr>
              <w:t>Минюста России по Свердловской области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C47643" w:rsidRDefault="0030252D">
            <w:pPr>
              <w:jc w:val="center"/>
              <w:rPr>
                <w:b/>
              </w:rPr>
            </w:pPr>
            <w:r w:rsidRPr="00C47643">
              <w:rPr>
                <w:b/>
              </w:rPr>
              <w:t>1 </w:t>
            </w:r>
            <w:r>
              <w:rPr>
                <w:b/>
              </w:rPr>
              <w:t>303</w:t>
            </w:r>
            <w:r w:rsidRPr="00C47643">
              <w:rPr>
                <w:b/>
              </w:rPr>
              <w:t> </w:t>
            </w:r>
            <w:r>
              <w:rPr>
                <w:b/>
              </w:rPr>
              <w:t>4</w:t>
            </w:r>
            <w:r w:rsidRPr="00C47643">
              <w:rPr>
                <w:b/>
              </w:rPr>
              <w:t>48,</w:t>
            </w:r>
            <w:r>
              <w:rPr>
                <w:b/>
              </w:rPr>
              <w:t>38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C47643" w:rsidRDefault="0030252D">
            <w:pPr>
              <w:rPr>
                <w:b/>
              </w:rPr>
            </w:pPr>
            <w:r w:rsidRPr="00C47643">
              <w:rPr>
                <w:b/>
              </w:rPr>
              <w:t>квартира</w:t>
            </w:r>
          </w:p>
          <w:p w:rsidR="0030252D" w:rsidRPr="00C47643" w:rsidRDefault="0030252D" w:rsidP="0065405C">
            <w:pPr>
              <w:rPr>
                <w:b/>
              </w:rPr>
            </w:pPr>
            <w:r w:rsidRPr="00C47643">
              <w:rPr>
                <w:b/>
              </w:rPr>
              <w:t>(</w:t>
            </w:r>
            <w:r>
              <w:rPr>
                <w:b/>
              </w:rPr>
              <w:t>совместная собственность</w:t>
            </w:r>
            <w:r w:rsidRPr="00C47643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73</w:t>
            </w:r>
            <w:r w:rsidRPr="00C47643">
              <w:rPr>
                <w:b/>
              </w:rPr>
              <w:t>,</w:t>
            </w:r>
            <w:r>
              <w:rPr>
                <w:b/>
              </w:rPr>
              <w:t>4</w:t>
            </w:r>
          </w:p>
          <w:p w:rsidR="0030252D" w:rsidRPr="00C47643" w:rsidRDefault="0030252D">
            <w:pPr>
              <w:rPr>
                <w:b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C47643">
              <w:rPr>
                <w:b/>
              </w:rPr>
              <w:t>Россия</w:t>
            </w:r>
          </w:p>
          <w:p w:rsidR="0030252D" w:rsidRPr="00C47643" w:rsidRDefault="0030252D">
            <w:pPr>
              <w:rPr>
                <w:b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C47643" w:rsidRDefault="0030252D">
            <w:pPr>
              <w:rPr>
                <w:b/>
              </w:rPr>
            </w:pPr>
            <w:r w:rsidRPr="00C47643">
              <w:rPr>
                <w:b/>
              </w:rPr>
              <w:t>а/м Тойота Камри</w:t>
            </w:r>
          </w:p>
          <w:p w:rsidR="0030252D" w:rsidRPr="00C47643" w:rsidRDefault="0030252D">
            <w:pPr>
              <w:rPr>
                <w:b/>
              </w:rPr>
            </w:pPr>
            <w:r w:rsidRPr="00C47643">
              <w:rPr>
                <w:b/>
              </w:rPr>
              <w:t>(совместная)</w:t>
            </w:r>
          </w:p>
        </w:tc>
      </w:tr>
      <w:tr w:rsidR="0030252D" w:rsidTr="000051F9">
        <w:trPr>
          <w:gridBefore w:val="1"/>
          <w:wBefore w:w="6" w:type="dxa"/>
          <w:trHeight w:val="517"/>
        </w:trPr>
        <w:tc>
          <w:tcPr>
            <w:tcW w:w="2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47643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Pr="00C47643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47643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квартира</w:t>
            </w:r>
          </w:p>
          <w:p w:rsidR="0030252D" w:rsidRPr="00C47643" w:rsidRDefault="0030252D" w:rsidP="0065405C">
            <w:pPr>
              <w:rPr>
                <w:b/>
              </w:rPr>
            </w:pPr>
            <w:r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65405C">
            <w:pPr>
              <w:rPr>
                <w:b/>
              </w:rPr>
            </w:pPr>
            <w:r>
              <w:rPr>
                <w:b/>
              </w:rPr>
              <w:t>44,9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47643" w:rsidRDefault="0030252D" w:rsidP="0065405C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47643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577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C47643" w:rsidRDefault="0030252D">
            <w:pPr>
              <w:rPr>
                <w:b/>
              </w:rPr>
            </w:pPr>
            <w:r w:rsidRPr="00C47643">
              <w:rPr>
                <w:b/>
              </w:rPr>
              <w:t>Супруга</w:t>
            </w: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C47643" w:rsidRDefault="0030252D">
            <w:pPr>
              <w:rPr>
                <w:b/>
                <w:highlight w:val="red"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C47643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Pr="00C47643">
              <w:rPr>
                <w:b/>
              </w:rPr>
              <w:t> </w:t>
            </w:r>
            <w:r>
              <w:rPr>
                <w:b/>
              </w:rPr>
              <w:t>511</w:t>
            </w:r>
            <w:r w:rsidRPr="00C47643">
              <w:rPr>
                <w:b/>
              </w:rPr>
              <w:t xml:space="preserve"> </w:t>
            </w:r>
            <w:r>
              <w:rPr>
                <w:b/>
              </w:rPr>
              <w:t>094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C47643" w:rsidRDefault="0030252D">
            <w:pPr>
              <w:rPr>
                <w:b/>
              </w:rPr>
            </w:pPr>
            <w:r w:rsidRPr="00C47643">
              <w:rPr>
                <w:b/>
              </w:rPr>
              <w:t>квартира</w:t>
            </w:r>
          </w:p>
          <w:p w:rsidR="0030252D" w:rsidRPr="00C47643" w:rsidRDefault="0030252D" w:rsidP="0065405C">
            <w:pPr>
              <w:rPr>
                <w:b/>
              </w:rPr>
            </w:pPr>
            <w:r w:rsidRPr="00C47643">
              <w:rPr>
                <w:b/>
              </w:rPr>
              <w:t>(</w:t>
            </w:r>
            <w:r>
              <w:rPr>
                <w:b/>
              </w:rPr>
              <w:t xml:space="preserve">совместная </w:t>
            </w:r>
            <w:r w:rsidRPr="00C47643">
              <w:rPr>
                <w:b/>
              </w:rPr>
              <w:t>собственность)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30252D" w:rsidRDefault="0030252D">
            <w:pPr>
              <w:rPr>
                <w:b/>
              </w:rPr>
            </w:pPr>
            <w:r>
              <w:rPr>
                <w:b/>
              </w:rPr>
              <w:t>73</w:t>
            </w:r>
            <w:r w:rsidRPr="00C47643">
              <w:rPr>
                <w:b/>
              </w:rPr>
              <w:t>,</w:t>
            </w:r>
            <w:r>
              <w:rPr>
                <w:b/>
              </w:rPr>
              <w:t>4</w:t>
            </w:r>
          </w:p>
          <w:p w:rsidR="0030252D" w:rsidRPr="00C47643" w:rsidRDefault="0030252D">
            <w:pPr>
              <w:rPr>
                <w:b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  <w:p w:rsidR="0030252D" w:rsidRDefault="0030252D">
            <w:pPr>
              <w:rPr>
                <w:b/>
              </w:rPr>
            </w:pPr>
            <w:r w:rsidRPr="00C47643">
              <w:rPr>
                <w:b/>
              </w:rPr>
              <w:t>Россия</w:t>
            </w:r>
          </w:p>
          <w:p w:rsidR="0030252D" w:rsidRPr="00C47643" w:rsidRDefault="0030252D">
            <w:pPr>
              <w:rPr>
                <w:b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C47643" w:rsidRDefault="0030252D">
            <w:pPr>
              <w:rPr>
                <w:b/>
              </w:rPr>
            </w:pPr>
            <w:r w:rsidRPr="00C47643">
              <w:rPr>
                <w:b/>
              </w:rPr>
              <w:t>а/м Тойота Камри</w:t>
            </w:r>
          </w:p>
          <w:p w:rsidR="0030252D" w:rsidRPr="00C47643" w:rsidRDefault="0030252D">
            <w:pPr>
              <w:rPr>
                <w:b/>
              </w:rPr>
            </w:pPr>
            <w:r w:rsidRPr="00C47643">
              <w:rPr>
                <w:b/>
              </w:rPr>
              <w:t>(совместная)</w:t>
            </w:r>
          </w:p>
        </w:tc>
      </w:tr>
      <w:tr w:rsidR="0030252D" w:rsidTr="000051F9">
        <w:trPr>
          <w:gridBefore w:val="1"/>
          <w:wBefore w:w="6" w:type="dxa"/>
          <w:trHeight w:val="615"/>
        </w:trPr>
        <w:tc>
          <w:tcPr>
            <w:tcW w:w="2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47643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C47643" w:rsidRDefault="0030252D">
            <w:pPr>
              <w:rPr>
                <w:b/>
                <w:highlight w:val="red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 xml:space="preserve">квартира </w:t>
            </w:r>
          </w:p>
          <w:p w:rsidR="0030252D" w:rsidRPr="00C47643" w:rsidRDefault="0030252D" w:rsidP="00382985">
            <w:pPr>
              <w:rPr>
                <w:b/>
              </w:rPr>
            </w:pPr>
            <w:r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65405C">
            <w:pPr>
              <w:rPr>
                <w:b/>
              </w:rPr>
            </w:pPr>
            <w:r>
              <w:rPr>
                <w:b/>
              </w:rPr>
              <w:t>44,9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65405C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47643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467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47643" w:rsidRDefault="0030252D">
            <w:pPr>
              <w:rPr>
                <w:b/>
              </w:rPr>
            </w:pPr>
            <w:r>
              <w:rPr>
                <w:b/>
              </w:rPr>
              <w:t>Сын</w:t>
            </w:r>
          </w:p>
        </w:tc>
        <w:tc>
          <w:tcPr>
            <w:tcW w:w="3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C47643" w:rsidRDefault="0030252D">
            <w:pPr>
              <w:rPr>
                <w:b/>
                <w:highlight w:val="red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971322">
            <w:pPr>
              <w:rPr>
                <w:b/>
              </w:rPr>
            </w:pPr>
            <w:r>
              <w:rPr>
                <w:b/>
              </w:rPr>
              <w:t>квартира</w:t>
            </w:r>
          </w:p>
          <w:p w:rsidR="0030252D" w:rsidRDefault="0030252D" w:rsidP="00971322">
            <w:pPr>
              <w:rPr>
                <w:b/>
              </w:rPr>
            </w:pPr>
            <w:r>
              <w:rPr>
                <w:b/>
              </w:rPr>
              <w:t>(пользование)</w:t>
            </w:r>
          </w:p>
          <w:p w:rsidR="0030252D" w:rsidRPr="00C47643" w:rsidRDefault="0030252D" w:rsidP="00C000C8">
            <w:pPr>
              <w:rPr>
                <w:b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44,9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47643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825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06821" w:rsidRDefault="0030252D">
            <w:pPr>
              <w:rPr>
                <w:b/>
              </w:rPr>
            </w:pPr>
            <w:r w:rsidRPr="00606821">
              <w:rPr>
                <w:b/>
              </w:rPr>
              <w:t>Элдзарова М.Б.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606821" w:rsidRDefault="0030252D">
            <w:pPr>
              <w:rPr>
                <w:b/>
              </w:rPr>
            </w:pPr>
            <w:r w:rsidRPr="00606821">
              <w:rPr>
                <w:b/>
              </w:rPr>
              <w:t xml:space="preserve">Начальник </w:t>
            </w:r>
          </w:p>
          <w:p w:rsidR="0030252D" w:rsidRPr="00606821" w:rsidRDefault="0030252D">
            <w:pPr>
              <w:rPr>
                <w:b/>
              </w:rPr>
            </w:pPr>
            <w:r w:rsidRPr="00606821">
              <w:rPr>
                <w:b/>
              </w:rPr>
              <w:t>Управления Минюста России по Республике Северная Осетия-Алания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06821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507</w:t>
            </w:r>
            <w:r w:rsidRPr="00606821">
              <w:rPr>
                <w:b/>
              </w:rPr>
              <w:t xml:space="preserve"> </w:t>
            </w:r>
            <w:r>
              <w:rPr>
                <w:b/>
              </w:rPr>
              <w:t>055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606821" w:rsidRDefault="0030252D">
            <w:pPr>
              <w:rPr>
                <w:b/>
              </w:rPr>
            </w:pPr>
            <w:r w:rsidRPr="00606821">
              <w:rPr>
                <w:b/>
              </w:rPr>
              <w:t>квартира</w:t>
            </w:r>
          </w:p>
          <w:p w:rsidR="0030252D" w:rsidRPr="00606821" w:rsidRDefault="0030252D">
            <w:pPr>
              <w:rPr>
                <w:b/>
              </w:rPr>
            </w:pPr>
            <w:r w:rsidRPr="00606821">
              <w:rPr>
                <w:b/>
              </w:rPr>
              <w:t>(собственность)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606821" w:rsidRDefault="0030252D">
            <w:pPr>
              <w:rPr>
                <w:b/>
              </w:rPr>
            </w:pPr>
            <w:r w:rsidRPr="00606821">
              <w:rPr>
                <w:b/>
              </w:rPr>
              <w:t>39,6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606821" w:rsidRDefault="0030252D">
            <w:pPr>
              <w:rPr>
                <w:b/>
              </w:rPr>
            </w:pPr>
            <w:r w:rsidRPr="00606821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gridBefore w:val="1"/>
          <w:wBefore w:w="6" w:type="dxa"/>
          <w:trHeight w:val="601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606821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606821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606821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06821" w:rsidRDefault="0030252D">
            <w:pPr>
              <w:rPr>
                <w:b/>
              </w:rPr>
            </w:pPr>
            <w:r>
              <w:rPr>
                <w:b/>
              </w:rPr>
              <w:t>квартира</w:t>
            </w:r>
          </w:p>
          <w:p w:rsidR="0030252D" w:rsidRPr="00606821" w:rsidRDefault="0030252D">
            <w:pPr>
              <w:rPr>
                <w:b/>
              </w:rPr>
            </w:pPr>
            <w:r w:rsidRPr="00606821">
              <w:rPr>
                <w:b/>
              </w:rPr>
              <w:t>(собственность)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06821" w:rsidRDefault="0030252D">
            <w:pPr>
              <w:rPr>
                <w:b/>
              </w:rPr>
            </w:pPr>
            <w:r>
              <w:rPr>
                <w:b/>
              </w:rPr>
              <w:t>118,5</w:t>
            </w:r>
          </w:p>
          <w:p w:rsidR="0030252D" w:rsidRPr="00606821" w:rsidRDefault="0030252D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606821" w:rsidRDefault="0030252D">
            <w:pPr>
              <w:rPr>
                <w:b/>
              </w:rPr>
            </w:pPr>
            <w:r w:rsidRPr="00606821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571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606821" w:rsidRDefault="0030252D">
            <w:pPr>
              <w:rPr>
                <w:b/>
              </w:rPr>
            </w:pPr>
            <w:r w:rsidRPr="00606821">
              <w:rPr>
                <w:b/>
              </w:rPr>
              <w:t>Супруг</w:t>
            </w: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606821" w:rsidRDefault="0030252D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606821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Pr="00606821">
              <w:rPr>
                <w:b/>
              </w:rPr>
              <w:t> </w:t>
            </w:r>
            <w:r>
              <w:rPr>
                <w:b/>
              </w:rPr>
              <w:t>200</w:t>
            </w:r>
            <w:r w:rsidRPr="00606821">
              <w:rPr>
                <w:b/>
              </w:rPr>
              <w:t xml:space="preserve"> </w:t>
            </w:r>
            <w:r>
              <w:rPr>
                <w:b/>
              </w:rPr>
              <w:t>998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606821" w:rsidRDefault="0030252D">
            <w:pPr>
              <w:rPr>
                <w:b/>
              </w:rPr>
            </w:pPr>
            <w:r w:rsidRPr="00606821">
              <w:rPr>
                <w:b/>
              </w:rPr>
              <w:t>жилой дом</w:t>
            </w:r>
          </w:p>
          <w:p w:rsidR="0030252D" w:rsidRPr="00606821" w:rsidRDefault="0030252D">
            <w:pPr>
              <w:rPr>
                <w:b/>
              </w:rPr>
            </w:pPr>
            <w:r w:rsidRPr="00606821">
              <w:rPr>
                <w:b/>
              </w:rPr>
              <w:t>(собственность)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606821" w:rsidRDefault="0030252D">
            <w:pPr>
              <w:rPr>
                <w:b/>
              </w:rPr>
            </w:pPr>
            <w:r w:rsidRPr="00606821">
              <w:rPr>
                <w:b/>
              </w:rPr>
              <w:t>89,9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606821" w:rsidRDefault="0030252D">
            <w:pPr>
              <w:rPr>
                <w:b/>
              </w:rPr>
            </w:pPr>
            <w:r w:rsidRPr="00606821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786E73" w:rsidRDefault="0030252D">
            <w:pPr>
              <w:rPr>
                <w:b/>
              </w:rPr>
            </w:pPr>
            <w:r w:rsidRPr="00606821">
              <w:rPr>
                <w:b/>
              </w:rPr>
              <w:t xml:space="preserve">а/м </w:t>
            </w:r>
            <w:r>
              <w:rPr>
                <w:b/>
                <w:lang w:val="en-US"/>
              </w:rPr>
              <w:t>MITSUBISI</w:t>
            </w:r>
            <w:r w:rsidRPr="00786E73">
              <w:rPr>
                <w:b/>
              </w:rPr>
              <w:t xml:space="preserve"> </w:t>
            </w:r>
            <w:r>
              <w:rPr>
                <w:b/>
                <w:lang w:val="en-US"/>
              </w:rPr>
              <w:t>OUTLANDER</w:t>
            </w:r>
          </w:p>
          <w:p w:rsidR="0030252D" w:rsidRDefault="0030252D">
            <w:r>
              <w:rPr>
                <w:b/>
              </w:rPr>
              <w:t>(индивидуальная)</w:t>
            </w:r>
          </w:p>
        </w:tc>
      </w:tr>
      <w:tr w:rsidR="0030252D" w:rsidTr="000051F9">
        <w:trPr>
          <w:gridBefore w:val="1"/>
          <w:wBefore w:w="6" w:type="dxa"/>
          <w:trHeight w:val="537"/>
        </w:trPr>
        <w:tc>
          <w:tcPr>
            <w:tcW w:w="21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606821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606821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606821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606821" w:rsidRDefault="0030252D">
            <w:pPr>
              <w:rPr>
                <w:b/>
              </w:rPr>
            </w:pPr>
            <w:r w:rsidRPr="00606821">
              <w:rPr>
                <w:b/>
              </w:rPr>
              <w:t>жилой дом</w:t>
            </w:r>
          </w:p>
          <w:p w:rsidR="0030252D" w:rsidRPr="00606821" w:rsidRDefault="0030252D">
            <w:pPr>
              <w:rPr>
                <w:b/>
              </w:rPr>
            </w:pPr>
            <w:r w:rsidRPr="00606821">
              <w:rPr>
                <w:b/>
              </w:rPr>
              <w:t>(собственность)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606821" w:rsidRDefault="0030252D">
            <w:pPr>
              <w:rPr>
                <w:b/>
              </w:rPr>
            </w:pPr>
            <w:r w:rsidRPr="00606821">
              <w:rPr>
                <w:b/>
              </w:rPr>
              <w:t>922,7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606821" w:rsidRDefault="0030252D">
            <w:pPr>
              <w:rPr>
                <w:b/>
              </w:rPr>
            </w:pPr>
            <w:r w:rsidRPr="00606821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502"/>
        </w:trPr>
        <w:tc>
          <w:tcPr>
            <w:tcW w:w="21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606821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606821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606821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606821" w:rsidRDefault="0030252D">
            <w:pPr>
              <w:rPr>
                <w:b/>
              </w:rPr>
            </w:pPr>
            <w:r w:rsidRPr="00606821">
              <w:rPr>
                <w:b/>
              </w:rPr>
              <w:t>квартира</w:t>
            </w:r>
          </w:p>
          <w:p w:rsidR="0030252D" w:rsidRPr="00606821" w:rsidRDefault="0030252D">
            <w:pPr>
              <w:rPr>
                <w:b/>
              </w:rPr>
            </w:pPr>
            <w:r w:rsidRPr="00606821">
              <w:rPr>
                <w:b/>
              </w:rPr>
              <w:t>(собственность)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606821" w:rsidRDefault="0030252D">
            <w:pPr>
              <w:rPr>
                <w:b/>
              </w:rPr>
            </w:pPr>
            <w:r w:rsidRPr="00606821">
              <w:rPr>
                <w:b/>
              </w:rPr>
              <w:t>126,9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606821" w:rsidRDefault="0030252D">
            <w:pPr>
              <w:rPr>
                <w:b/>
              </w:rPr>
            </w:pPr>
            <w:r w:rsidRPr="00606821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225"/>
        </w:trPr>
        <w:tc>
          <w:tcPr>
            <w:tcW w:w="21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606821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606821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606821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65405C">
            <w:pPr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  <w:p w:rsidR="0030252D" w:rsidRPr="00606821" w:rsidRDefault="0030252D" w:rsidP="0065405C">
            <w:pPr>
              <w:rPr>
                <w:b/>
              </w:rPr>
            </w:pP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606821" w:rsidRDefault="0030252D" w:rsidP="0065405C">
            <w:pPr>
              <w:rPr>
                <w:b/>
              </w:rPr>
            </w:pPr>
            <w:r>
              <w:rPr>
                <w:b/>
              </w:rPr>
              <w:t>1354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606821" w:rsidRDefault="0030252D" w:rsidP="0065405C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435"/>
        </w:trPr>
        <w:tc>
          <w:tcPr>
            <w:tcW w:w="2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606821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606821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606821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65405C">
            <w:pPr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  <w:p w:rsidR="0030252D" w:rsidRDefault="0030252D" w:rsidP="0065405C">
            <w:pPr>
              <w:rPr>
                <w:b/>
              </w:rPr>
            </w:pP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65405C">
            <w:pPr>
              <w:rPr>
                <w:b/>
              </w:rPr>
            </w:pPr>
            <w:r>
              <w:rPr>
                <w:b/>
              </w:rPr>
              <w:t>900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65405C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512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5B1D3F" w:rsidRDefault="0030252D">
            <w:pPr>
              <w:rPr>
                <w:b/>
              </w:rPr>
            </w:pPr>
            <w:r w:rsidRPr="005B1D3F">
              <w:rPr>
                <w:b/>
              </w:rPr>
              <w:t>Сланова И.А.</w:t>
            </w:r>
          </w:p>
          <w:p w:rsidR="0030252D" w:rsidRPr="005B1D3F" w:rsidRDefault="0030252D">
            <w:pPr>
              <w:rPr>
                <w:b/>
              </w:rPr>
            </w:pPr>
          </w:p>
          <w:p w:rsidR="0030252D" w:rsidRPr="005B1D3F" w:rsidRDefault="0030252D">
            <w:pPr>
              <w:rPr>
                <w:b/>
              </w:rPr>
            </w:pP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5B1D3F" w:rsidRDefault="0030252D">
            <w:pPr>
              <w:rPr>
                <w:b/>
              </w:rPr>
            </w:pPr>
            <w:r w:rsidRPr="005B1D3F">
              <w:rPr>
                <w:b/>
              </w:rPr>
              <w:t xml:space="preserve">Заместитель начальника </w:t>
            </w:r>
          </w:p>
          <w:p w:rsidR="0030252D" w:rsidRPr="005B1D3F" w:rsidRDefault="0030252D">
            <w:pPr>
              <w:rPr>
                <w:b/>
              </w:rPr>
            </w:pPr>
            <w:r w:rsidRPr="005B1D3F">
              <w:rPr>
                <w:b/>
              </w:rPr>
              <w:t>Управления Минюста России по Республике Северная Осетия-Алания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5B1D3F" w:rsidRDefault="0030252D">
            <w:pPr>
              <w:jc w:val="center"/>
              <w:rPr>
                <w:b/>
              </w:rPr>
            </w:pPr>
            <w:r w:rsidRPr="005B1D3F">
              <w:rPr>
                <w:b/>
              </w:rPr>
              <w:t>3</w:t>
            </w:r>
            <w:r>
              <w:rPr>
                <w:b/>
                <w:lang w:val="en-US"/>
              </w:rPr>
              <w:t>9</w:t>
            </w:r>
            <w:r w:rsidRPr="005B1D3F">
              <w:rPr>
                <w:b/>
              </w:rPr>
              <w:t xml:space="preserve">1 </w:t>
            </w:r>
            <w:r>
              <w:rPr>
                <w:b/>
                <w:lang w:val="en-US"/>
              </w:rPr>
              <w:t>71</w:t>
            </w:r>
            <w:r w:rsidRPr="005B1D3F">
              <w:rPr>
                <w:b/>
              </w:rPr>
              <w:t>1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5B1D3F" w:rsidRDefault="0030252D">
            <w:pPr>
              <w:rPr>
                <w:b/>
              </w:rPr>
            </w:pPr>
            <w:r w:rsidRPr="005B1D3F">
              <w:rPr>
                <w:b/>
              </w:rPr>
              <w:t>квартира</w:t>
            </w:r>
          </w:p>
          <w:p w:rsidR="0030252D" w:rsidRPr="005B1D3F" w:rsidRDefault="0030252D">
            <w:pPr>
              <w:rPr>
                <w:b/>
              </w:rPr>
            </w:pPr>
            <w:r w:rsidRPr="005B1D3F">
              <w:rPr>
                <w:b/>
              </w:rPr>
              <w:t>(</w:t>
            </w:r>
            <w:r>
              <w:rPr>
                <w:b/>
              </w:rPr>
              <w:t>совместн</w:t>
            </w:r>
            <w:r w:rsidRPr="005B1D3F">
              <w:rPr>
                <w:b/>
              </w:rPr>
              <w:t>ая собственность)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5B1D3F" w:rsidRDefault="0030252D">
            <w:pPr>
              <w:rPr>
                <w:b/>
              </w:rPr>
            </w:pPr>
            <w:r w:rsidRPr="005B1D3F">
              <w:rPr>
                <w:b/>
              </w:rPr>
              <w:t>56,8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5B1D3F" w:rsidRDefault="0030252D">
            <w:pPr>
              <w:rPr>
                <w:b/>
              </w:rPr>
            </w:pPr>
            <w:r w:rsidRPr="005B1D3F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5B1D3F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657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5B1D3F" w:rsidRDefault="0030252D">
            <w:pPr>
              <w:rPr>
                <w:b/>
              </w:rPr>
            </w:pPr>
            <w:r w:rsidRPr="005B1D3F">
              <w:rPr>
                <w:b/>
              </w:rPr>
              <w:t>квартира</w:t>
            </w:r>
          </w:p>
          <w:p w:rsidR="0030252D" w:rsidRPr="005B1D3F" w:rsidRDefault="0030252D">
            <w:pPr>
              <w:rPr>
                <w:b/>
              </w:rPr>
            </w:pPr>
            <w:r w:rsidRPr="005B1D3F">
              <w:rPr>
                <w:b/>
              </w:rPr>
              <w:t>(</w:t>
            </w:r>
            <w:r>
              <w:rPr>
                <w:b/>
              </w:rPr>
              <w:t>совместн</w:t>
            </w:r>
            <w:r w:rsidRPr="005B1D3F">
              <w:rPr>
                <w:b/>
              </w:rPr>
              <w:t>ая собственность)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5B1D3F" w:rsidRDefault="0030252D">
            <w:pPr>
              <w:rPr>
                <w:b/>
              </w:rPr>
            </w:pPr>
            <w:r w:rsidRPr="005B1D3F">
              <w:rPr>
                <w:b/>
              </w:rPr>
              <w:t>6</w:t>
            </w:r>
            <w:r>
              <w:rPr>
                <w:b/>
                <w:lang w:val="en-US"/>
              </w:rPr>
              <w:t>7</w:t>
            </w:r>
            <w:r w:rsidRPr="005B1D3F">
              <w:rPr>
                <w:b/>
              </w:rPr>
              <w:t>,4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5B1D3F" w:rsidRDefault="0030252D">
            <w:pPr>
              <w:rPr>
                <w:b/>
              </w:rPr>
            </w:pPr>
            <w:r w:rsidRPr="005B1D3F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539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963ED" w:rsidRDefault="0030252D">
            <w:pPr>
              <w:rPr>
                <w:b/>
              </w:rPr>
            </w:pPr>
            <w:r w:rsidRPr="00E963ED">
              <w:rPr>
                <w:b/>
              </w:rPr>
              <w:t xml:space="preserve">Супруг 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963ED" w:rsidRDefault="0030252D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963ED" w:rsidRDefault="0030252D">
            <w:pPr>
              <w:jc w:val="center"/>
              <w:rPr>
                <w:b/>
              </w:rPr>
            </w:pPr>
            <w:r w:rsidRPr="00E963ED">
              <w:rPr>
                <w:b/>
              </w:rPr>
              <w:t>211 200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E963ED" w:rsidRDefault="0030252D">
            <w:pPr>
              <w:tabs>
                <w:tab w:val="center" w:pos="1517"/>
              </w:tabs>
              <w:rPr>
                <w:b/>
              </w:rPr>
            </w:pPr>
            <w:r w:rsidRPr="00E963ED">
              <w:rPr>
                <w:b/>
              </w:rPr>
              <w:t>квартира</w:t>
            </w:r>
            <w:r w:rsidRPr="00E963ED">
              <w:rPr>
                <w:b/>
              </w:rPr>
              <w:tab/>
            </w:r>
          </w:p>
          <w:p w:rsidR="0030252D" w:rsidRPr="00E963ED" w:rsidRDefault="0030252D">
            <w:pPr>
              <w:rPr>
                <w:b/>
              </w:rPr>
            </w:pPr>
            <w:r w:rsidRPr="00E963ED">
              <w:rPr>
                <w:b/>
              </w:rPr>
              <w:t>(</w:t>
            </w:r>
            <w:r>
              <w:rPr>
                <w:b/>
              </w:rPr>
              <w:t>совместная</w:t>
            </w:r>
            <w:r w:rsidRPr="00E963ED">
              <w:rPr>
                <w:b/>
              </w:rPr>
              <w:t xml:space="preserve"> собственность)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E963ED" w:rsidRDefault="0030252D">
            <w:pPr>
              <w:rPr>
                <w:b/>
              </w:rPr>
            </w:pPr>
            <w:r w:rsidRPr="00E963ED">
              <w:rPr>
                <w:b/>
              </w:rPr>
              <w:t>56,8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E963ED" w:rsidRDefault="0030252D">
            <w:pPr>
              <w:rPr>
                <w:b/>
              </w:rPr>
            </w:pPr>
            <w:r w:rsidRPr="00E963ED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gridBefore w:val="1"/>
          <w:wBefore w:w="6" w:type="dxa"/>
          <w:trHeight w:val="505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963ED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963ED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963ED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квартира</w:t>
            </w:r>
          </w:p>
          <w:p w:rsidR="0030252D" w:rsidRPr="00E963ED" w:rsidRDefault="0030252D">
            <w:pPr>
              <w:rPr>
                <w:b/>
              </w:rPr>
            </w:pPr>
            <w:r w:rsidRPr="00E963ED">
              <w:rPr>
                <w:b/>
              </w:rPr>
              <w:t>(</w:t>
            </w:r>
            <w:r>
              <w:rPr>
                <w:b/>
              </w:rPr>
              <w:t>совместна</w:t>
            </w:r>
            <w:r w:rsidRPr="00E963ED">
              <w:rPr>
                <w:b/>
              </w:rPr>
              <w:t>я собственность)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963ED" w:rsidRDefault="0030252D">
            <w:pPr>
              <w:rPr>
                <w:b/>
              </w:rPr>
            </w:pPr>
            <w:r>
              <w:rPr>
                <w:b/>
              </w:rPr>
              <w:t>68,4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963ED" w:rsidRDefault="0030252D">
            <w:pPr>
              <w:rPr>
                <w:b/>
              </w:rPr>
            </w:pPr>
            <w:r w:rsidRPr="00E963ED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485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B6A13" w:rsidRDefault="0030252D">
            <w:pPr>
              <w:rPr>
                <w:b/>
              </w:rPr>
            </w:pPr>
            <w:r w:rsidRPr="00AB6A13">
              <w:rPr>
                <w:b/>
              </w:rPr>
              <w:t>Прудникова О.Н.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AB6A13" w:rsidRDefault="0030252D">
            <w:pPr>
              <w:rPr>
                <w:b/>
              </w:rPr>
            </w:pPr>
            <w:r w:rsidRPr="00AB6A13">
              <w:rPr>
                <w:b/>
              </w:rPr>
              <w:t xml:space="preserve">Начальник </w:t>
            </w:r>
          </w:p>
          <w:p w:rsidR="0030252D" w:rsidRPr="00AB6A13" w:rsidRDefault="0030252D">
            <w:pPr>
              <w:rPr>
                <w:b/>
              </w:rPr>
            </w:pPr>
            <w:r w:rsidRPr="00AB6A13">
              <w:rPr>
                <w:b/>
              </w:rPr>
              <w:t>Управления Минюста России по Смоленской области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61</w:t>
            </w:r>
            <w:r w:rsidRPr="00AB6A13">
              <w:rPr>
                <w:b/>
              </w:rPr>
              <w:t>6</w:t>
            </w:r>
            <w:r>
              <w:rPr>
                <w:b/>
              </w:rPr>
              <w:t> 385</w:t>
            </w:r>
          </w:p>
          <w:p w:rsidR="0030252D" w:rsidRPr="00AB6A13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B6A13" w:rsidRDefault="0030252D">
            <w:pPr>
              <w:rPr>
                <w:b/>
              </w:rPr>
            </w:pPr>
            <w:r w:rsidRPr="00AB6A13">
              <w:rPr>
                <w:b/>
              </w:rPr>
              <w:t xml:space="preserve">земельный участок </w:t>
            </w:r>
          </w:p>
          <w:p w:rsidR="0030252D" w:rsidRPr="00AB6A13" w:rsidRDefault="0030252D">
            <w:pPr>
              <w:rPr>
                <w:b/>
              </w:rPr>
            </w:pPr>
            <w:r w:rsidRPr="00AB6A13">
              <w:rPr>
                <w:b/>
              </w:rPr>
              <w:t>(</w:t>
            </w:r>
            <w:r>
              <w:rPr>
                <w:b/>
              </w:rPr>
              <w:t xml:space="preserve">совместная </w:t>
            </w:r>
            <w:r w:rsidRPr="00AB6A13">
              <w:rPr>
                <w:b/>
              </w:rPr>
              <w:t>собственность)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B6A13" w:rsidRDefault="0030252D">
            <w:pPr>
              <w:rPr>
                <w:b/>
              </w:rPr>
            </w:pPr>
            <w:r w:rsidRPr="00AB6A13">
              <w:rPr>
                <w:b/>
              </w:rPr>
              <w:t>661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B6A13" w:rsidRDefault="0030252D">
            <w:pPr>
              <w:rPr>
                <w:b/>
              </w:rPr>
            </w:pPr>
            <w:r w:rsidRPr="00AB6A13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B6A13" w:rsidRDefault="0030252D">
            <w:pPr>
              <w:tabs>
                <w:tab w:val="left" w:pos="1020"/>
                <w:tab w:val="center" w:pos="1110"/>
              </w:tabs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525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B6A13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AB6A13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B6A13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AB6A13" w:rsidRDefault="0030252D">
            <w:pPr>
              <w:rPr>
                <w:b/>
              </w:rPr>
            </w:pPr>
            <w:r w:rsidRPr="00AB6A13">
              <w:rPr>
                <w:b/>
              </w:rPr>
              <w:t xml:space="preserve">земельный участок </w:t>
            </w:r>
          </w:p>
          <w:p w:rsidR="0030252D" w:rsidRPr="00AB6A13" w:rsidRDefault="0030252D" w:rsidP="0065405C">
            <w:pPr>
              <w:rPr>
                <w:b/>
              </w:rPr>
            </w:pPr>
            <w:r w:rsidRPr="00AB6A13">
              <w:rPr>
                <w:b/>
              </w:rPr>
              <w:t>(</w:t>
            </w:r>
            <w:r>
              <w:rPr>
                <w:b/>
              </w:rPr>
              <w:t xml:space="preserve">совместная </w:t>
            </w:r>
            <w:r w:rsidRPr="00AB6A13">
              <w:rPr>
                <w:b/>
              </w:rPr>
              <w:t xml:space="preserve"> 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AB6A13">
              <w:rPr>
                <w:b/>
              </w:rPr>
              <w:t>760</w:t>
            </w:r>
          </w:p>
          <w:p w:rsidR="0030252D" w:rsidRPr="00AB6A13" w:rsidRDefault="0030252D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AB6A13">
              <w:rPr>
                <w:b/>
              </w:rPr>
              <w:t>Россия</w:t>
            </w:r>
          </w:p>
          <w:p w:rsidR="0030252D" w:rsidRPr="00AB6A13" w:rsidRDefault="0030252D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B6A13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266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B6A13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AB6A13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B6A13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B6A13" w:rsidRDefault="0030252D" w:rsidP="0065405C">
            <w:pPr>
              <w:rPr>
                <w:b/>
              </w:rPr>
            </w:pPr>
            <w:r w:rsidRPr="00AB6A13">
              <w:rPr>
                <w:b/>
              </w:rPr>
              <w:t>собственность)</w:t>
            </w:r>
          </w:p>
        </w:tc>
        <w:tc>
          <w:tcPr>
            <w:tcW w:w="1619" w:type="dxa"/>
            <w:tcBorders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B6A13" w:rsidRDefault="0030252D" w:rsidP="0065405C">
            <w:pPr>
              <w:rPr>
                <w:b/>
              </w:rPr>
            </w:pPr>
          </w:p>
        </w:tc>
        <w:tc>
          <w:tcPr>
            <w:tcW w:w="1046" w:type="dxa"/>
            <w:tcBorders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B6A13" w:rsidRDefault="0030252D" w:rsidP="0065405C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B6A13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512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B6A13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AB6A13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B6A13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B6A13" w:rsidRDefault="0030252D" w:rsidP="0065405C">
            <w:pPr>
              <w:rPr>
                <w:b/>
              </w:rPr>
            </w:pPr>
            <w:r>
              <w:rPr>
                <w:b/>
              </w:rPr>
              <w:t>земельный участок (совместная собственность)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65405C">
            <w:pPr>
              <w:rPr>
                <w:b/>
              </w:rPr>
            </w:pPr>
            <w:r>
              <w:rPr>
                <w:b/>
              </w:rPr>
              <w:t>587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65405C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B6A13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413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B6A13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AB6A13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B6A13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квартира</w:t>
            </w:r>
          </w:p>
          <w:p w:rsidR="0030252D" w:rsidRPr="00AB6A13" w:rsidRDefault="0030252D">
            <w:pPr>
              <w:rPr>
                <w:b/>
              </w:rPr>
            </w:pPr>
            <w:r w:rsidRPr="00AB6A13">
              <w:rPr>
                <w:b/>
              </w:rPr>
              <w:t>(</w:t>
            </w:r>
            <w:r>
              <w:rPr>
                <w:b/>
              </w:rPr>
              <w:t xml:space="preserve">совместная </w:t>
            </w:r>
            <w:r w:rsidRPr="00AB6A13">
              <w:rPr>
                <w:b/>
              </w:rPr>
              <w:t>собственность)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B6A13" w:rsidRDefault="0030252D">
            <w:pPr>
              <w:rPr>
                <w:b/>
              </w:rPr>
            </w:pPr>
            <w:r>
              <w:rPr>
                <w:b/>
              </w:rPr>
              <w:t>1</w:t>
            </w:r>
            <w:r w:rsidRPr="00AB6A13">
              <w:rPr>
                <w:b/>
              </w:rPr>
              <w:t>00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B6A13" w:rsidRDefault="0030252D">
            <w:pPr>
              <w:rPr>
                <w:b/>
              </w:rPr>
            </w:pPr>
            <w:r w:rsidRPr="00AB6A13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B6A13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413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B6A13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AB6A13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B6A13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B6A13" w:rsidRDefault="0030252D" w:rsidP="00A7504E">
            <w:pPr>
              <w:rPr>
                <w:b/>
              </w:rPr>
            </w:pPr>
            <w:r w:rsidRPr="00AB6A13">
              <w:rPr>
                <w:b/>
              </w:rPr>
              <w:t>гараж</w:t>
            </w:r>
          </w:p>
          <w:p w:rsidR="0030252D" w:rsidRPr="00AB6A13" w:rsidRDefault="0030252D" w:rsidP="00A7504E">
            <w:pPr>
              <w:rPr>
                <w:b/>
              </w:rPr>
            </w:pPr>
            <w:r w:rsidRPr="00AB6A13">
              <w:rPr>
                <w:b/>
              </w:rPr>
              <w:t>(</w:t>
            </w:r>
            <w:r>
              <w:rPr>
                <w:b/>
              </w:rPr>
              <w:t>совместная</w:t>
            </w:r>
            <w:r w:rsidRPr="00AB6A13">
              <w:rPr>
                <w:b/>
              </w:rPr>
              <w:t xml:space="preserve"> собственность)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B6A13" w:rsidRDefault="0030252D" w:rsidP="00A7504E">
            <w:pPr>
              <w:rPr>
                <w:b/>
              </w:rPr>
            </w:pPr>
            <w:r w:rsidRPr="00AB6A13">
              <w:rPr>
                <w:b/>
              </w:rPr>
              <w:t>24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B6A13" w:rsidRDefault="0030252D" w:rsidP="00A7504E">
            <w:pPr>
              <w:rPr>
                <w:b/>
              </w:rPr>
            </w:pPr>
            <w:r w:rsidRPr="00AB6A13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B6A13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413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B6A13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AB6A13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B6A13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дом, нежилой</w:t>
            </w:r>
          </w:p>
          <w:p w:rsidR="0030252D" w:rsidRPr="00AB6A13" w:rsidRDefault="0030252D">
            <w:pPr>
              <w:rPr>
                <w:b/>
              </w:rPr>
            </w:pPr>
            <w:r>
              <w:rPr>
                <w:b/>
              </w:rPr>
              <w:t>(совместная собственность)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B6A13" w:rsidRDefault="0030252D">
            <w:pPr>
              <w:tabs>
                <w:tab w:val="center" w:pos="1048"/>
              </w:tabs>
              <w:rPr>
                <w:b/>
              </w:rPr>
            </w:pPr>
            <w:r>
              <w:rPr>
                <w:b/>
              </w:rPr>
              <w:t>200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B6A13" w:rsidRDefault="0030252D">
            <w:pPr>
              <w:rPr>
                <w:b/>
              </w:rPr>
            </w:pPr>
            <w:r w:rsidRPr="00AB6A13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B6A13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555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AB6A13" w:rsidRDefault="0030252D">
            <w:pPr>
              <w:rPr>
                <w:b/>
              </w:rPr>
            </w:pPr>
            <w:r w:rsidRPr="00AB6A13">
              <w:rPr>
                <w:b/>
              </w:rPr>
              <w:t>Супруг</w:t>
            </w: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AB6A13" w:rsidRDefault="0030252D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AB6A13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AB6A13">
              <w:rPr>
                <w:b/>
              </w:rPr>
              <w:t> </w:t>
            </w:r>
            <w:r>
              <w:rPr>
                <w:b/>
              </w:rPr>
              <w:t>334 852,01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B6A13" w:rsidRDefault="0030252D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Pr="00AB6A13">
              <w:rPr>
                <w:b/>
              </w:rPr>
              <w:t>нежилое помещение</w:t>
            </w:r>
          </w:p>
          <w:p w:rsidR="0030252D" w:rsidRPr="00AB6A13" w:rsidRDefault="0030252D">
            <w:pPr>
              <w:rPr>
                <w:b/>
              </w:rPr>
            </w:pPr>
            <w:r w:rsidRPr="00AB6A13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AB6A13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B6A13" w:rsidRDefault="0030252D">
            <w:pPr>
              <w:rPr>
                <w:b/>
              </w:rPr>
            </w:pPr>
            <w:r>
              <w:rPr>
                <w:b/>
              </w:rPr>
              <w:t>140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B6A13" w:rsidRDefault="0030252D">
            <w:pPr>
              <w:rPr>
                <w:b/>
              </w:rPr>
            </w:pPr>
            <w:r w:rsidRPr="00AB6A13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AB6A13" w:rsidRDefault="0030252D">
            <w:pPr>
              <w:tabs>
                <w:tab w:val="left" w:pos="1020"/>
                <w:tab w:val="center" w:pos="1110"/>
              </w:tabs>
              <w:rPr>
                <w:b/>
              </w:rPr>
            </w:pPr>
            <w:r w:rsidRPr="00AB6A13">
              <w:rPr>
                <w:b/>
              </w:rPr>
              <w:t>а/м Шевроле Нива 2123</w:t>
            </w:r>
          </w:p>
          <w:p w:rsidR="0030252D" w:rsidRPr="00AB6A13" w:rsidRDefault="0030252D">
            <w:pPr>
              <w:tabs>
                <w:tab w:val="left" w:pos="1020"/>
                <w:tab w:val="center" w:pos="1110"/>
              </w:tabs>
              <w:rPr>
                <w:b/>
              </w:rPr>
            </w:pPr>
            <w:r>
              <w:rPr>
                <w:b/>
              </w:rPr>
              <w:t>(индивидуальная)</w:t>
            </w:r>
          </w:p>
          <w:p w:rsidR="0030252D" w:rsidRPr="00AB6A13" w:rsidRDefault="0030252D">
            <w:pPr>
              <w:tabs>
                <w:tab w:val="left" w:pos="1020"/>
                <w:tab w:val="center" w:pos="1110"/>
              </w:tabs>
              <w:rPr>
                <w:b/>
              </w:rPr>
            </w:pPr>
            <w:r w:rsidRPr="00AB6A13">
              <w:rPr>
                <w:b/>
              </w:rPr>
              <w:t>а/м Инфинити ЕХ 25</w:t>
            </w:r>
          </w:p>
          <w:p w:rsidR="0030252D" w:rsidRPr="00AB6A13" w:rsidRDefault="0030252D">
            <w:pPr>
              <w:tabs>
                <w:tab w:val="left" w:pos="1020"/>
                <w:tab w:val="center" w:pos="1110"/>
              </w:tabs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</w:tr>
      <w:tr w:rsidR="0030252D" w:rsidTr="000051F9">
        <w:trPr>
          <w:gridBefore w:val="1"/>
          <w:wBefore w:w="6" w:type="dxa"/>
          <w:trHeight w:val="578"/>
        </w:trPr>
        <w:tc>
          <w:tcPr>
            <w:tcW w:w="21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B6A13" w:rsidRDefault="0030252D" w:rsidP="00A7504E">
            <w:pPr>
              <w:rPr>
                <w:b/>
              </w:rPr>
            </w:pPr>
            <w:r w:rsidRPr="00AB6A13">
              <w:rPr>
                <w:b/>
              </w:rPr>
              <w:t>земельный участок (</w:t>
            </w:r>
            <w:r>
              <w:rPr>
                <w:b/>
              </w:rPr>
              <w:t xml:space="preserve">совместная </w:t>
            </w:r>
            <w:r w:rsidRPr="00AB6A13">
              <w:rPr>
                <w:b/>
              </w:rPr>
              <w:t>собственность)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B6A13" w:rsidRDefault="0030252D" w:rsidP="00A7504E">
            <w:pPr>
              <w:rPr>
                <w:b/>
              </w:rPr>
            </w:pPr>
            <w:r w:rsidRPr="00AB6A13">
              <w:rPr>
                <w:b/>
              </w:rPr>
              <w:t>661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B6A13" w:rsidRDefault="0030252D" w:rsidP="00A7504E">
            <w:pPr>
              <w:rPr>
                <w:b/>
              </w:rPr>
            </w:pPr>
            <w:r w:rsidRPr="00AB6A13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810"/>
        </w:trPr>
        <w:tc>
          <w:tcPr>
            <w:tcW w:w="21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B6A13" w:rsidRDefault="0030252D" w:rsidP="00A7504E">
            <w:pPr>
              <w:rPr>
                <w:b/>
              </w:rPr>
            </w:pPr>
            <w:r>
              <w:rPr>
                <w:b/>
              </w:rPr>
              <w:t>земельный участок (общая совместная собственность)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B6A13" w:rsidRDefault="0030252D" w:rsidP="00A7504E">
            <w:pPr>
              <w:rPr>
                <w:b/>
              </w:rPr>
            </w:pPr>
            <w:r>
              <w:rPr>
                <w:b/>
              </w:rPr>
              <w:t>760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B6A13" w:rsidRDefault="0030252D" w:rsidP="00A7504E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519"/>
        </w:trPr>
        <w:tc>
          <w:tcPr>
            <w:tcW w:w="21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A7504E">
            <w:pPr>
              <w:rPr>
                <w:b/>
              </w:rPr>
            </w:pPr>
            <w:r>
              <w:rPr>
                <w:b/>
              </w:rPr>
              <w:t>земельный участок (общая совместная собственность)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A7504E">
            <w:pPr>
              <w:rPr>
                <w:b/>
              </w:rPr>
            </w:pPr>
            <w:r>
              <w:rPr>
                <w:b/>
              </w:rPr>
              <w:t>587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A7504E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518"/>
        </w:trPr>
        <w:tc>
          <w:tcPr>
            <w:tcW w:w="21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A7504E">
            <w:pPr>
              <w:rPr>
                <w:b/>
              </w:rPr>
            </w:pPr>
            <w:r>
              <w:rPr>
                <w:b/>
              </w:rPr>
              <w:t>квартира (общая совместная собственность)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A7504E">
            <w:pPr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A7504E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513"/>
        </w:trPr>
        <w:tc>
          <w:tcPr>
            <w:tcW w:w="21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A7504E">
            <w:pPr>
              <w:rPr>
                <w:b/>
              </w:rPr>
            </w:pPr>
            <w:r>
              <w:rPr>
                <w:b/>
              </w:rPr>
              <w:t>гараж (общая совместная собственность)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A7504E">
            <w:pPr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A7504E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657"/>
        </w:trPr>
        <w:tc>
          <w:tcPr>
            <w:tcW w:w="21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right w:val="single" w:sz="4" w:space="0" w:color="auto"/>
            </w:tcBorders>
          </w:tcPr>
          <w:p w:rsidR="0030252D" w:rsidRDefault="0030252D" w:rsidP="00A7504E">
            <w:pPr>
              <w:rPr>
                <w:b/>
              </w:rPr>
            </w:pPr>
            <w:r>
              <w:rPr>
                <w:b/>
              </w:rPr>
              <w:t>нежилое помещение 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right w:val="single" w:sz="4" w:space="0" w:color="auto"/>
            </w:tcBorders>
          </w:tcPr>
          <w:p w:rsidR="0030252D" w:rsidRDefault="0030252D" w:rsidP="00A7504E">
            <w:pPr>
              <w:rPr>
                <w:b/>
              </w:rPr>
            </w:pPr>
            <w:r>
              <w:rPr>
                <w:b/>
              </w:rPr>
              <w:t>140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right w:val="single" w:sz="4" w:space="0" w:color="auto"/>
            </w:tcBorders>
          </w:tcPr>
          <w:p w:rsidR="0030252D" w:rsidRDefault="0030252D" w:rsidP="00A7504E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551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7504E" w:rsidRDefault="0030252D">
            <w:pPr>
              <w:rPr>
                <w:b/>
              </w:rPr>
            </w:pPr>
            <w:r w:rsidRPr="00A7504E">
              <w:rPr>
                <w:b/>
              </w:rPr>
              <w:t>Антоненкова Л.Г.</w:t>
            </w:r>
          </w:p>
          <w:p w:rsidR="0030252D" w:rsidRPr="00A7504E" w:rsidRDefault="0030252D">
            <w:pPr>
              <w:rPr>
                <w:b/>
              </w:rPr>
            </w:pP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7504E" w:rsidRDefault="0030252D">
            <w:pPr>
              <w:rPr>
                <w:b/>
              </w:rPr>
            </w:pPr>
            <w:r w:rsidRPr="00A7504E">
              <w:rPr>
                <w:b/>
              </w:rPr>
              <w:t>Заместитель начальника Управления Минюста России по Смоленской области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7504E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494</w:t>
            </w:r>
            <w:r w:rsidRPr="00A7504E">
              <w:rPr>
                <w:b/>
              </w:rPr>
              <w:t xml:space="preserve"> </w:t>
            </w:r>
            <w:r>
              <w:rPr>
                <w:b/>
              </w:rPr>
              <w:t>477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7504E" w:rsidRDefault="0030252D">
            <w:pPr>
              <w:rPr>
                <w:b/>
              </w:rPr>
            </w:pPr>
            <w:r>
              <w:rPr>
                <w:b/>
              </w:rPr>
              <w:t>квартира</w:t>
            </w:r>
            <w:r w:rsidRPr="00A7504E">
              <w:rPr>
                <w:b/>
              </w:rPr>
              <w:t xml:space="preserve"> (</w:t>
            </w:r>
            <w:r>
              <w:rPr>
                <w:b/>
              </w:rPr>
              <w:t xml:space="preserve">совместная </w:t>
            </w:r>
            <w:r w:rsidRPr="00A7504E">
              <w:rPr>
                <w:b/>
              </w:rPr>
              <w:t>собственность)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7504E" w:rsidRDefault="0030252D">
            <w:pPr>
              <w:rPr>
                <w:b/>
              </w:rPr>
            </w:pPr>
            <w:r>
              <w:rPr>
                <w:b/>
              </w:rPr>
              <w:t>68,2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7504E" w:rsidRDefault="0030252D">
            <w:pPr>
              <w:rPr>
                <w:b/>
              </w:rPr>
            </w:pPr>
            <w:r w:rsidRPr="00A7504E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7504E" w:rsidRDefault="0030252D">
            <w:pPr>
              <w:tabs>
                <w:tab w:val="left" w:pos="1020"/>
                <w:tab w:val="center" w:pos="1110"/>
              </w:tabs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611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7504E" w:rsidRDefault="0030252D">
            <w:pPr>
              <w:rPr>
                <w:b/>
              </w:rPr>
            </w:pPr>
            <w:r w:rsidRPr="00A7504E">
              <w:rPr>
                <w:b/>
              </w:rPr>
              <w:t>Супруг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7504E" w:rsidRDefault="0030252D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7504E" w:rsidRDefault="0030252D">
            <w:pPr>
              <w:jc w:val="center"/>
              <w:rPr>
                <w:b/>
              </w:rPr>
            </w:pPr>
            <w:r w:rsidRPr="00A7504E">
              <w:rPr>
                <w:b/>
              </w:rPr>
              <w:t>3</w:t>
            </w:r>
            <w:r>
              <w:rPr>
                <w:b/>
              </w:rPr>
              <w:t>70</w:t>
            </w:r>
            <w:r w:rsidRPr="00A7504E">
              <w:rPr>
                <w:b/>
              </w:rPr>
              <w:t xml:space="preserve"> </w:t>
            </w:r>
            <w:r>
              <w:rPr>
                <w:b/>
              </w:rPr>
              <w:t>157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7504E" w:rsidRDefault="0030252D">
            <w:pPr>
              <w:rPr>
                <w:b/>
              </w:rPr>
            </w:pPr>
            <w:r>
              <w:rPr>
                <w:b/>
              </w:rPr>
              <w:t>к</w:t>
            </w:r>
            <w:r w:rsidRPr="00A7504E">
              <w:rPr>
                <w:b/>
              </w:rPr>
              <w:t>вартира</w:t>
            </w:r>
            <w:r>
              <w:rPr>
                <w:b/>
              </w:rPr>
              <w:t xml:space="preserve"> </w:t>
            </w:r>
            <w:r w:rsidRPr="00A7504E">
              <w:rPr>
                <w:b/>
              </w:rPr>
              <w:t>(общая собственность)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7504E" w:rsidRDefault="0030252D">
            <w:pPr>
              <w:rPr>
                <w:b/>
              </w:rPr>
            </w:pPr>
            <w:r w:rsidRPr="00A7504E">
              <w:rPr>
                <w:b/>
              </w:rPr>
              <w:t>68,2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7504E" w:rsidRDefault="0030252D">
            <w:pPr>
              <w:rPr>
                <w:b/>
              </w:rPr>
            </w:pPr>
            <w:r w:rsidRPr="00A7504E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7504E" w:rsidRDefault="0030252D">
            <w:pPr>
              <w:tabs>
                <w:tab w:val="left" w:pos="1020"/>
                <w:tab w:val="center" w:pos="1110"/>
              </w:tabs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413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7504E" w:rsidRDefault="0030252D">
            <w:pPr>
              <w:rPr>
                <w:b/>
              </w:rPr>
            </w:pPr>
            <w:r>
              <w:rPr>
                <w:b/>
              </w:rPr>
              <w:t>земельный участок</w:t>
            </w:r>
            <w:r w:rsidRPr="00A7504E">
              <w:rPr>
                <w:b/>
              </w:rPr>
              <w:t xml:space="preserve"> </w:t>
            </w: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7504E" w:rsidRDefault="0030252D">
            <w:pPr>
              <w:rPr>
                <w:b/>
              </w:rPr>
            </w:pPr>
            <w:r>
              <w:rPr>
                <w:b/>
              </w:rPr>
              <w:t>2337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7504E" w:rsidRDefault="0030252D">
            <w:pPr>
              <w:rPr>
                <w:b/>
              </w:rPr>
            </w:pPr>
            <w:r w:rsidRPr="00A7504E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480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2F3805" w:rsidRDefault="0030252D">
            <w:pPr>
              <w:rPr>
                <w:b/>
              </w:rPr>
            </w:pPr>
            <w:r w:rsidRPr="002F3805">
              <w:rPr>
                <w:b/>
              </w:rPr>
              <w:t>Захарова М.А.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F3805" w:rsidRDefault="0030252D">
            <w:pPr>
              <w:rPr>
                <w:b/>
              </w:rPr>
            </w:pPr>
            <w:r w:rsidRPr="002F3805">
              <w:rPr>
                <w:b/>
              </w:rPr>
              <w:t>Начальник Главного управления Минюста России по Ставропольскому краю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2F3805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601</w:t>
            </w:r>
            <w:r w:rsidRPr="002F3805">
              <w:rPr>
                <w:b/>
              </w:rPr>
              <w:t> </w:t>
            </w:r>
            <w:r>
              <w:rPr>
                <w:b/>
              </w:rPr>
              <w:t>714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2F3805" w:rsidRDefault="0030252D">
            <w:pPr>
              <w:rPr>
                <w:b/>
              </w:rPr>
            </w:pPr>
            <w:r w:rsidRPr="002F3805">
              <w:rPr>
                <w:b/>
              </w:rPr>
              <w:t>нежилое помещение</w:t>
            </w:r>
          </w:p>
          <w:p w:rsidR="0030252D" w:rsidRPr="002F3805" w:rsidRDefault="0030252D" w:rsidP="0065405C">
            <w:pPr>
              <w:rPr>
                <w:b/>
              </w:rPr>
            </w:pPr>
            <w:r w:rsidRPr="002F3805">
              <w:rPr>
                <w:b/>
              </w:rPr>
              <w:t>(собственность)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2F3805" w:rsidRDefault="0030252D" w:rsidP="0065405C">
            <w:pPr>
              <w:rPr>
                <w:b/>
              </w:rPr>
            </w:pPr>
            <w:r w:rsidRPr="002F3805">
              <w:rPr>
                <w:b/>
              </w:rPr>
              <w:t xml:space="preserve">58,9 </w:t>
            </w:r>
            <w:r w:rsidRPr="002F3805">
              <w:rPr>
                <w:b/>
              </w:rPr>
              <w:br/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2F3805">
              <w:rPr>
                <w:b/>
              </w:rPr>
              <w:t>Россия</w:t>
            </w:r>
          </w:p>
          <w:p w:rsidR="0030252D" w:rsidRPr="002F3805" w:rsidRDefault="0030252D">
            <w:pPr>
              <w:rPr>
                <w:b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2F3805" w:rsidRDefault="0030252D">
            <w:pPr>
              <w:rPr>
                <w:b/>
              </w:rPr>
            </w:pPr>
            <w:r w:rsidRPr="002F3805">
              <w:rPr>
                <w:b/>
              </w:rPr>
              <w:t>а/м Ниссан Мурано</w:t>
            </w:r>
          </w:p>
          <w:p w:rsidR="0030252D" w:rsidRPr="002F3805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</w:tr>
      <w:tr w:rsidR="0030252D" w:rsidTr="000051F9">
        <w:trPr>
          <w:gridBefore w:val="1"/>
          <w:wBefore w:w="6" w:type="dxa"/>
          <w:trHeight w:val="288"/>
        </w:trPr>
        <w:tc>
          <w:tcPr>
            <w:tcW w:w="21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Pr="002F3805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F3805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2F3805" w:rsidRDefault="0030252D" w:rsidP="0065405C">
            <w:pPr>
              <w:rPr>
                <w:b/>
              </w:rPr>
            </w:pPr>
            <w:r>
              <w:rPr>
                <w:b/>
              </w:rPr>
              <w:t>жилой дом 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2F3805" w:rsidRDefault="0030252D" w:rsidP="0065405C">
            <w:pPr>
              <w:rPr>
                <w:b/>
              </w:rPr>
            </w:pPr>
            <w:r>
              <w:rPr>
                <w:b/>
              </w:rPr>
              <w:t>380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2F3805" w:rsidRDefault="0030252D" w:rsidP="0065405C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Pr="002F3805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600"/>
        </w:trPr>
        <w:tc>
          <w:tcPr>
            <w:tcW w:w="21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2F3805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F3805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2F3805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2F3805" w:rsidRDefault="0030252D" w:rsidP="0065405C">
            <w:pPr>
              <w:rPr>
                <w:b/>
              </w:rPr>
            </w:pPr>
            <w:r w:rsidRPr="002F3805">
              <w:rPr>
                <w:b/>
              </w:rPr>
              <w:t>земельный участок (</w:t>
            </w:r>
            <w:r>
              <w:rPr>
                <w:b/>
              </w:rPr>
              <w:t>пользование</w:t>
            </w:r>
            <w:r w:rsidRPr="002F3805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2F3805" w:rsidRDefault="0030252D">
            <w:pPr>
              <w:rPr>
                <w:b/>
              </w:rPr>
            </w:pPr>
            <w:r w:rsidRPr="002F3805">
              <w:rPr>
                <w:b/>
              </w:rPr>
              <w:t>640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2F3805">
              <w:rPr>
                <w:b/>
              </w:rPr>
              <w:t>Россия</w:t>
            </w:r>
          </w:p>
          <w:p w:rsidR="0030252D" w:rsidRPr="002F3805" w:rsidRDefault="0030252D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495"/>
        </w:trPr>
        <w:tc>
          <w:tcPr>
            <w:tcW w:w="2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F3805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F3805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F3805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квартира</w:t>
            </w:r>
          </w:p>
          <w:p w:rsidR="0030252D" w:rsidRPr="002F3805" w:rsidRDefault="0030252D" w:rsidP="0065405C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F3805" w:rsidRDefault="0030252D" w:rsidP="0065405C">
            <w:pPr>
              <w:rPr>
                <w:b/>
              </w:rPr>
            </w:pPr>
            <w:r>
              <w:rPr>
                <w:b/>
              </w:rPr>
              <w:t>48,5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F3805" w:rsidRDefault="0030252D" w:rsidP="0065405C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540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F3805" w:rsidRDefault="0030252D">
            <w:pPr>
              <w:rPr>
                <w:b/>
              </w:rPr>
            </w:pPr>
            <w:r w:rsidRPr="002F3805">
              <w:rPr>
                <w:b/>
              </w:rPr>
              <w:t>Супруг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F3805" w:rsidRDefault="0030252D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F3805" w:rsidRDefault="0030252D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2</w:t>
            </w:r>
            <w:r w:rsidRPr="002F3805">
              <w:rPr>
                <w:b/>
              </w:rPr>
              <w:t> </w:t>
            </w:r>
            <w:r>
              <w:rPr>
                <w:b/>
              </w:rPr>
              <w:t>413 197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  <w:p w:rsidR="0030252D" w:rsidRPr="002F3805" w:rsidRDefault="0030252D" w:rsidP="0065405C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2F3805" w:rsidRDefault="0030252D">
            <w:pPr>
              <w:rPr>
                <w:b/>
              </w:rPr>
            </w:pPr>
            <w:r>
              <w:rPr>
                <w:b/>
              </w:rPr>
              <w:t>640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2F3805">
              <w:rPr>
                <w:b/>
              </w:rPr>
              <w:t>Россия</w:t>
            </w:r>
          </w:p>
          <w:p w:rsidR="0030252D" w:rsidRPr="002F3805" w:rsidRDefault="0030252D">
            <w:pPr>
              <w:rPr>
                <w:b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F419FA" w:rsidRDefault="0030252D">
            <w:pPr>
              <w:rPr>
                <w:b/>
              </w:rPr>
            </w:pPr>
            <w:r w:rsidRPr="00F419FA">
              <w:rPr>
                <w:b/>
              </w:rPr>
              <w:t>а/м Фольцваген Пассат</w:t>
            </w:r>
          </w:p>
          <w:p w:rsidR="0030252D" w:rsidRDefault="0030252D">
            <w:r>
              <w:rPr>
                <w:b/>
              </w:rPr>
              <w:t>(индивидуальная)</w:t>
            </w:r>
          </w:p>
        </w:tc>
      </w:tr>
      <w:tr w:rsidR="0030252D" w:rsidTr="000051F9">
        <w:trPr>
          <w:gridBefore w:val="1"/>
          <w:wBefore w:w="6" w:type="dxa"/>
          <w:trHeight w:val="555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F3805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F3805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2F3805" w:rsidRDefault="0030252D">
            <w:pPr>
              <w:rPr>
                <w:b/>
              </w:rPr>
            </w:pPr>
            <w:r w:rsidRPr="002F3805">
              <w:rPr>
                <w:b/>
              </w:rPr>
              <w:t>жилой дом</w:t>
            </w:r>
          </w:p>
          <w:p w:rsidR="0030252D" w:rsidRDefault="0030252D" w:rsidP="0065405C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65405C">
            <w:pPr>
              <w:rPr>
                <w:b/>
              </w:rPr>
            </w:pPr>
            <w:r>
              <w:rPr>
                <w:b/>
              </w:rPr>
              <w:t>380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2F3805" w:rsidRDefault="0030252D" w:rsidP="0065405C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F419FA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345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F3805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F3805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F3805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2F3805" w:rsidRDefault="0030252D">
            <w:pPr>
              <w:rPr>
                <w:b/>
              </w:rPr>
            </w:pPr>
            <w:r w:rsidRPr="002F3805">
              <w:rPr>
                <w:b/>
              </w:rPr>
              <w:t>нежилое помещение</w:t>
            </w:r>
          </w:p>
          <w:p w:rsidR="0030252D" w:rsidRPr="002F3805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2F3805" w:rsidRDefault="0030252D">
            <w:pPr>
              <w:rPr>
                <w:b/>
              </w:rPr>
            </w:pPr>
            <w:r w:rsidRPr="002F3805">
              <w:rPr>
                <w:b/>
              </w:rPr>
              <w:t>159,6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2F3805" w:rsidRDefault="0030252D">
            <w:pPr>
              <w:rPr>
                <w:b/>
              </w:rPr>
            </w:pPr>
            <w:r w:rsidRPr="002F3805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413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F3805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F3805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F3805" w:rsidRDefault="0030252D">
            <w:pPr>
              <w:rPr>
                <w:b/>
                <w:lang w:val="en-US"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2F3805" w:rsidRDefault="0030252D">
            <w:pPr>
              <w:rPr>
                <w:b/>
              </w:rPr>
            </w:pPr>
            <w:r w:rsidRPr="002F3805">
              <w:rPr>
                <w:b/>
              </w:rPr>
              <w:t>нежилое помещение</w:t>
            </w:r>
          </w:p>
          <w:p w:rsidR="0030252D" w:rsidRPr="002F3805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2F3805" w:rsidRDefault="0030252D">
            <w:pPr>
              <w:rPr>
                <w:b/>
              </w:rPr>
            </w:pPr>
            <w:r w:rsidRPr="002F3805">
              <w:rPr>
                <w:b/>
              </w:rPr>
              <w:t>54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2F3805" w:rsidRDefault="0030252D">
            <w:pPr>
              <w:rPr>
                <w:b/>
              </w:rPr>
            </w:pPr>
            <w:r w:rsidRPr="002F3805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412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F3805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F3805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F3805" w:rsidRDefault="0030252D">
            <w:pPr>
              <w:rPr>
                <w:b/>
                <w:lang w:val="en-US"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F3805" w:rsidRDefault="0030252D">
            <w:pPr>
              <w:rPr>
                <w:b/>
              </w:rPr>
            </w:pPr>
            <w:r w:rsidRPr="002F3805">
              <w:rPr>
                <w:b/>
              </w:rPr>
              <w:t>нежилое помещение</w:t>
            </w:r>
          </w:p>
          <w:p w:rsidR="0030252D" w:rsidRPr="002F3805" w:rsidRDefault="0030252D">
            <w:pPr>
              <w:rPr>
                <w:b/>
              </w:rPr>
            </w:pPr>
            <w:r w:rsidRPr="002F3805">
              <w:rPr>
                <w:b/>
              </w:rPr>
              <w:t>(доверительное управление)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F3805" w:rsidRDefault="0030252D">
            <w:pPr>
              <w:rPr>
                <w:b/>
              </w:rPr>
            </w:pPr>
            <w:r w:rsidRPr="002F3805">
              <w:rPr>
                <w:b/>
              </w:rPr>
              <w:t>58,9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F3805" w:rsidRDefault="0030252D">
            <w:pPr>
              <w:rPr>
                <w:b/>
              </w:rPr>
            </w:pPr>
            <w:r w:rsidRPr="002F3805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518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F419FA" w:rsidRDefault="0030252D">
            <w:pPr>
              <w:rPr>
                <w:b/>
              </w:rPr>
            </w:pPr>
            <w:r w:rsidRPr="00F419FA">
              <w:rPr>
                <w:b/>
              </w:rPr>
              <w:t>Сытов С.В.</w:t>
            </w:r>
          </w:p>
          <w:p w:rsidR="0030252D" w:rsidRPr="00F419FA" w:rsidRDefault="0030252D">
            <w:pPr>
              <w:jc w:val="center"/>
              <w:rPr>
                <w:b/>
              </w:rPr>
            </w:pP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F419FA" w:rsidRDefault="0030252D">
            <w:pPr>
              <w:rPr>
                <w:b/>
              </w:rPr>
            </w:pPr>
            <w:r w:rsidRPr="00F419FA">
              <w:rPr>
                <w:b/>
              </w:rPr>
              <w:t>Заместитель начальника Главного управления Минюста России по Ставропольскому краю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F419FA" w:rsidRDefault="0030252D">
            <w:pPr>
              <w:jc w:val="center"/>
              <w:rPr>
                <w:b/>
              </w:rPr>
            </w:pPr>
            <w:r w:rsidRPr="00F419FA">
              <w:rPr>
                <w:b/>
              </w:rPr>
              <w:t>5</w:t>
            </w:r>
            <w:r>
              <w:rPr>
                <w:b/>
              </w:rPr>
              <w:t>24 933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земельный участок (индивидуальная)</w:t>
            </w:r>
          </w:p>
          <w:p w:rsidR="0030252D" w:rsidRPr="00F419FA" w:rsidRDefault="0030252D">
            <w:pPr>
              <w:rPr>
                <w:b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F419FA" w:rsidRDefault="0030252D">
            <w:pPr>
              <w:rPr>
                <w:b/>
              </w:rPr>
            </w:pPr>
            <w:r w:rsidRPr="00F419FA">
              <w:rPr>
                <w:b/>
              </w:rPr>
              <w:t>5</w:t>
            </w:r>
            <w:r>
              <w:rPr>
                <w:b/>
              </w:rPr>
              <w:t>80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F419FA">
              <w:rPr>
                <w:b/>
              </w:rPr>
              <w:t>Россия</w:t>
            </w:r>
          </w:p>
          <w:p w:rsidR="0030252D" w:rsidRPr="00F419FA" w:rsidRDefault="0030252D">
            <w:pPr>
              <w:rPr>
                <w:b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gridBefore w:val="1"/>
          <w:wBefore w:w="6" w:type="dxa"/>
          <w:trHeight w:val="690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F419FA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F419FA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F419FA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F419FA" w:rsidRDefault="0030252D">
            <w:pPr>
              <w:rPr>
                <w:b/>
              </w:rPr>
            </w:pPr>
            <w:r w:rsidRPr="00F419FA">
              <w:rPr>
                <w:b/>
              </w:rPr>
              <w:t>квартира</w:t>
            </w:r>
          </w:p>
          <w:p w:rsidR="0030252D" w:rsidRDefault="0030252D" w:rsidP="0065405C">
            <w:pPr>
              <w:rPr>
                <w:b/>
              </w:rPr>
            </w:pPr>
            <w:r w:rsidRPr="00F419FA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F419FA" w:rsidRDefault="0030252D" w:rsidP="0065405C">
            <w:pPr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F419FA" w:rsidRDefault="0030252D" w:rsidP="0065405C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415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F419FA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F419FA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F419FA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F419FA" w:rsidRDefault="0030252D">
            <w:pPr>
              <w:rPr>
                <w:b/>
              </w:rPr>
            </w:pPr>
            <w:r w:rsidRPr="00F419FA">
              <w:rPr>
                <w:b/>
              </w:rPr>
              <w:t>квартира</w:t>
            </w:r>
          </w:p>
          <w:p w:rsidR="0030252D" w:rsidRPr="00F419FA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F419FA" w:rsidRDefault="0030252D">
            <w:pPr>
              <w:rPr>
                <w:b/>
              </w:rPr>
            </w:pPr>
            <w:r w:rsidRPr="00F419FA">
              <w:rPr>
                <w:b/>
              </w:rPr>
              <w:t>55,1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F419FA" w:rsidRDefault="0030252D">
            <w:pPr>
              <w:rPr>
                <w:b/>
              </w:rPr>
            </w:pPr>
            <w:r w:rsidRPr="00F419FA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415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F419FA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F419FA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F419FA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F419FA" w:rsidRDefault="0030252D">
            <w:pPr>
              <w:rPr>
                <w:b/>
              </w:rPr>
            </w:pPr>
            <w:r w:rsidRPr="00F419FA">
              <w:rPr>
                <w:b/>
              </w:rPr>
              <w:t>дачный участок</w:t>
            </w:r>
          </w:p>
          <w:p w:rsidR="0030252D" w:rsidRPr="00F419FA" w:rsidRDefault="0030252D">
            <w:pPr>
              <w:rPr>
                <w:b/>
              </w:rPr>
            </w:pPr>
            <w:r w:rsidRPr="00F419FA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F419FA" w:rsidRDefault="0030252D">
            <w:pPr>
              <w:rPr>
                <w:b/>
              </w:rPr>
            </w:pPr>
            <w:r>
              <w:rPr>
                <w:b/>
              </w:rPr>
              <w:t>580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F419FA" w:rsidRDefault="0030252D">
            <w:pPr>
              <w:rPr>
                <w:b/>
              </w:rPr>
            </w:pPr>
            <w:r w:rsidRPr="00F419FA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415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F3933" w:rsidRDefault="0030252D">
            <w:pPr>
              <w:rPr>
                <w:b/>
              </w:rPr>
            </w:pPr>
            <w:r w:rsidRPr="001F3933">
              <w:rPr>
                <w:b/>
              </w:rPr>
              <w:t>Харченко М.А.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F3933" w:rsidRDefault="0030252D">
            <w:pPr>
              <w:rPr>
                <w:b/>
              </w:rPr>
            </w:pPr>
            <w:r w:rsidRPr="001F3933">
              <w:rPr>
                <w:b/>
              </w:rPr>
              <w:t>Заместитель начальника Главного управления Минюста России по Ставропольскому краю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F3933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727</w:t>
            </w:r>
            <w:r w:rsidRPr="001F3933">
              <w:rPr>
                <w:b/>
              </w:rPr>
              <w:t xml:space="preserve"> </w:t>
            </w:r>
            <w:r>
              <w:rPr>
                <w:b/>
              </w:rPr>
              <w:t>847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F3933" w:rsidRDefault="0030252D">
            <w:pPr>
              <w:rPr>
                <w:b/>
              </w:rPr>
            </w:pPr>
            <w:r w:rsidRPr="001F3933">
              <w:rPr>
                <w:b/>
              </w:rPr>
              <w:t>квартира</w:t>
            </w:r>
          </w:p>
          <w:p w:rsidR="0030252D" w:rsidRPr="001F3933" w:rsidRDefault="0030252D">
            <w:pPr>
              <w:rPr>
                <w:b/>
              </w:rPr>
            </w:pPr>
            <w:r w:rsidRPr="001F3933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1F3933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F3933" w:rsidRDefault="0030252D">
            <w:pPr>
              <w:rPr>
                <w:b/>
              </w:rPr>
            </w:pPr>
            <w:r w:rsidRPr="001F3933">
              <w:rPr>
                <w:b/>
              </w:rPr>
              <w:t>38,8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F3933" w:rsidRDefault="0030252D">
            <w:pPr>
              <w:rPr>
                <w:b/>
              </w:rPr>
            </w:pPr>
            <w:r w:rsidRPr="001F3933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1F3933">
              <w:rPr>
                <w:b/>
              </w:rPr>
              <w:t xml:space="preserve">а/м </w:t>
            </w:r>
            <w:r>
              <w:rPr>
                <w:b/>
              </w:rPr>
              <w:t xml:space="preserve"> Чери Тигго</w:t>
            </w:r>
          </w:p>
          <w:p w:rsidR="0030252D" w:rsidRPr="001F3933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</w:tr>
      <w:tr w:rsidR="0030252D" w:rsidTr="000051F9">
        <w:trPr>
          <w:gridBefore w:val="1"/>
          <w:wBefore w:w="6" w:type="dxa"/>
          <w:trHeight w:val="415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F3933" w:rsidRDefault="0030252D">
            <w:pPr>
              <w:rPr>
                <w:b/>
              </w:rPr>
            </w:pPr>
            <w:r w:rsidRPr="001F3933">
              <w:rPr>
                <w:b/>
              </w:rPr>
              <w:t>Супруга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F3933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F3933" w:rsidRDefault="0030252D">
            <w:pPr>
              <w:jc w:val="center"/>
              <w:rPr>
                <w:b/>
              </w:rPr>
            </w:pPr>
            <w:r w:rsidRPr="001F3933">
              <w:rPr>
                <w:b/>
              </w:rPr>
              <w:t>3</w:t>
            </w:r>
            <w:r>
              <w:rPr>
                <w:b/>
              </w:rPr>
              <w:t>02</w:t>
            </w:r>
            <w:r w:rsidRPr="001F3933">
              <w:rPr>
                <w:b/>
              </w:rPr>
              <w:t xml:space="preserve"> </w:t>
            </w:r>
            <w:r>
              <w:rPr>
                <w:b/>
              </w:rPr>
              <w:t>582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F3933" w:rsidRDefault="0030252D">
            <w:pPr>
              <w:rPr>
                <w:b/>
              </w:rPr>
            </w:pPr>
            <w:r w:rsidRPr="001F3933">
              <w:rPr>
                <w:b/>
              </w:rPr>
              <w:t>квартира</w:t>
            </w:r>
          </w:p>
          <w:p w:rsidR="0030252D" w:rsidRPr="001F3933" w:rsidRDefault="0030252D">
            <w:pPr>
              <w:rPr>
                <w:b/>
              </w:rPr>
            </w:pPr>
            <w:r w:rsidRPr="001F3933">
              <w:rPr>
                <w:b/>
              </w:rPr>
              <w:t>(</w:t>
            </w:r>
            <w:r>
              <w:rPr>
                <w:b/>
              </w:rPr>
              <w:t>пользование</w:t>
            </w:r>
            <w:r w:rsidRPr="001F3933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F3933" w:rsidRDefault="0030252D">
            <w:pPr>
              <w:rPr>
                <w:b/>
              </w:rPr>
            </w:pPr>
            <w:r w:rsidRPr="001F3933">
              <w:rPr>
                <w:b/>
              </w:rPr>
              <w:t>3</w:t>
            </w:r>
            <w:r>
              <w:rPr>
                <w:b/>
              </w:rPr>
              <w:t>8</w:t>
            </w:r>
            <w:r w:rsidRPr="001F3933">
              <w:rPr>
                <w:b/>
              </w:rPr>
              <w:t>,</w:t>
            </w:r>
            <w:r>
              <w:rPr>
                <w:b/>
              </w:rPr>
              <w:t>8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F3933" w:rsidRDefault="0030252D">
            <w:pPr>
              <w:rPr>
                <w:b/>
              </w:rPr>
            </w:pPr>
            <w:r w:rsidRPr="001F3933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F3933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415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F3933" w:rsidRDefault="0030252D">
            <w:pPr>
              <w:rPr>
                <w:b/>
              </w:rPr>
            </w:pPr>
            <w:r>
              <w:rPr>
                <w:b/>
              </w:rPr>
              <w:t>Сын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F3933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F3933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F3933" w:rsidRDefault="0030252D" w:rsidP="00364C4C">
            <w:pPr>
              <w:rPr>
                <w:b/>
              </w:rPr>
            </w:pPr>
            <w:r w:rsidRPr="001F3933">
              <w:rPr>
                <w:b/>
              </w:rPr>
              <w:t>квартира</w:t>
            </w:r>
          </w:p>
          <w:p w:rsidR="0030252D" w:rsidRPr="001F3933" w:rsidRDefault="0030252D" w:rsidP="00364C4C">
            <w:pPr>
              <w:rPr>
                <w:b/>
              </w:rPr>
            </w:pPr>
            <w:r w:rsidRPr="001F3933">
              <w:rPr>
                <w:b/>
              </w:rPr>
              <w:t>(</w:t>
            </w:r>
            <w:r>
              <w:rPr>
                <w:b/>
              </w:rPr>
              <w:t>пользование</w:t>
            </w:r>
            <w:r w:rsidRPr="001F3933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F3933" w:rsidRDefault="0030252D" w:rsidP="00364C4C">
            <w:pPr>
              <w:rPr>
                <w:b/>
              </w:rPr>
            </w:pPr>
            <w:r w:rsidRPr="001F3933">
              <w:rPr>
                <w:b/>
              </w:rPr>
              <w:t>3</w:t>
            </w:r>
            <w:r>
              <w:rPr>
                <w:b/>
              </w:rPr>
              <w:t>8</w:t>
            </w:r>
            <w:r w:rsidRPr="001F3933">
              <w:rPr>
                <w:b/>
              </w:rPr>
              <w:t>,</w:t>
            </w:r>
            <w:r>
              <w:rPr>
                <w:b/>
              </w:rPr>
              <w:t>8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F3933" w:rsidRDefault="0030252D" w:rsidP="00364C4C">
            <w:pPr>
              <w:rPr>
                <w:b/>
              </w:rPr>
            </w:pPr>
            <w:r w:rsidRPr="001F3933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F3933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843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4F19F7" w:rsidRDefault="0030252D">
            <w:pPr>
              <w:rPr>
                <w:b/>
              </w:rPr>
            </w:pPr>
            <w:r w:rsidRPr="004F19F7">
              <w:rPr>
                <w:b/>
              </w:rPr>
              <w:t>Турецких А. В.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4F19F7" w:rsidRDefault="0030252D">
            <w:pPr>
              <w:rPr>
                <w:b/>
              </w:rPr>
            </w:pPr>
            <w:r>
              <w:rPr>
                <w:b/>
              </w:rPr>
              <w:t>Н</w:t>
            </w:r>
            <w:r w:rsidRPr="004F19F7">
              <w:rPr>
                <w:b/>
              </w:rPr>
              <w:t>ачальник Управления Минюста России по Тамбовской области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4F19F7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1 785</w:t>
            </w:r>
            <w:r w:rsidRPr="004F19F7">
              <w:rPr>
                <w:b/>
              </w:rPr>
              <w:t> </w:t>
            </w:r>
            <w:r>
              <w:rPr>
                <w:b/>
              </w:rPr>
              <w:t>184</w:t>
            </w:r>
            <w:r w:rsidRPr="004F19F7">
              <w:rPr>
                <w:b/>
              </w:rPr>
              <w:t>,</w:t>
            </w:r>
            <w:r>
              <w:rPr>
                <w:b/>
              </w:rPr>
              <w:t>66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4F19F7" w:rsidRDefault="0030252D">
            <w:pPr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  <w:p w:rsidR="0030252D" w:rsidRDefault="0030252D">
            <w:pPr>
              <w:rPr>
                <w:b/>
              </w:rPr>
            </w:pPr>
            <w:r w:rsidRPr="004F19F7">
              <w:rPr>
                <w:b/>
              </w:rPr>
              <w:t>(</w:t>
            </w:r>
            <w:r>
              <w:rPr>
                <w:b/>
              </w:rPr>
              <w:t xml:space="preserve">долевая </w:t>
            </w:r>
            <w:r w:rsidRPr="004F19F7">
              <w:rPr>
                <w:b/>
              </w:rPr>
              <w:t>собственность</w:t>
            </w:r>
            <w:r>
              <w:rPr>
                <w:b/>
              </w:rPr>
              <w:t xml:space="preserve"> 1/5</w:t>
            </w:r>
            <w:r w:rsidRPr="004F19F7">
              <w:rPr>
                <w:b/>
              </w:rPr>
              <w:t>)</w:t>
            </w:r>
          </w:p>
          <w:p w:rsidR="0030252D" w:rsidRPr="004F19F7" w:rsidRDefault="0030252D">
            <w:pPr>
              <w:rPr>
                <w:b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1018 – общая</w:t>
            </w:r>
          </w:p>
          <w:p w:rsidR="0030252D" w:rsidRPr="004F19F7" w:rsidRDefault="0030252D" w:rsidP="0065405C">
            <w:pPr>
              <w:rPr>
                <w:b/>
              </w:rPr>
            </w:pPr>
            <w:r>
              <w:rPr>
                <w:b/>
              </w:rPr>
              <w:t>203,6 – доля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4F19F7">
              <w:rPr>
                <w:b/>
              </w:rPr>
              <w:t>Россия</w:t>
            </w:r>
          </w:p>
          <w:p w:rsidR="0030252D" w:rsidRPr="004F19F7" w:rsidRDefault="0030252D">
            <w:pPr>
              <w:rPr>
                <w:b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4F19F7">
              <w:rPr>
                <w:b/>
              </w:rPr>
              <w:t>а/м МАЗ – 816200</w:t>
            </w:r>
          </w:p>
          <w:p w:rsidR="0030252D" w:rsidRPr="004F19F7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</w:tr>
      <w:tr w:rsidR="0030252D" w:rsidTr="000051F9">
        <w:trPr>
          <w:gridBefore w:val="1"/>
          <w:wBefore w:w="6" w:type="dxa"/>
          <w:trHeight w:val="525"/>
        </w:trPr>
        <w:tc>
          <w:tcPr>
            <w:tcW w:w="2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F19F7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65405C">
            <w:pPr>
              <w:rPr>
                <w:b/>
              </w:rPr>
            </w:pPr>
            <w:r>
              <w:rPr>
                <w:b/>
              </w:rPr>
              <w:t>квартира 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65405C">
            <w:pPr>
              <w:rPr>
                <w:b/>
              </w:rPr>
            </w:pPr>
            <w:r>
              <w:rPr>
                <w:b/>
              </w:rPr>
              <w:t>34,4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F19F7" w:rsidRDefault="0030252D" w:rsidP="0065405C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F19F7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386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4F19F7" w:rsidRDefault="0030252D">
            <w:pPr>
              <w:rPr>
                <w:b/>
              </w:rPr>
            </w:pPr>
            <w:r w:rsidRPr="004F19F7">
              <w:rPr>
                <w:b/>
              </w:rPr>
              <w:t>Супруга</w:t>
            </w: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4F19F7" w:rsidRDefault="0030252D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4F19F7" w:rsidRDefault="0030252D">
            <w:pPr>
              <w:jc w:val="center"/>
              <w:rPr>
                <w:b/>
              </w:rPr>
            </w:pPr>
            <w:r w:rsidRPr="004F19F7">
              <w:rPr>
                <w:b/>
              </w:rPr>
              <w:t>1 </w:t>
            </w:r>
            <w:r>
              <w:rPr>
                <w:b/>
              </w:rPr>
              <w:t>003</w:t>
            </w:r>
            <w:r w:rsidRPr="004F19F7">
              <w:rPr>
                <w:b/>
              </w:rPr>
              <w:t xml:space="preserve"> </w:t>
            </w:r>
            <w:r>
              <w:rPr>
                <w:b/>
              </w:rPr>
              <w:t>516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4F19F7" w:rsidRDefault="0030252D">
            <w:pPr>
              <w:rPr>
                <w:b/>
              </w:rPr>
            </w:pPr>
            <w:r w:rsidRPr="004F19F7">
              <w:rPr>
                <w:b/>
              </w:rPr>
              <w:t>квартира</w:t>
            </w:r>
          </w:p>
          <w:p w:rsidR="0030252D" w:rsidRPr="004F19F7" w:rsidRDefault="0030252D">
            <w:pPr>
              <w:rPr>
                <w:b/>
              </w:rPr>
            </w:pPr>
            <w:r w:rsidRPr="004F19F7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4F19F7" w:rsidRDefault="0030252D">
            <w:pPr>
              <w:rPr>
                <w:b/>
              </w:rPr>
            </w:pPr>
            <w:r w:rsidRPr="004F19F7">
              <w:rPr>
                <w:b/>
              </w:rPr>
              <w:t>33,1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4F19F7" w:rsidRDefault="0030252D">
            <w:pPr>
              <w:rPr>
                <w:b/>
              </w:rPr>
            </w:pPr>
            <w:r w:rsidRPr="004F19F7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4F19F7">
              <w:rPr>
                <w:b/>
              </w:rPr>
              <w:t>а</w:t>
            </w:r>
            <w:r w:rsidRPr="00CF0DBF">
              <w:rPr>
                <w:b/>
              </w:rPr>
              <w:t>/</w:t>
            </w:r>
            <w:r w:rsidRPr="004F19F7">
              <w:rPr>
                <w:b/>
              </w:rPr>
              <w:t>м</w:t>
            </w:r>
            <w:r w:rsidRPr="00CF0DBF">
              <w:rPr>
                <w:b/>
              </w:rPr>
              <w:t xml:space="preserve"> </w:t>
            </w:r>
            <w:r w:rsidRPr="004F19F7">
              <w:rPr>
                <w:b/>
                <w:lang w:val="en-US"/>
              </w:rPr>
              <w:t>Chevrolet</w:t>
            </w:r>
            <w:r w:rsidRPr="00CF0DBF">
              <w:rPr>
                <w:b/>
              </w:rPr>
              <w:t xml:space="preserve"> </w:t>
            </w:r>
            <w:r w:rsidRPr="004F19F7">
              <w:rPr>
                <w:b/>
                <w:lang w:val="en-US"/>
              </w:rPr>
              <w:t>Lachetti</w:t>
            </w:r>
          </w:p>
          <w:p w:rsidR="0030252D" w:rsidRPr="001774B0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</w:tr>
      <w:tr w:rsidR="0030252D" w:rsidTr="000051F9">
        <w:trPr>
          <w:gridBefore w:val="1"/>
          <w:wBefore w:w="6" w:type="dxa"/>
          <w:trHeight w:val="386"/>
        </w:trPr>
        <w:tc>
          <w:tcPr>
            <w:tcW w:w="21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4F19F7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4F19F7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4F19F7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4F19F7" w:rsidRDefault="0030252D">
            <w:pPr>
              <w:rPr>
                <w:b/>
              </w:rPr>
            </w:pPr>
            <w:r w:rsidRPr="004F19F7">
              <w:rPr>
                <w:b/>
              </w:rPr>
              <w:t>земельный участок</w:t>
            </w:r>
          </w:p>
          <w:p w:rsidR="0030252D" w:rsidRPr="004F19F7" w:rsidRDefault="0030252D">
            <w:pPr>
              <w:rPr>
                <w:b/>
              </w:rPr>
            </w:pPr>
            <w:r w:rsidRPr="004F19F7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4F19F7" w:rsidRDefault="0030252D">
            <w:pPr>
              <w:rPr>
                <w:b/>
              </w:rPr>
            </w:pPr>
            <w:r w:rsidRPr="004F19F7">
              <w:rPr>
                <w:b/>
              </w:rPr>
              <w:t>717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4F19F7" w:rsidRDefault="0030252D">
            <w:pPr>
              <w:rPr>
                <w:b/>
              </w:rPr>
            </w:pPr>
            <w:r w:rsidRPr="004F19F7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4F19F7" w:rsidRDefault="0030252D">
            <w:pPr>
              <w:rPr>
                <w:b/>
                <w:lang w:val="en-US"/>
              </w:rPr>
            </w:pPr>
          </w:p>
        </w:tc>
      </w:tr>
      <w:tr w:rsidR="0030252D" w:rsidTr="000051F9">
        <w:trPr>
          <w:gridBefore w:val="1"/>
          <w:wBefore w:w="6" w:type="dxa"/>
          <w:trHeight w:val="829"/>
        </w:trPr>
        <w:tc>
          <w:tcPr>
            <w:tcW w:w="21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4F19F7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4F19F7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4F19F7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4F19F7" w:rsidRDefault="0030252D" w:rsidP="00FD71B5">
            <w:pPr>
              <w:rPr>
                <w:b/>
              </w:rPr>
            </w:pPr>
            <w:r>
              <w:rPr>
                <w:b/>
              </w:rPr>
              <w:t xml:space="preserve"> земельный участок</w:t>
            </w:r>
          </w:p>
          <w:p w:rsidR="0030252D" w:rsidRDefault="0030252D" w:rsidP="00FD71B5">
            <w:pPr>
              <w:rPr>
                <w:b/>
              </w:rPr>
            </w:pPr>
            <w:r w:rsidRPr="004F19F7">
              <w:rPr>
                <w:b/>
              </w:rPr>
              <w:t>(</w:t>
            </w:r>
            <w:r>
              <w:rPr>
                <w:b/>
              </w:rPr>
              <w:t xml:space="preserve">долевая </w:t>
            </w:r>
            <w:r w:rsidRPr="004F19F7">
              <w:rPr>
                <w:b/>
              </w:rPr>
              <w:t>собственность</w:t>
            </w:r>
            <w:r>
              <w:rPr>
                <w:b/>
              </w:rPr>
              <w:t xml:space="preserve"> 1/5)</w:t>
            </w:r>
          </w:p>
          <w:p w:rsidR="0030252D" w:rsidRPr="004F19F7" w:rsidRDefault="0030252D" w:rsidP="00FD71B5">
            <w:pPr>
              <w:rPr>
                <w:b/>
              </w:rPr>
            </w:pP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FD71B5">
            <w:pPr>
              <w:rPr>
                <w:b/>
              </w:rPr>
            </w:pPr>
            <w:r>
              <w:rPr>
                <w:b/>
              </w:rPr>
              <w:t>1018 – общая</w:t>
            </w:r>
          </w:p>
          <w:p w:rsidR="0030252D" w:rsidRDefault="0030252D" w:rsidP="00FD71B5">
            <w:pPr>
              <w:rPr>
                <w:b/>
              </w:rPr>
            </w:pPr>
            <w:r>
              <w:rPr>
                <w:b/>
              </w:rPr>
              <w:t>203,6 – доля</w:t>
            </w:r>
          </w:p>
          <w:p w:rsidR="0030252D" w:rsidRPr="004F19F7" w:rsidRDefault="0030252D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4F19F7">
              <w:rPr>
                <w:b/>
              </w:rPr>
              <w:t>Россия</w:t>
            </w:r>
          </w:p>
          <w:p w:rsidR="0030252D" w:rsidRPr="004F19F7" w:rsidRDefault="0030252D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4F19F7" w:rsidRDefault="0030252D">
            <w:pPr>
              <w:rPr>
                <w:b/>
                <w:lang w:val="en-US"/>
              </w:rPr>
            </w:pPr>
          </w:p>
        </w:tc>
      </w:tr>
      <w:tr w:rsidR="0030252D" w:rsidTr="000051F9">
        <w:trPr>
          <w:gridBefore w:val="1"/>
          <w:wBefore w:w="6" w:type="dxa"/>
          <w:trHeight w:val="555"/>
        </w:trPr>
        <w:tc>
          <w:tcPr>
            <w:tcW w:w="2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4F19F7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4F19F7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4F19F7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FD71B5">
            <w:pPr>
              <w:rPr>
                <w:b/>
              </w:rPr>
            </w:pPr>
            <w:r>
              <w:rPr>
                <w:b/>
              </w:rPr>
              <w:t>нежилое помещение (собственность)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6D6993">
            <w:pPr>
              <w:rPr>
                <w:b/>
              </w:rPr>
            </w:pPr>
            <w:r>
              <w:rPr>
                <w:b/>
              </w:rPr>
              <w:t>298,2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F19F7" w:rsidRDefault="0030252D" w:rsidP="006D6993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4F19F7" w:rsidRDefault="0030252D">
            <w:pPr>
              <w:rPr>
                <w:b/>
                <w:lang w:val="en-US"/>
              </w:rPr>
            </w:pPr>
          </w:p>
        </w:tc>
      </w:tr>
      <w:tr w:rsidR="0030252D" w:rsidTr="000051F9">
        <w:trPr>
          <w:gridBefore w:val="1"/>
          <w:wBefore w:w="6" w:type="dxa"/>
          <w:trHeight w:val="495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4F19F7" w:rsidRDefault="0030252D">
            <w:pPr>
              <w:rPr>
                <w:b/>
              </w:rPr>
            </w:pPr>
            <w:r w:rsidRPr="004F19F7">
              <w:rPr>
                <w:b/>
              </w:rPr>
              <w:t>Дочь</w:t>
            </w: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4F19F7" w:rsidRDefault="0030252D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4F19F7" w:rsidRDefault="0030252D" w:rsidP="005405E2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4F19F7" w:rsidRDefault="0030252D">
            <w:pPr>
              <w:rPr>
                <w:b/>
              </w:rPr>
            </w:pPr>
            <w:r w:rsidRPr="004F19F7">
              <w:rPr>
                <w:b/>
              </w:rPr>
              <w:t>квартира</w:t>
            </w:r>
          </w:p>
          <w:p w:rsidR="0030252D" w:rsidRPr="004F19F7" w:rsidRDefault="0030252D" w:rsidP="006D6993">
            <w:pPr>
              <w:rPr>
                <w:b/>
              </w:rPr>
            </w:pPr>
            <w:r w:rsidRPr="004F19F7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4F19F7">
              <w:rPr>
                <w:b/>
              </w:rPr>
              <w:t>3</w:t>
            </w:r>
            <w:r>
              <w:rPr>
                <w:b/>
              </w:rPr>
              <w:t>4</w:t>
            </w:r>
            <w:r w:rsidRPr="004F19F7">
              <w:rPr>
                <w:b/>
              </w:rPr>
              <w:t>,</w:t>
            </w:r>
            <w:r>
              <w:rPr>
                <w:b/>
              </w:rPr>
              <w:t>4</w:t>
            </w:r>
          </w:p>
          <w:p w:rsidR="0030252D" w:rsidRPr="004F19F7" w:rsidRDefault="0030252D">
            <w:pPr>
              <w:rPr>
                <w:b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4F19F7">
              <w:rPr>
                <w:b/>
              </w:rPr>
              <w:t>Россия</w:t>
            </w:r>
          </w:p>
          <w:p w:rsidR="0030252D" w:rsidRPr="004F19F7" w:rsidRDefault="0030252D">
            <w:pPr>
              <w:rPr>
                <w:b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4F19F7" w:rsidRDefault="0030252D">
            <w:pPr>
              <w:rPr>
                <w:b/>
              </w:rPr>
            </w:pPr>
            <w:r>
              <w:rPr>
                <w:b/>
              </w:rPr>
              <w:softHyphen/>
            </w:r>
          </w:p>
        </w:tc>
      </w:tr>
      <w:tr w:rsidR="0030252D" w:rsidTr="000051F9">
        <w:trPr>
          <w:gridBefore w:val="1"/>
          <w:wBefore w:w="6" w:type="dxa"/>
          <w:trHeight w:val="878"/>
        </w:trPr>
        <w:tc>
          <w:tcPr>
            <w:tcW w:w="2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F19F7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4F19F7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5405E2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F19F7" w:rsidRDefault="0030252D" w:rsidP="00F610F2">
            <w:pPr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  <w:p w:rsidR="0030252D" w:rsidRDefault="0030252D" w:rsidP="00F610F2">
            <w:pPr>
              <w:rPr>
                <w:b/>
              </w:rPr>
            </w:pPr>
            <w:r w:rsidRPr="004F19F7">
              <w:rPr>
                <w:b/>
              </w:rPr>
              <w:t>(</w:t>
            </w:r>
            <w:r>
              <w:rPr>
                <w:b/>
              </w:rPr>
              <w:t xml:space="preserve">долевая </w:t>
            </w:r>
            <w:r w:rsidRPr="004F19F7">
              <w:rPr>
                <w:b/>
              </w:rPr>
              <w:t>собственность</w:t>
            </w:r>
            <w:r>
              <w:rPr>
                <w:b/>
              </w:rPr>
              <w:t xml:space="preserve"> 1/5</w:t>
            </w:r>
            <w:r w:rsidRPr="004F19F7">
              <w:rPr>
                <w:b/>
              </w:rPr>
              <w:t>)</w:t>
            </w:r>
          </w:p>
          <w:p w:rsidR="0030252D" w:rsidRPr="004F19F7" w:rsidRDefault="0030252D" w:rsidP="006D6993">
            <w:pPr>
              <w:rPr>
                <w:b/>
              </w:rPr>
            </w:pP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F610F2">
            <w:pPr>
              <w:rPr>
                <w:b/>
              </w:rPr>
            </w:pPr>
            <w:r>
              <w:rPr>
                <w:b/>
              </w:rPr>
              <w:t>1018 – общая</w:t>
            </w:r>
          </w:p>
          <w:p w:rsidR="0030252D" w:rsidRDefault="0030252D" w:rsidP="00F610F2">
            <w:pPr>
              <w:rPr>
                <w:b/>
              </w:rPr>
            </w:pPr>
            <w:r>
              <w:rPr>
                <w:b/>
              </w:rPr>
              <w:t>203,6 – доля</w:t>
            </w:r>
          </w:p>
          <w:p w:rsidR="0030252D" w:rsidRPr="004F19F7" w:rsidRDefault="0030252D" w:rsidP="006D6993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  <w:p w:rsidR="0030252D" w:rsidRPr="004F19F7" w:rsidRDefault="0030252D" w:rsidP="006D6993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480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4F19F7" w:rsidRDefault="0030252D">
            <w:pPr>
              <w:rPr>
                <w:b/>
              </w:rPr>
            </w:pPr>
            <w:r w:rsidRPr="004F19F7">
              <w:rPr>
                <w:b/>
              </w:rPr>
              <w:t>Дочь</w:t>
            </w: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4F19F7" w:rsidRDefault="0030252D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4F19F7" w:rsidRDefault="0030252D" w:rsidP="005405E2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4F19F7" w:rsidRDefault="0030252D" w:rsidP="004E0348">
            <w:pPr>
              <w:rPr>
                <w:b/>
              </w:rPr>
            </w:pPr>
            <w:r w:rsidRPr="004F19F7">
              <w:rPr>
                <w:b/>
              </w:rPr>
              <w:t>квартира</w:t>
            </w:r>
          </w:p>
          <w:p w:rsidR="0030252D" w:rsidRPr="004F19F7" w:rsidRDefault="0030252D" w:rsidP="004E0348">
            <w:pPr>
              <w:rPr>
                <w:b/>
              </w:rPr>
            </w:pPr>
            <w:r w:rsidRPr="004F19F7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FC00C0">
            <w:pPr>
              <w:rPr>
                <w:b/>
              </w:rPr>
            </w:pPr>
            <w:r w:rsidRPr="004F19F7">
              <w:rPr>
                <w:b/>
              </w:rPr>
              <w:t>3</w:t>
            </w:r>
            <w:r>
              <w:rPr>
                <w:b/>
              </w:rPr>
              <w:t>4</w:t>
            </w:r>
            <w:r w:rsidRPr="004F19F7">
              <w:rPr>
                <w:b/>
              </w:rPr>
              <w:t>,</w:t>
            </w:r>
            <w:r>
              <w:rPr>
                <w:b/>
              </w:rPr>
              <w:t>4</w:t>
            </w:r>
          </w:p>
          <w:p w:rsidR="0030252D" w:rsidRPr="004F19F7" w:rsidRDefault="0030252D" w:rsidP="00FC00C0">
            <w:pPr>
              <w:rPr>
                <w:b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FC00C0">
            <w:pPr>
              <w:rPr>
                <w:b/>
              </w:rPr>
            </w:pPr>
            <w:r w:rsidRPr="004F19F7">
              <w:rPr>
                <w:b/>
              </w:rPr>
              <w:t>Россия</w:t>
            </w:r>
          </w:p>
          <w:p w:rsidR="0030252D" w:rsidRPr="004F19F7" w:rsidRDefault="0030252D" w:rsidP="00FC00C0">
            <w:pPr>
              <w:rPr>
                <w:b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4F19F7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831"/>
        </w:trPr>
        <w:tc>
          <w:tcPr>
            <w:tcW w:w="2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F19F7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4F19F7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5405E2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F19F7" w:rsidRDefault="0030252D" w:rsidP="004E0348">
            <w:pPr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  <w:p w:rsidR="0030252D" w:rsidRDefault="0030252D" w:rsidP="004E0348">
            <w:pPr>
              <w:rPr>
                <w:b/>
              </w:rPr>
            </w:pPr>
            <w:r w:rsidRPr="004F19F7">
              <w:rPr>
                <w:b/>
              </w:rPr>
              <w:t>(</w:t>
            </w:r>
            <w:r>
              <w:rPr>
                <w:b/>
              </w:rPr>
              <w:t xml:space="preserve">долевая </w:t>
            </w:r>
            <w:r w:rsidRPr="004F19F7">
              <w:rPr>
                <w:b/>
              </w:rPr>
              <w:t>собственность</w:t>
            </w:r>
            <w:r>
              <w:rPr>
                <w:b/>
              </w:rPr>
              <w:t xml:space="preserve"> 1/5</w:t>
            </w:r>
            <w:r w:rsidRPr="004F19F7">
              <w:rPr>
                <w:b/>
              </w:rPr>
              <w:t>)</w:t>
            </w:r>
          </w:p>
          <w:p w:rsidR="0030252D" w:rsidRPr="004F19F7" w:rsidRDefault="0030252D" w:rsidP="006D6993">
            <w:pPr>
              <w:rPr>
                <w:b/>
              </w:rPr>
            </w:pP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FC00C0">
            <w:pPr>
              <w:rPr>
                <w:b/>
              </w:rPr>
            </w:pPr>
            <w:r>
              <w:rPr>
                <w:b/>
              </w:rPr>
              <w:t>1018 – общая</w:t>
            </w:r>
          </w:p>
          <w:p w:rsidR="0030252D" w:rsidRDefault="0030252D" w:rsidP="00FC00C0">
            <w:pPr>
              <w:rPr>
                <w:b/>
              </w:rPr>
            </w:pPr>
            <w:r>
              <w:rPr>
                <w:b/>
              </w:rPr>
              <w:t>203,6 – доля</w:t>
            </w:r>
          </w:p>
          <w:p w:rsidR="0030252D" w:rsidRPr="004F19F7" w:rsidRDefault="0030252D" w:rsidP="00FC00C0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FC00C0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  <w:p w:rsidR="0030252D" w:rsidRPr="004F19F7" w:rsidRDefault="0030252D" w:rsidP="00FC00C0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615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4F19F7" w:rsidRDefault="0030252D">
            <w:pPr>
              <w:rPr>
                <w:b/>
              </w:rPr>
            </w:pPr>
            <w:r>
              <w:rPr>
                <w:b/>
              </w:rPr>
              <w:t>Сын</w:t>
            </w:r>
          </w:p>
        </w:tc>
        <w:tc>
          <w:tcPr>
            <w:tcW w:w="305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4F19F7" w:rsidRDefault="0030252D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4F19F7" w:rsidRDefault="0030252D" w:rsidP="005405E2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4F19F7" w:rsidRDefault="0030252D" w:rsidP="00FC00C0">
            <w:pPr>
              <w:rPr>
                <w:b/>
              </w:rPr>
            </w:pPr>
            <w:r w:rsidRPr="004F19F7">
              <w:rPr>
                <w:b/>
              </w:rPr>
              <w:t>квартира</w:t>
            </w:r>
          </w:p>
          <w:p w:rsidR="0030252D" w:rsidRPr="004F19F7" w:rsidRDefault="0030252D" w:rsidP="00FC00C0">
            <w:pPr>
              <w:rPr>
                <w:b/>
              </w:rPr>
            </w:pPr>
            <w:r w:rsidRPr="004F19F7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FC00C0">
            <w:pPr>
              <w:rPr>
                <w:b/>
              </w:rPr>
            </w:pPr>
            <w:r w:rsidRPr="004F19F7">
              <w:rPr>
                <w:b/>
              </w:rPr>
              <w:t>3</w:t>
            </w:r>
            <w:r>
              <w:rPr>
                <w:b/>
              </w:rPr>
              <w:t>4</w:t>
            </w:r>
            <w:r w:rsidRPr="004F19F7">
              <w:rPr>
                <w:b/>
              </w:rPr>
              <w:t>,</w:t>
            </w:r>
            <w:r>
              <w:rPr>
                <w:b/>
              </w:rPr>
              <w:t>4</w:t>
            </w:r>
          </w:p>
          <w:p w:rsidR="0030252D" w:rsidRPr="004F19F7" w:rsidRDefault="0030252D" w:rsidP="00FC00C0">
            <w:pPr>
              <w:rPr>
                <w:b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FC00C0">
            <w:pPr>
              <w:rPr>
                <w:b/>
              </w:rPr>
            </w:pPr>
            <w:r w:rsidRPr="004F19F7">
              <w:rPr>
                <w:b/>
              </w:rPr>
              <w:t>Россия</w:t>
            </w:r>
          </w:p>
          <w:p w:rsidR="0030252D" w:rsidRPr="004F19F7" w:rsidRDefault="0030252D" w:rsidP="00FC00C0">
            <w:pPr>
              <w:rPr>
                <w:b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4F19F7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895"/>
        </w:trPr>
        <w:tc>
          <w:tcPr>
            <w:tcW w:w="2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4F19F7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5405E2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F19F7" w:rsidRDefault="0030252D" w:rsidP="00FC00C0">
            <w:pPr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  <w:p w:rsidR="0030252D" w:rsidRDefault="0030252D" w:rsidP="00FC00C0">
            <w:pPr>
              <w:rPr>
                <w:b/>
              </w:rPr>
            </w:pPr>
            <w:r w:rsidRPr="004F19F7">
              <w:rPr>
                <w:b/>
              </w:rPr>
              <w:t>(</w:t>
            </w:r>
            <w:r>
              <w:rPr>
                <w:b/>
              </w:rPr>
              <w:t xml:space="preserve">долевая </w:t>
            </w:r>
            <w:r w:rsidRPr="004F19F7">
              <w:rPr>
                <w:b/>
              </w:rPr>
              <w:t>собственность</w:t>
            </w:r>
            <w:r>
              <w:rPr>
                <w:b/>
              </w:rPr>
              <w:t xml:space="preserve"> 1/5</w:t>
            </w:r>
            <w:r w:rsidRPr="004F19F7">
              <w:rPr>
                <w:b/>
              </w:rPr>
              <w:t>)</w:t>
            </w:r>
          </w:p>
          <w:p w:rsidR="0030252D" w:rsidRPr="004F19F7" w:rsidRDefault="0030252D" w:rsidP="00FC00C0">
            <w:pPr>
              <w:rPr>
                <w:b/>
              </w:rPr>
            </w:pP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FC00C0">
            <w:pPr>
              <w:rPr>
                <w:b/>
              </w:rPr>
            </w:pPr>
            <w:r>
              <w:rPr>
                <w:b/>
              </w:rPr>
              <w:t>1018 – общая</w:t>
            </w:r>
          </w:p>
          <w:p w:rsidR="0030252D" w:rsidRDefault="0030252D" w:rsidP="00FC00C0">
            <w:pPr>
              <w:rPr>
                <w:b/>
              </w:rPr>
            </w:pPr>
            <w:r>
              <w:rPr>
                <w:b/>
              </w:rPr>
              <w:t>203,6 – доля</w:t>
            </w:r>
          </w:p>
          <w:p w:rsidR="0030252D" w:rsidRPr="004F19F7" w:rsidRDefault="0030252D" w:rsidP="00FC00C0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FC00C0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  <w:p w:rsidR="0030252D" w:rsidRPr="004F19F7" w:rsidRDefault="0030252D" w:rsidP="00FC00C0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661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E0348" w:rsidRDefault="0030252D">
            <w:pPr>
              <w:rPr>
                <w:b/>
              </w:rPr>
            </w:pPr>
            <w:r w:rsidRPr="004E0348">
              <w:rPr>
                <w:b/>
              </w:rPr>
              <w:t>Митина Ю.Н.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4E0348" w:rsidRDefault="0030252D">
            <w:pPr>
              <w:rPr>
                <w:b/>
              </w:rPr>
            </w:pPr>
            <w:r w:rsidRPr="004F19F7">
              <w:rPr>
                <w:b/>
              </w:rPr>
              <w:t>Заместитель начальника Управления Минюста России по Тамбовской области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E0348" w:rsidRDefault="0030252D" w:rsidP="00EB312A">
            <w:pPr>
              <w:jc w:val="center"/>
              <w:rPr>
                <w:b/>
              </w:rPr>
            </w:pPr>
            <w:r>
              <w:rPr>
                <w:b/>
              </w:rPr>
              <w:t>360 407,99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4E0348" w:rsidRDefault="0030252D">
            <w:pPr>
              <w:rPr>
                <w:b/>
              </w:rPr>
            </w:pPr>
            <w:r>
              <w:rPr>
                <w:b/>
              </w:rPr>
              <w:t>квартира</w:t>
            </w:r>
          </w:p>
          <w:p w:rsidR="0030252D" w:rsidRPr="004E0348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4E0348" w:rsidRDefault="0030252D">
            <w:pPr>
              <w:rPr>
                <w:b/>
              </w:rPr>
            </w:pPr>
            <w:r>
              <w:rPr>
                <w:b/>
              </w:rPr>
              <w:t>59,5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4E0348" w:rsidRDefault="0030252D">
            <w:pPr>
              <w:rPr>
                <w:b/>
              </w:rPr>
            </w:pPr>
            <w:r w:rsidRPr="004E0348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E0348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386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E0348" w:rsidRDefault="0030252D">
            <w:pPr>
              <w:rPr>
                <w:b/>
              </w:rPr>
            </w:pPr>
            <w:r>
              <w:rPr>
                <w:b/>
              </w:rPr>
              <w:t>Дочь</w:t>
            </w:r>
          </w:p>
        </w:tc>
        <w:tc>
          <w:tcPr>
            <w:tcW w:w="30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4F19F7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EB312A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F19F7" w:rsidRDefault="0030252D" w:rsidP="00EB312A">
            <w:pPr>
              <w:rPr>
                <w:b/>
              </w:rPr>
            </w:pPr>
            <w:r w:rsidRPr="004F19F7">
              <w:rPr>
                <w:b/>
              </w:rPr>
              <w:t>квартира</w:t>
            </w:r>
          </w:p>
          <w:p w:rsidR="0030252D" w:rsidRDefault="0030252D" w:rsidP="00EB312A">
            <w:pPr>
              <w:rPr>
                <w:b/>
              </w:rPr>
            </w:pPr>
            <w:r w:rsidRPr="004F19F7">
              <w:rPr>
                <w:b/>
              </w:rPr>
              <w:t>(пользование)</w:t>
            </w:r>
          </w:p>
          <w:p w:rsidR="0030252D" w:rsidRDefault="0030252D">
            <w:pPr>
              <w:rPr>
                <w:b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59,5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E0348" w:rsidRDefault="0030252D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E0348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386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Дочь</w:t>
            </w:r>
          </w:p>
        </w:tc>
        <w:tc>
          <w:tcPr>
            <w:tcW w:w="3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4F19F7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EB312A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F19F7" w:rsidRDefault="0030252D" w:rsidP="00FC00C0">
            <w:pPr>
              <w:rPr>
                <w:b/>
              </w:rPr>
            </w:pPr>
            <w:r w:rsidRPr="004F19F7">
              <w:rPr>
                <w:b/>
              </w:rPr>
              <w:t>квартира</w:t>
            </w:r>
          </w:p>
          <w:p w:rsidR="0030252D" w:rsidRDefault="0030252D" w:rsidP="00FC00C0">
            <w:pPr>
              <w:rPr>
                <w:b/>
              </w:rPr>
            </w:pPr>
            <w:r w:rsidRPr="004F19F7">
              <w:rPr>
                <w:b/>
              </w:rPr>
              <w:t>(пользование)</w:t>
            </w:r>
          </w:p>
          <w:p w:rsidR="0030252D" w:rsidRDefault="0030252D" w:rsidP="00FC00C0">
            <w:pPr>
              <w:rPr>
                <w:b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FC00C0">
            <w:pPr>
              <w:rPr>
                <w:b/>
              </w:rPr>
            </w:pPr>
            <w:r>
              <w:rPr>
                <w:b/>
              </w:rPr>
              <w:t>59,5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E0348" w:rsidRDefault="0030252D" w:rsidP="00FC00C0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E0348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776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F6D72" w:rsidRDefault="0030252D">
            <w:pPr>
              <w:rPr>
                <w:b/>
              </w:rPr>
            </w:pPr>
            <w:r w:rsidRPr="003F6D72">
              <w:rPr>
                <w:b/>
              </w:rPr>
              <w:t>Сергеева Г.И.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F6D72" w:rsidRDefault="0030252D">
            <w:pPr>
              <w:rPr>
                <w:b/>
              </w:rPr>
            </w:pPr>
            <w:r w:rsidRPr="003F6D72">
              <w:rPr>
                <w:b/>
              </w:rPr>
              <w:t>Начальник Управления Минюста России по Республике Татарстан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F6D72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3F6D72">
              <w:rPr>
                <w:b/>
              </w:rPr>
              <w:t> </w:t>
            </w:r>
            <w:r>
              <w:rPr>
                <w:b/>
              </w:rPr>
              <w:t>683</w:t>
            </w:r>
            <w:r w:rsidRPr="003F6D72">
              <w:rPr>
                <w:b/>
              </w:rPr>
              <w:t xml:space="preserve"> </w:t>
            </w:r>
            <w:r>
              <w:rPr>
                <w:b/>
              </w:rPr>
              <w:t>3</w:t>
            </w:r>
            <w:r w:rsidRPr="003F6D72">
              <w:rPr>
                <w:b/>
              </w:rPr>
              <w:t>97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3F6D72" w:rsidRDefault="0030252D">
            <w:pPr>
              <w:rPr>
                <w:b/>
              </w:rPr>
            </w:pPr>
            <w:r w:rsidRPr="003F6D72">
              <w:rPr>
                <w:b/>
              </w:rPr>
              <w:t>земельный участок под жилищное строительство</w:t>
            </w:r>
          </w:p>
          <w:p w:rsidR="0030252D" w:rsidRPr="003F6D72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3F6D72" w:rsidRDefault="0030252D">
            <w:pPr>
              <w:rPr>
                <w:b/>
              </w:rPr>
            </w:pPr>
            <w:r w:rsidRPr="003F6D72">
              <w:rPr>
                <w:b/>
              </w:rPr>
              <w:t>2535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3F6D72" w:rsidRDefault="0030252D">
            <w:pPr>
              <w:rPr>
                <w:b/>
              </w:rPr>
            </w:pPr>
            <w:r w:rsidRPr="003F6D72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F6D72" w:rsidRDefault="0030252D">
            <w:pPr>
              <w:rPr>
                <w:b/>
              </w:rPr>
            </w:pPr>
            <w:r w:rsidRPr="003F6D72">
              <w:rPr>
                <w:b/>
              </w:rPr>
              <w:t>а/м БМВ Х5</w:t>
            </w:r>
          </w:p>
          <w:p w:rsidR="0030252D" w:rsidRDefault="0030252D">
            <w:pPr>
              <w:rPr>
                <w:color w:val="FF0000"/>
              </w:rPr>
            </w:pPr>
            <w:r>
              <w:rPr>
                <w:b/>
              </w:rPr>
              <w:t>(индивидуальная)</w:t>
            </w:r>
          </w:p>
        </w:tc>
      </w:tr>
      <w:tr w:rsidR="0030252D" w:rsidTr="000051F9">
        <w:trPr>
          <w:gridBefore w:val="1"/>
          <w:wBefore w:w="6" w:type="dxa"/>
          <w:trHeight w:val="279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3F6D72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3F6D72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3F6D72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3F6D72" w:rsidRDefault="0030252D">
            <w:pPr>
              <w:rPr>
                <w:b/>
              </w:rPr>
            </w:pPr>
            <w:r w:rsidRPr="003F6D72">
              <w:rPr>
                <w:b/>
              </w:rPr>
              <w:t>жилой дом</w:t>
            </w:r>
          </w:p>
          <w:p w:rsidR="0030252D" w:rsidRPr="003F6D72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3F6D72" w:rsidRDefault="0030252D">
            <w:pPr>
              <w:rPr>
                <w:b/>
              </w:rPr>
            </w:pPr>
            <w:r>
              <w:rPr>
                <w:b/>
              </w:rPr>
              <w:t>452</w:t>
            </w:r>
            <w:r w:rsidRPr="003F6D72">
              <w:rPr>
                <w:b/>
              </w:rPr>
              <w:t>,</w:t>
            </w:r>
            <w:r>
              <w:rPr>
                <w:b/>
              </w:rPr>
              <w:t>3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3F6D72" w:rsidRDefault="0030252D">
            <w:pPr>
              <w:rPr>
                <w:b/>
              </w:rPr>
            </w:pPr>
            <w:r w:rsidRPr="003F6D72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>
            <w:pPr>
              <w:rPr>
                <w:color w:val="FF0000"/>
              </w:rPr>
            </w:pPr>
          </w:p>
        </w:tc>
      </w:tr>
      <w:tr w:rsidR="0030252D" w:rsidTr="000051F9">
        <w:trPr>
          <w:gridBefore w:val="1"/>
          <w:wBefore w:w="6" w:type="dxa"/>
          <w:trHeight w:val="142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3F6D72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3F6D72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3F6D72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3F6D72" w:rsidRDefault="0030252D">
            <w:pPr>
              <w:rPr>
                <w:b/>
              </w:rPr>
            </w:pPr>
            <w:r w:rsidRPr="003F6D72">
              <w:rPr>
                <w:b/>
              </w:rPr>
              <w:t>машиноместо</w:t>
            </w:r>
          </w:p>
          <w:p w:rsidR="0030252D" w:rsidRPr="003F6D72" w:rsidRDefault="0030252D">
            <w:pPr>
              <w:rPr>
                <w:b/>
              </w:rPr>
            </w:pPr>
            <w:r w:rsidRPr="003F6D72">
              <w:rPr>
                <w:b/>
              </w:rPr>
              <w:t>(долевая собственность, 1/2)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3F6D72" w:rsidRDefault="0030252D">
            <w:pPr>
              <w:rPr>
                <w:b/>
              </w:rPr>
            </w:pPr>
            <w:r w:rsidRPr="003F6D72">
              <w:rPr>
                <w:b/>
              </w:rPr>
              <w:t>14,1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3F6D72" w:rsidRDefault="0030252D">
            <w:pPr>
              <w:rPr>
                <w:b/>
              </w:rPr>
            </w:pPr>
            <w:r w:rsidRPr="003F6D72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>
            <w:pPr>
              <w:rPr>
                <w:color w:val="FF0000"/>
              </w:rPr>
            </w:pPr>
          </w:p>
        </w:tc>
      </w:tr>
      <w:tr w:rsidR="0030252D" w:rsidTr="000051F9">
        <w:trPr>
          <w:gridBefore w:val="1"/>
          <w:wBefore w:w="6" w:type="dxa"/>
          <w:trHeight w:val="142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3F6D72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3F6D72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3F6D72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F6D72" w:rsidRDefault="0030252D">
            <w:pPr>
              <w:rPr>
                <w:b/>
              </w:rPr>
            </w:pPr>
            <w:r w:rsidRPr="003F6D72">
              <w:rPr>
                <w:b/>
              </w:rPr>
              <w:t>квартира</w:t>
            </w:r>
          </w:p>
          <w:p w:rsidR="0030252D" w:rsidRPr="003F6D72" w:rsidRDefault="0030252D">
            <w:pPr>
              <w:rPr>
                <w:b/>
              </w:rPr>
            </w:pPr>
            <w:r w:rsidRPr="003F6D72">
              <w:rPr>
                <w:b/>
              </w:rPr>
              <w:t>(долевая собственность, 1/2)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F6D72" w:rsidRDefault="0030252D">
            <w:pPr>
              <w:rPr>
                <w:b/>
              </w:rPr>
            </w:pPr>
            <w:r w:rsidRPr="003F6D72">
              <w:rPr>
                <w:b/>
              </w:rPr>
              <w:t>144,6 – общая</w:t>
            </w:r>
          </w:p>
          <w:p w:rsidR="0030252D" w:rsidRPr="003F6D72" w:rsidRDefault="0030252D">
            <w:pPr>
              <w:rPr>
                <w:b/>
              </w:rPr>
            </w:pPr>
            <w:r w:rsidRPr="003F6D72">
              <w:rPr>
                <w:b/>
              </w:rPr>
              <w:t>72,3 - доля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F6D72" w:rsidRDefault="0030252D">
            <w:pPr>
              <w:rPr>
                <w:b/>
              </w:rPr>
            </w:pPr>
            <w:r w:rsidRPr="003F6D72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>
            <w:pPr>
              <w:rPr>
                <w:color w:val="FF0000"/>
              </w:rPr>
            </w:pPr>
          </w:p>
        </w:tc>
      </w:tr>
      <w:tr w:rsidR="0030252D" w:rsidTr="000051F9">
        <w:trPr>
          <w:gridBefore w:val="1"/>
          <w:wBefore w:w="6" w:type="dxa"/>
          <w:trHeight w:val="776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03E7E" w:rsidRDefault="0030252D">
            <w:pPr>
              <w:rPr>
                <w:b/>
              </w:rPr>
            </w:pPr>
            <w:r w:rsidRPr="00303E7E">
              <w:rPr>
                <w:b/>
              </w:rPr>
              <w:t>Супруг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03E7E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Pr="00303E7E">
              <w:rPr>
                <w:b/>
              </w:rPr>
              <w:t> </w:t>
            </w:r>
            <w:r>
              <w:rPr>
                <w:b/>
              </w:rPr>
              <w:t>922</w:t>
            </w:r>
            <w:r w:rsidRPr="00303E7E">
              <w:rPr>
                <w:b/>
              </w:rPr>
              <w:t> </w:t>
            </w:r>
            <w:r>
              <w:rPr>
                <w:b/>
              </w:rPr>
              <w:t>300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3F6D72" w:rsidRDefault="0030252D" w:rsidP="00364C4C">
            <w:pPr>
              <w:rPr>
                <w:b/>
              </w:rPr>
            </w:pPr>
            <w:r w:rsidRPr="003F6D72">
              <w:rPr>
                <w:b/>
              </w:rPr>
              <w:t>квартира</w:t>
            </w:r>
          </w:p>
          <w:p w:rsidR="0030252D" w:rsidRPr="003F6D72" w:rsidRDefault="0030252D" w:rsidP="00364C4C">
            <w:pPr>
              <w:rPr>
                <w:b/>
              </w:rPr>
            </w:pPr>
            <w:r w:rsidRPr="003F6D72">
              <w:rPr>
                <w:b/>
              </w:rPr>
              <w:t>(долевая собственность, 1/2)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3F6D72" w:rsidRDefault="0030252D" w:rsidP="00364C4C">
            <w:pPr>
              <w:rPr>
                <w:b/>
              </w:rPr>
            </w:pPr>
            <w:r w:rsidRPr="003F6D72">
              <w:rPr>
                <w:b/>
              </w:rPr>
              <w:t>144,6 – общая</w:t>
            </w:r>
          </w:p>
          <w:p w:rsidR="0030252D" w:rsidRPr="003F6D72" w:rsidRDefault="0030252D" w:rsidP="00364C4C">
            <w:pPr>
              <w:rPr>
                <w:b/>
              </w:rPr>
            </w:pPr>
            <w:r w:rsidRPr="003F6D72">
              <w:rPr>
                <w:b/>
              </w:rPr>
              <w:t>72,3 - доля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3F6D72" w:rsidRDefault="0030252D" w:rsidP="00364C4C">
            <w:pPr>
              <w:rPr>
                <w:b/>
              </w:rPr>
            </w:pPr>
            <w:r w:rsidRPr="003F6D72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303E7E">
              <w:rPr>
                <w:b/>
              </w:rPr>
              <w:t>а/м Нива-Шевроле</w:t>
            </w:r>
          </w:p>
          <w:p w:rsidR="0030252D" w:rsidRPr="00303E7E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  <w:p w:rsidR="0030252D" w:rsidRPr="00303E7E" w:rsidRDefault="0030252D">
            <w:pPr>
              <w:rPr>
                <w:b/>
              </w:rPr>
            </w:pPr>
            <w:r w:rsidRPr="00303E7E">
              <w:rPr>
                <w:b/>
              </w:rPr>
              <w:t>Автоприцеп МЗСА 81771Е</w:t>
            </w:r>
          </w:p>
          <w:p w:rsidR="0030252D" w:rsidRPr="00303E7E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  <w:r w:rsidRPr="00F52587">
              <w:rPr>
                <w:b/>
              </w:rPr>
              <w:t xml:space="preserve"> </w:t>
            </w:r>
            <w:r w:rsidRPr="00303E7E">
              <w:rPr>
                <w:b/>
              </w:rPr>
              <w:t>Лодка «Аргонавт»</w:t>
            </w:r>
          </w:p>
          <w:p w:rsidR="0030252D" w:rsidRDefault="0030252D">
            <w:pPr>
              <w:rPr>
                <w:color w:val="FF0000"/>
              </w:rPr>
            </w:pPr>
            <w:r>
              <w:rPr>
                <w:b/>
              </w:rPr>
              <w:t>(индивидуальная)</w:t>
            </w:r>
          </w:p>
        </w:tc>
      </w:tr>
      <w:tr w:rsidR="0030252D" w:rsidTr="000051F9">
        <w:trPr>
          <w:gridBefore w:val="1"/>
          <w:wBefore w:w="6" w:type="dxa"/>
          <w:trHeight w:val="651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303E7E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303E7E">
              <w:rPr>
                <w:b/>
              </w:rPr>
              <w:t>Гараж</w:t>
            </w:r>
          </w:p>
          <w:p w:rsidR="0030252D" w:rsidRPr="00303E7E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303E7E" w:rsidRDefault="0030252D">
            <w:pPr>
              <w:rPr>
                <w:b/>
              </w:rPr>
            </w:pPr>
            <w:r w:rsidRPr="00303E7E">
              <w:rPr>
                <w:b/>
              </w:rPr>
              <w:t>21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303E7E" w:rsidRDefault="0030252D">
            <w:pPr>
              <w:rPr>
                <w:b/>
              </w:rPr>
            </w:pPr>
            <w:r w:rsidRPr="00303E7E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>
            <w:pPr>
              <w:rPr>
                <w:color w:val="FF0000"/>
              </w:rPr>
            </w:pPr>
          </w:p>
        </w:tc>
      </w:tr>
      <w:tr w:rsidR="0030252D" w:rsidTr="000051F9">
        <w:trPr>
          <w:gridBefore w:val="1"/>
          <w:wBefore w:w="6" w:type="dxa"/>
          <w:trHeight w:val="279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303E7E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303E7E" w:rsidRDefault="0030252D">
            <w:pPr>
              <w:rPr>
                <w:b/>
              </w:rPr>
            </w:pPr>
            <w:r w:rsidRPr="00303E7E">
              <w:rPr>
                <w:b/>
              </w:rPr>
              <w:t>гараж</w:t>
            </w:r>
          </w:p>
          <w:p w:rsidR="0030252D" w:rsidRPr="00303E7E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303E7E" w:rsidRDefault="0030252D">
            <w:pPr>
              <w:rPr>
                <w:b/>
              </w:rPr>
            </w:pPr>
            <w:r w:rsidRPr="00303E7E">
              <w:rPr>
                <w:b/>
              </w:rPr>
              <w:t>18,8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303E7E" w:rsidRDefault="0030252D">
            <w:pPr>
              <w:rPr>
                <w:b/>
              </w:rPr>
            </w:pPr>
            <w:r w:rsidRPr="00303E7E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>
            <w:pPr>
              <w:rPr>
                <w:color w:val="FF0000"/>
              </w:rPr>
            </w:pPr>
          </w:p>
        </w:tc>
      </w:tr>
      <w:tr w:rsidR="0030252D" w:rsidTr="000051F9">
        <w:trPr>
          <w:gridBefore w:val="1"/>
          <w:wBefore w:w="6" w:type="dxa"/>
          <w:trHeight w:val="143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303E7E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03E7E" w:rsidRDefault="0030252D">
            <w:pPr>
              <w:rPr>
                <w:b/>
              </w:rPr>
            </w:pPr>
            <w:r w:rsidRPr="00303E7E">
              <w:rPr>
                <w:b/>
              </w:rPr>
              <w:t>машиноместо</w:t>
            </w:r>
          </w:p>
          <w:p w:rsidR="0030252D" w:rsidRPr="00303E7E" w:rsidRDefault="0030252D">
            <w:pPr>
              <w:rPr>
                <w:b/>
              </w:rPr>
            </w:pPr>
            <w:r w:rsidRPr="00303E7E">
              <w:rPr>
                <w:b/>
              </w:rPr>
              <w:t>(долевая собственность, 1/2)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03E7E" w:rsidRDefault="0030252D">
            <w:pPr>
              <w:rPr>
                <w:b/>
              </w:rPr>
            </w:pPr>
            <w:r w:rsidRPr="00303E7E">
              <w:rPr>
                <w:b/>
              </w:rPr>
              <w:t>14,1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03E7E" w:rsidRDefault="0030252D">
            <w:pPr>
              <w:rPr>
                <w:b/>
              </w:rPr>
            </w:pPr>
            <w:r w:rsidRPr="00303E7E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>
            <w:pPr>
              <w:rPr>
                <w:color w:val="FF0000"/>
              </w:rPr>
            </w:pPr>
          </w:p>
        </w:tc>
      </w:tr>
      <w:tr w:rsidR="0030252D" w:rsidTr="000051F9">
        <w:trPr>
          <w:gridBefore w:val="1"/>
          <w:wBefore w:w="6" w:type="dxa"/>
          <w:trHeight w:val="143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303E7E" w:rsidRDefault="0030252D">
            <w:pPr>
              <w:rPr>
                <w:b/>
              </w:rPr>
            </w:pPr>
            <w:r w:rsidRPr="00303E7E">
              <w:rPr>
                <w:b/>
              </w:rPr>
              <w:t>Скирда М.В.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303E7E" w:rsidRDefault="0030252D" w:rsidP="007F6376">
            <w:pPr>
              <w:rPr>
                <w:b/>
              </w:rPr>
            </w:pPr>
            <w:r w:rsidRPr="00303E7E">
              <w:rPr>
                <w:b/>
              </w:rPr>
              <w:t>Заместитель начальника Управления Минюста России по Республике Татарстан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303E7E" w:rsidRDefault="0030252D" w:rsidP="00B35470">
            <w:pPr>
              <w:jc w:val="center"/>
              <w:rPr>
                <w:b/>
              </w:rPr>
            </w:pPr>
            <w:r>
              <w:rPr>
                <w:b/>
              </w:rPr>
              <w:t>539 741</w:t>
            </w: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B35470">
            <w:pPr>
              <w:rPr>
                <w:b/>
              </w:rPr>
            </w:pPr>
            <w:r>
              <w:rPr>
                <w:b/>
              </w:rPr>
              <w:t xml:space="preserve">квартира </w:t>
            </w:r>
          </w:p>
          <w:p w:rsidR="0030252D" w:rsidRDefault="0030252D" w:rsidP="00B35470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  <w:p w:rsidR="0030252D" w:rsidRPr="00303E7E" w:rsidRDefault="0030252D">
            <w:pPr>
              <w:rPr>
                <w:b/>
              </w:rPr>
            </w:pP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03E7E" w:rsidRDefault="0030252D">
            <w:pPr>
              <w:rPr>
                <w:b/>
              </w:rPr>
            </w:pPr>
            <w:r>
              <w:rPr>
                <w:b/>
              </w:rPr>
              <w:t>49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03E7E" w:rsidRDefault="0030252D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FF12C2" w:rsidRDefault="0030252D" w:rsidP="00364C4C">
            <w:pPr>
              <w:rPr>
                <w:b/>
                <w:color w:val="000000"/>
              </w:rPr>
            </w:pPr>
            <w:r w:rsidRPr="00FF12C2">
              <w:rPr>
                <w:b/>
                <w:color w:val="000000"/>
              </w:rPr>
              <w:t>а/м Мазда 6</w:t>
            </w:r>
          </w:p>
          <w:p w:rsidR="0030252D" w:rsidRDefault="0030252D" w:rsidP="00364C4C">
            <w:pPr>
              <w:rPr>
                <w:color w:val="FF0000"/>
              </w:rPr>
            </w:pPr>
            <w:r>
              <w:rPr>
                <w:b/>
              </w:rPr>
              <w:t>(индивидуальная)</w:t>
            </w:r>
          </w:p>
        </w:tc>
      </w:tr>
      <w:tr w:rsidR="0030252D" w:rsidTr="000051F9">
        <w:trPr>
          <w:gridBefore w:val="1"/>
          <w:wBefore w:w="6" w:type="dxa"/>
          <w:trHeight w:val="450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303E7E" w:rsidRDefault="0030252D">
            <w:pPr>
              <w:rPr>
                <w:b/>
              </w:rPr>
            </w:pPr>
            <w:r w:rsidRPr="00303E7E">
              <w:rPr>
                <w:b/>
              </w:rPr>
              <w:t>Кондуров Ю.Ю.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303E7E" w:rsidRDefault="0030252D" w:rsidP="007F6376">
            <w:pPr>
              <w:rPr>
                <w:b/>
              </w:rPr>
            </w:pPr>
            <w:r w:rsidRPr="00303E7E">
              <w:rPr>
                <w:b/>
              </w:rPr>
              <w:t>Заместитель начальника Управления Минюста России по Республике Татарстан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303E7E" w:rsidRDefault="0030252D" w:rsidP="00B35470">
            <w:pPr>
              <w:jc w:val="center"/>
              <w:rPr>
                <w:b/>
              </w:rPr>
            </w:pPr>
            <w:r>
              <w:rPr>
                <w:b/>
              </w:rPr>
              <w:t>586 152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364C4C">
            <w:pPr>
              <w:rPr>
                <w:b/>
              </w:rPr>
            </w:pPr>
            <w:r>
              <w:rPr>
                <w:b/>
              </w:rPr>
              <w:t>квартира</w:t>
            </w:r>
          </w:p>
          <w:p w:rsidR="0030252D" w:rsidRPr="00303E7E" w:rsidRDefault="0030252D" w:rsidP="00364C4C">
            <w:pPr>
              <w:rPr>
                <w:b/>
              </w:rPr>
            </w:pPr>
            <w:r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364C4C">
            <w:pPr>
              <w:rPr>
                <w:b/>
              </w:rPr>
            </w:pPr>
            <w:r>
              <w:rPr>
                <w:b/>
              </w:rPr>
              <w:t>120</w:t>
            </w:r>
          </w:p>
          <w:p w:rsidR="0030252D" w:rsidRPr="00303E7E" w:rsidRDefault="0030252D" w:rsidP="00364C4C">
            <w:pPr>
              <w:rPr>
                <w:b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364C4C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  <w:p w:rsidR="0030252D" w:rsidRPr="00303E7E" w:rsidRDefault="0030252D" w:rsidP="00364C4C">
            <w:pPr>
              <w:rPr>
                <w:b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FF12C2" w:rsidRDefault="0030252D" w:rsidP="00364C4C">
            <w:pPr>
              <w:rPr>
                <w:b/>
                <w:color w:val="000000"/>
              </w:rPr>
            </w:pPr>
            <w:r w:rsidRPr="00FF12C2">
              <w:rPr>
                <w:b/>
                <w:color w:val="000000"/>
              </w:rPr>
              <w:t>снегоход</w:t>
            </w:r>
          </w:p>
          <w:p w:rsidR="0030252D" w:rsidRDefault="0030252D" w:rsidP="00364C4C">
            <w:pPr>
              <w:rPr>
                <w:color w:val="FF0000"/>
              </w:rPr>
            </w:pPr>
            <w:r>
              <w:rPr>
                <w:b/>
              </w:rPr>
              <w:t>(индивидуальная)</w:t>
            </w:r>
          </w:p>
        </w:tc>
      </w:tr>
      <w:tr w:rsidR="0030252D" w:rsidTr="000051F9">
        <w:trPr>
          <w:gridBefore w:val="1"/>
          <w:wBefore w:w="6" w:type="dxa"/>
          <w:trHeight w:val="570"/>
        </w:trPr>
        <w:tc>
          <w:tcPr>
            <w:tcW w:w="21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303E7E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303E7E" w:rsidRDefault="0030252D" w:rsidP="007F6376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 w:rsidP="00B35470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364C4C">
            <w:pPr>
              <w:rPr>
                <w:b/>
              </w:rPr>
            </w:pPr>
            <w:r>
              <w:rPr>
                <w:b/>
              </w:rPr>
              <w:t>квартира</w:t>
            </w:r>
          </w:p>
          <w:p w:rsidR="0030252D" w:rsidRDefault="0030252D" w:rsidP="00364C4C">
            <w:pPr>
              <w:rPr>
                <w:b/>
              </w:rPr>
            </w:pPr>
            <w:r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364C4C">
            <w:pPr>
              <w:rPr>
                <w:b/>
              </w:rPr>
            </w:pPr>
            <w:r>
              <w:rPr>
                <w:b/>
              </w:rPr>
              <w:t>60</w:t>
            </w:r>
          </w:p>
          <w:p w:rsidR="0030252D" w:rsidRDefault="0030252D" w:rsidP="00364C4C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364C4C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  <w:p w:rsidR="0030252D" w:rsidRDefault="0030252D" w:rsidP="00364C4C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 w:rsidP="00364C4C">
            <w:pPr>
              <w:rPr>
                <w:color w:val="FF0000"/>
              </w:rPr>
            </w:pPr>
          </w:p>
        </w:tc>
      </w:tr>
      <w:tr w:rsidR="0030252D" w:rsidTr="000051F9">
        <w:trPr>
          <w:gridBefore w:val="1"/>
          <w:wBefore w:w="6" w:type="dxa"/>
          <w:trHeight w:val="885"/>
        </w:trPr>
        <w:tc>
          <w:tcPr>
            <w:tcW w:w="2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303E7E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303E7E" w:rsidRDefault="0030252D" w:rsidP="007F6376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 w:rsidP="00B35470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364C4C">
            <w:pPr>
              <w:rPr>
                <w:b/>
              </w:rPr>
            </w:pPr>
            <w:r>
              <w:rPr>
                <w:b/>
              </w:rPr>
              <w:t>жилой дом</w:t>
            </w:r>
          </w:p>
          <w:p w:rsidR="0030252D" w:rsidRDefault="0030252D" w:rsidP="00364C4C">
            <w:pPr>
              <w:rPr>
                <w:b/>
              </w:rPr>
            </w:pPr>
            <w:r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364C4C">
            <w:pPr>
              <w:rPr>
                <w:b/>
              </w:rPr>
            </w:pPr>
            <w:r>
              <w:rPr>
                <w:b/>
              </w:rPr>
              <w:t>90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364C4C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  <w:p w:rsidR="0030252D" w:rsidRDefault="0030252D" w:rsidP="00364C4C">
            <w:pPr>
              <w:rPr>
                <w:b/>
              </w:rPr>
            </w:pPr>
          </w:p>
          <w:p w:rsidR="0030252D" w:rsidRDefault="0030252D" w:rsidP="00364C4C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 w:rsidP="00364C4C">
            <w:pPr>
              <w:rPr>
                <w:color w:val="FF0000"/>
              </w:rPr>
            </w:pPr>
          </w:p>
        </w:tc>
      </w:tr>
      <w:tr w:rsidR="0030252D" w:rsidTr="000051F9">
        <w:trPr>
          <w:gridBefore w:val="1"/>
          <w:wBefore w:w="6" w:type="dxa"/>
          <w:trHeight w:val="143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303E7E" w:rsidRDefault="0030252D">
            <w:pPr>
              <w:rPr>
                <w:b/>
              </w:rPr>
            </w:pPr>
            <w:r>
              <w:rPr>
                <w:b/>
              </w:rPr>
              <w:t>Супруга</w:t>
            </w:r>
          </w:p>
        </w:tc>
        <w:tc>
          <w:tcPr>
            <w:tcW w:w="30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303E7E" w:rsidRDefault="0030252D" w:rsidP="007F6376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 w:rsidP="00B35470">
            <w:pPr>
              <w:jc w:val="center"/>
              <w:rPr>
                <w:b/>
              </w:rPr>
            </w:pPr>
            <w:r>
              <w:rPr>
                <w:b/>
              </w:rPr>
              <w:t>491 000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B35470">
            <w:pPr>
              <w:rPr>
                <w:b/>
              </w:rPr>
            </w:pPr>
            <w:r>
              <w:rPr>
                <w:b/>
              </w:rPr>
              <w:t>квартира</w:t>
            </w:r>
          </w:p>
          <w:p w:rsidR="0030252D" w:rsidRDefault="0030252D" w:rsidP="00B35470">
            <w:pPr>
              <w:rPr>
                <w:b/>
              </w:rPr>
            </w:pPr>
            <w:r>
              <w:rPr>
                <w:b/>
              </w:rPr>
              <w:t>(пользование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364C4C">
            <w:pPr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364C4C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FF12C2" w:rsidRDefault="0030252D" w:rsidP="00364C4C">
            <w:pPr>
              <w:rPr>
                <w:color w:val="000000"/>
              </w:rPr>
            </w:pPr>
            <w:r w:rsidRPr="00FF12C2">
              <w:rPr>
                <w:color w:val="000000"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525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Дочь</w:t>
            </w:r>
          </w:p>
        </w:tc>
        <w:tc>
          <w:tcPr>
            <w:tcW w:w="30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303E7E" w:rsidRDefault="0030252D" w:rsidP="007F6376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 w:rsidP="00B35470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364C4C">
            <w:pPr>
              <w:rPr>
                <w:b/>
              </w:rPr>
            </w:pPr>
            <w:r>
              <w:rPr>
                <w:b/>
              </w:rPr>
              <w:t>квартира</w:t>
            </w:r>
          </w:p>
          <w:p w:rsidR="0030252D" w:rsidRPr="00303E7E" w:rsidRDefault="0030252D" w:rsidP="00364C4C">
            <w:pPr>
              <w:rPr>
                <w:b/>
              </w:rPr>
            </w:pPr>
            <w:r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364C4C">
            <w:pPr>
              <w:rPr>
                <w:b/>
              </w:rPr>
            </w:pPr>
            <w:r>
              <w:rPr>
                <w:b/>
              </w:rPr>
              <w:t>120</w:t>
            </w:r>
          </w:p>
          <w:p w:rsidR="0030252D" w:rsidRPr="00303E7E" w:rsidRDefault="0030252D" w:rsidP="00364C4C">
            <w:pPr>
              <w:rPr>
                <w:b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364C4C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  <w:p w:rsidR="0030252D" w:rsidRPr="00303E7E" w:rsidRDefault="0030252D" w:rsidP="00364C4C">
            <w:pPr>
              <w:rPr>
                <w:b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FF12C2" w:rsidRDefault="0030252D" w:rsidP="00364C4C">
            <w:pPr>
              <w:rPr>
                <w:color w:val="000000"/>
              </w:rPr>
            </w:pPr>
            <w:r w:rsidRPr="00FF12C2">
              <w:rPr>
                <w:color w:val="000000"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530"/>
        </w:trPr>
        <w:tc>
          <w:tcPr>
            <w:tcW w:w="2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303E7E" w:rsidRDefault="0030252D" w:rsidP="007F6376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 w:rsidP="00B35470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364C4C">
            <w:pPr>
              <w:rPr>
                <w:b/>
              </w:rPr>
            </w:pPr>
            <w:r>
              <w:rPr>
                <w:b/>
              </w:rPr>
              <w:t>квартира</w:t>
            </w:r>
          </w:p>
          <w:p w:rsidR="0030252D" w:rsidRDefault="0030252D" w:rsidP="00364C4C">
            <w:pPr>
              <w:rPr>
                <w:b/>
              </w:rPr>
            </w:pPr>
            <w:r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364C4C">
            <w:pPr>
              <w:rPr>
                <w:b/>
              </w:rPr>
            </w:pPr>
            <w:r>
              <w:rPr>
                <w:b/>
              </w:rPr>
              <w:t>60</w:t>
            </w:r>
          </w:p>
          <w:p w:rsidR="0030252D" w:rsidRDefault="0030252D" w:rsidP="00364C4C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364C4C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  <w:p w:rsidR="0030252D" w:rsidRDefault="0030252D" w:rsidP="00364C4C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 w:rsidP="00364C4C">
            <w:pPr>
              <w:rPr>
                <w:color w:val="FF0000"/>
              </w:rPr>
            </w:pPr>
          </w:p>
        </w:tc>
      </w:tr>
      <w:tr w:rsidR="0030252D" w:rsidTr="000051F9">
        <w:trPr>
          <w:gridBefore w:val="1"/>
          <w:wBefore w:w="6" w:type="dxa"/>
          <w:trHeight w:val="496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Сын</w:t>
            </w:r>
          </w:p>
        </w:tc>
        <w:tc>
          <w:tcPr>
            <w:tcW w:w="3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303E7E" w:rsidRDefault="0030252D" w:rsidP="007F6376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 w:rsidP="00B35470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864833">
            <w:pPr>
              <w:rPr>
                <w:b/>
              </w:rPr>
            </w:pPr>
            <w:r>
              <w:rPr>
                <w:b/>
              </w:rPr>
              <w:t>квартира</w:t>
            </w:r>
          </w:p>
          <w:p w:rsidR="0030252D" w:rsidRDefault="0030252D" w:rsidP="00864833">
            <w:pPr>
              <w:rPr>
                <w:b/>
              </w:rPr>
            </w:pPr>
            <w:r>
              <w:rPr>
                <w:b/>
              </w:rPr>
              <w:t>(пользование)</w:t>
            </w:r>
          </w:p>
          <w:p w:rsidR="0030252D" w:rsidRDefault="0030252D" w:rsidP="00364C4C">
            <w:pPr>
              <w:rPr>
                <w:b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364C4C">
            <w:pPr>
              <w:rPr>
                <w:b/>
              </w:rPr>
            </w:pPr>
            <w:r>
              <w:rPr>
                <w:b/>
              </w:rPr>
              <w:t>120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364C4C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FF12C2" w:rsidRDefault="0030252D" w:rsidP="00364C4C">
            <w:pPr>
              <w:rPr>
                <w:color w:val="000000"/>
              </w:rPr>
            </w:pPr>
            <w:r w:rsidRPr="00FF12C2">
              <w:rPr>
                <w:color w:val="000000"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1240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03E7E" w:rsidRDefault="0030252D">
            <w:pPr>
              <w:jc w:val="both"/>
              <w:rPr>
                <w:b/>
              </w:rPr>
            </w:pPr>
            <w:r w:rsidRPr="00303E7E">
              <w:rPr>
                <w:b/>
              </w:rPr>
              <w:t>Викторов В.Е.</w:t>
            </w:r>
          </w:p>
          <w:p w:rsidR="0030252D" w:rsidRPr="00303E7E" w:rsidRDefault="0030252D">
            <w:pPr>
              <w:rPr>
                <w:b/>
              </w:rPr>
            </w:pP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03E7E" w:rsidRDefault="0030252D">
            <w:pPr>
              <w:rPr>
                <w:b/>
              </w:rPr>
            </w:pPr>
            <w:r w:rsidRPr="00303E7E">
              <w:rPr>
                <w:b/>
              </w:rPr>
              <w:t>Начальник Управления Минюста России по Тверской области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03E7E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825</w:t>
            </w:r>
            <w:r w:rsidRPr="00303E7E">
              <w:rPr>
                <w:b/>
              </w:rPr>
              <w:t> </w:t>
            </w:r>
            <w:r>
              <w:rPr>
                <w:b/>
              </w:rPr>
              <w:t>781</w:t>
            </w:r>
            <w:r w:rsidRPr="00303E7E">
              <w:rPr>
                <w:b/>
              </w:rPr>
              <w:t>,</w:t>
            </w:r>
            <w:r>
              <w:rPr>
                <w:b/>
              </w:rPr>
              <w:t>08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03E7E" w:rsidRDefault="0030252D" w:rsidP="001D7066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03E7E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03E7E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gridBefore w:val="1"/>
          <w:wBefore w:w="6" w:type="dxa"/>
          <w:trHeight w:val="413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03E7E" w:rsidRDefault="0030252D">
            <w:pPr>
              <w:rPr>
                <w:b/>
              </w:rPr>
            </w:pPr>
            <w:r w:rsidRPr="00303E7E">
              <w:rPr>
                <w:b/>
              </w:rPr>
              <w:t>Супруга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303E7E" w:rsidRDefault="0030252D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03E7E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90</w:t>
            </w:r>
            <w:r w:rsidRPr="00303E7E">
              <w:rPr>
                <w:b/>
              </w:rPr>
              <w:t> </w:t>
            </w:r>
            <w:r>
              <w:rPr>
                <w:b/>
              </w:rPr>
              <w:t>492</w:t>
            </w:r>
            <w:r w:rsidRPr="00303E7E">
              <w:rPr>
                <w:b/>
              </w:rPr>
              <w:t>,</w:t>
            </w:r>
            <w:r>
              <w:rPr>
                <w:b/>
              </w:rPr>
              <w:t>27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303E7E" w:rsidRDefault="0030252D">
            <w:pPr>
              <w:rPr>
                <w:b/>
              </w:rPr>
            </w:pPr>
            <w:r w:rsidRPr="00303E7E">
              <w:rPr>
                <w:b/>
              </w:rPr>
              <w:t>жилой дом</w:t>
            </w:r>
          </w:p>
          <w:p w:rsidR="0030252D" w:rsidRPr="00303E7E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303E7E" w:rsidRDefault="0030252D">
            <w:pPr>
              <w:rPr>
                <w:b/>
              </w:rPr>
            </w:pPr>
            <w:r w:rsidRPr="00303E7E">
              <w:rPr>
                <w:b/>
              </w:rPr>
              <w:t>69,1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303E7E" w:rsidRDefault="0030252D">
            <w:pPr>
              <w:rPr>
                <w:b/>
              </w:rPr>
            </w:pPr>
            <w:r w:rsidRPr="00303E7E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gridBefore w:val="1"/>
          <w:wBefore w:w="6" w:type="dxa"/>
          <w:trHeight w:val="412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303E7E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303E7E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303E7E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303E7E" w:rsidRDefault="0030252D">
            <w:pPr>
              <w:rPr>
                <w:b/>
              </w:rPr>
            </w:pPr>
            <w:r w:rsidRPr="00303E7E">
              <w:rPr>
                <w:b/>
              </w:rPr>
              <w:t>квартира</w:t>
            </w:r>
          </w:p>
          <w:p w:rsidR="0030252D" w:rsidRPr="00303E7E" w:rsidRDefault="0030252D">
            <w:pPr>
              <w:rPr>
                <w:b/>
              </w:rPr>
            </w:pPr>
            <w:r w:rsidRPr="00303E7E">
              <w:rPr>
                <w:b/>
              </w:rPr>
              <w:t>(долевая собственность, 1/9)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303E7E" w:rsidRDefault="0030252D">
            <w:pPr>
              <w:rPr>
                <w:b/>
              </w:rPr>
            </w:pPr>
            <w:r w:rsidRPr="00303E7E">
              <w:rPr>
                <w:b/>
              </w:rPr>
              <w:t>61,1 – общая</w:t>
            </w:r>
          </w:p>
          <w:p w:rsidR="0030252D" w:rsidRPr="00303E7E" w:rsidRDefault="0030252D">
            <w:pPr>
              <w:rPr>
                <w:b/>
              </w:rPr>
            </w:pPr>
            <w:r w:rsidRPr="00303E7E">
              <w:rPr>
                <w:b/>
              </w:rPr>
              <w:t>6,79 - доля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303E7E" w:rsidRDefault="0030252D">
            <w:pPr>
              <w:rPr>
                <w:b/>
              </w:rPr>
            </w:pPr>
            <w:r w:rsidRPr="00303E7E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412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303E7E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303E7E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303E7E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03E7E" w:rsidRDefault="0030252D">
            <w:pPr>
              <w:rPr>
                <w:b/>
              </w:rPr>
            </w:pPr>
            <w:r>
              <w:rPr>
                <w:b/>
              </w:rPr>
              <w:t>земельный участок 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03E7E" w:rsidRDefault="0030252D">
            <w:pPr>
              <w:rPr>
                <w:b/>
              </w:rPr>
            </w:pPr>
            <w:r>
              <w:rPr>
                <w:b/>
              </w:rPr>
              <w:t>576,2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03E7E" w:rsidRDefault="0030252D">
            <w:pPr>
              <w:rPr>
                <w:b/>
              </w:rPr>
            </w:pPr>
            <w:r w:rsidRPr="00303E7E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1240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A00CE" w:rsidRDefault="0030252D">
            <w:pPr>
              <w:rPr>
                <w:b/>
              </w:rPr>
            </w:pPr>
            <w:r w:rsidRPr="007A00CE">
              <w:rPr>
                <w:b/>
              </w:rPr>
              <w:t>Баркова Т.С.</w:t>
            </w:r>
          </w:p>
          <w:p w:rsidR="0030252D" w:rsidRPr="007A00CE" w:rsidRDefault="0030252D">
            <w:pPr>
              <w:rPr>
                <w:b/>
              </w:rPr>
            </w:pP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A00CE" w:rsidRDefault="0030252D">
            <w:pPr>
              <w:rPr>
                <w:b/>
              </w:rPr>
            </w:pPr>
            <w:r w:rsidRPr="007A00CE">
              <w:rPr>
                <w:b/>
              </w:rPr>
              <w:t>Заместитель начальника Управления Минюста России по Тверской области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A00CE" w:rsidRDefault="0030252D">
            <w:pPr>
              <w:jc w:val="center"/>
              <w:rPr>
                <w:b/>
              </w:rPr>
            </w:pPr>
            <w:r w:rsidRPr="007A00CE">
              <w:rPr>
                <w:b/>
              </w:rPr>
              <w:t>436 130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A00CE" w:rsidRDefault="0030252D" w:rsidP="00CD65E2">
            <w:pPr>
              <w:rPr>
                <w:b/>
              </w:rPr>
            </w:pPr>
            <w:r w:rsidRPr="007A00CE">
              <w:rPr>
                <w:b/>
              </w:rPr>
              <w:t>квартира</w:t>
            </w:r>
          </w:p>
          <w:p w:rsidR="0030252D" w:rsidRPr="007A00CE" w:rsidRDefault="0030252D" w:rsidP="00CD65E2">
            <w:pPr>
              <w:rPr>
                <w:b/>
              </w:rPr>
            </w:pPr>
            <w:r w:rsidRPr="007A00CE">
              <w:rPr>
                <w:b/>
              </w:rPr>
              <w:t>(собственность долевая, 1/2)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A00CE" w:rsidRDefault="0030252D" w:rsidP="00CD65E2">
            <w:pPr>
              <w:rPr>
                <w:b/>
              </w:rPr>
            </w:pPr>
            <w:r w:rsidRPr="007A00CE">
              <w:rPr>
                <w:b/>
              </w:rPr>
              <w:t>76,9 – общая</w:t>
            </w:r>
            <w:r w:rsidRPr="007A00CE">
              <w:rPr>
                <w:b/>
              </w:rPr>
              <w:br/>
              <w:t>38,45 – доля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A00CE" w:rsidRDefault="0030252D" w:rsidP="00CD65E2">
            <w:pPr>
              <w:rPr>
                <w:b/>
              </w:rPr>
            </w:pPr>
            <w:r w:rsidRPr="007A00CE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A00CE" w:rsidRDefault="0030252D">
            <w:pPr>
              <w:rPr>
                <w:b/>
              </w:rPr>
            </w:pPr>
            <w:r w:rsidRPr="007A00CE"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413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A00CE" w:rsidRDefault="0030252D">
            <w:pPr>
              <w:rPr>
                <w:b/>
              </w:rPr>
            </w:pPr>
            <w:r w:rsidRPr="007A00CE">
              <w:rPr>
                <w:b/>
              </w:rPr>
              <w:t>Супруг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A00CE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A00CE" w:rsidRDefault="0030252D">
            <w:pPr>
              <w:jc w:val="center"/>
              <w:rPr>
                <w:b/>
              </w:rPr>
            </w:pPr>
            <w:r w:rsidRPr="007A00CE">
              <w:rPr>
                <w:b/>
              </w:rPr>
              <w:t>665 825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A00CE" w:rsidRDefault="0030252D" w:rsidP="00CD65E2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A00CE" w:rsidRDefault="0030252D" w:rsidP="00CD65E2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A00CE" w:rsidRDefault="0030252D" w:rsidP="00CD65E2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7A00CE">
              <w:rPr>
                <w:b/>
              </w:rPr>
              <w:t>а/м Опель Астра</w:t>
            </w:r>
          </w:p>
          <w:p w:rsidR="0030252D" w:rsidRPr="007A00CE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</w:tr>
      <w:tr w:rsidR="0030252D" w:rsidTr="000051F9">
        <w:trPr>
          <w:gridBefore w:val="1"/>
          <w:wBefore w:w="6" w:type="dxa"/>
          <w:trHeight w:val="171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A00CE" w:rsidRDefault="0030252D">
            <w:pPr>
              <w:rPr>
                <w:b/>
              </w:rPr>
            </w:pPr>
            <w:r w:rsidRPr="007A00CE">
              <w:rPr>
                <w:b/>
              </w:rPr>
              <w:t>Сын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7A00CE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A00CE" w:rsidRDefault="0030252D" w:rsidP="00CD65E2">
            <w:pPr>
              <w:jc w:val="center"/>
              <w:rPr>
                <w:b/>
              </w:rPr>
            </w:pPr>
            <w:r w:rsidRPr="007A00CE"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A00CE" w:rsidRDefault="0030252D" w:rsidP="00CD65E2">
            <w:pPr>
              <w:rPr>
                <w:b/>
              </w:rPr>
            </w:pPr>
            <w:r w:rsidRPr="007A00CE">
              <w:rPr>
                <w:b/>
              </w:rPr>
              <w:t>квартира</w:t>
            </w:r>
          </w:p>
          <w:p w:rsidR="0030252D" w:rsidRDefault="0030252D" w:rsidP="00CD65E2">
            <w:pPr>
              <w:rPr>
                <w:b/>
                <w:color w:val="000000"/>
              </w:rPr>
            </w:pPr>
            <w:r w:rsidRPr="007A00CE">
              <w:rPr>
                <w:b/>
              </w:rPr>
              <w:t>(собственность долевая, 1/2)</w:t>
            </w:r>
          </w:p>
          <w:p w:rsidR="0030252D" w:rsidRPr="007A00CE" w:rsidRDefault="0030252D">
            <w:pPr>
              <w:rPr>
                <w:b/>
                <w:color w:val="000000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A00CE" w:rsidRDefault="0030252D">
            <w:pPr>
              <w:rPr>
                <w:b/>
                <w:color w:val="000000"/>
              </w:rPr>
            </w:pPr>
            <w:r w:rsidRPr="007A00CE">
              <w:rPr>
                <w:b/>
              </w:rPr>
              <w:t>76,9 – общая</w:t>
            </w:r>
            <w:r w:rsidRPr="007A00CE">
              <w:rPr>
                <w:b/>
              </w:rPr>
              <w:br/>
              <w:t>38,45 – доля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A00CE" w:rsidRDefault="0030252D">
            <w:pPr>
              <w:rPr>
                <w:b/>
                <w:color w:val="000000"/>
              </w:rPr>
            </w:pPr>
            <w:r w:rsidRPr="007A00CE">
              <w:rPr>
                <w:b/>
                <w:color w:val="000000"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A00CE" w:rsidRDefault="0030252D">
            <w:pPr>
              <w:rPr>
                <w:b/>
              </w:rPr>
            </w:pPr>
            <w:r w:rsidRPr="007A00CE"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512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D65E2" w:rsidRDefault="0030252D">
            <w:pPr>
              <w:rPr>
                <w:b/>
                <w:color w:val="000000"/>
              </w:rPr>
            </w:pPr>
            <w:r w:rsidRPr="00CD65E2">
              <w:rPr>
                <w:b/>
                <w:color w:val="000000"/>
              </w:rPr>
              <w:t>Макаров С.А.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D65E2" w:rsidRDefault="0030252D">
            <w:pPr>
              <w:rPr>
                <w:b/>
                <w:color w:val="000000"/>
              </w:rPr>
            </w:pPr>
            <w:r w:rsidRPr="00CD65E2">
              <w:rPr>
                <w:b/>
                <w:color w:val="000000"/>
              </w:rPr>
              <w:t>Заместитель начальника Управления Минюста России по Тверской области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D65E2" w:rsidRDefault="003025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648 </w:t>
            </w:r>
            <w:r w:rsidRPr="00CD65E2">
              <w:rPr>
                <w:b/>
                <w:color w:val="000000"/>
              </w:rPr>
              <w:t>6</w:t>
            </w:r>
            <w:r>
              <w:rPr>
                <w:b/>
                <w:color w:val="000000"/>
              </w:rPr>
              <w:t>7</w:t>
            </w:r>
            <w:r w:rsidRPr="00CD65E2">
              <w:rPr>
                <w:b/>
                <w:color w:val="000000"/>
              </w:rPr>
              <w:t>7</w:t>
            </w:r>
            <w:r>
              <w:rPr>
                <w:b/>
                <w:color w:val="000000"/>
              </w:rPr>
              <w:t>,93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CD65E2" w:rsidRDefault="0030252D">
            <w:pPr>
              <w:rPr>
                <w:b/>
                <w:color w:val="000000"/>
              </w:rPr>
            </w:pPr>
            <w:r w:rsidRPr="00CD65E2">
              <w:rPr>
                <w:b/>
                <w:color w:val="000000"/>
              </w:rPr>
              <w:t>жилой дом</w:t>
            </w:r>
          </w:p>
          <w:p w:rsidR="0030252D" w:rsidRDefault="0030252D">
            <w:pPr>
              <w:rPr>
                <w:b/>
                <w:color w:val="000000"/>
              </w:rPr>
            </w:pPr>
            <w:r w:rsidRPr="00CD65E2">
              <w:rPr>
                <w:b/>
                <w:color w:val="000000"/>
              </w:rPr>
              <w:t>(</w:t>
            </w:r>
            <w:r>
              <w:rPr>
                <w:b/>
                <w:color w:val="000000"/>
              </w:rPr>
              <w:t>индивидуальная)</w:t>
            </w:r>
          </w:p>
          <w:p w:rsidR="0030252D" w:rsidRPr="00CD65E2" w:rsidRDefault="0030252D">
            <w:pPr>
              <w:rPr>
                <w:b/>
                <w:color w:val="000000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CD65E2" w:rsidRDefault="0030252D">
            <w:pPr>
              <w:rPr>
                <w:b/>
                <w:color w:val="000000"/>
              </w:rPr>
            </w:pPr>
            <w:r w:rsidRPr="00CD65E2">
              <w:rPr>
                <w:b/>
                <w:color w:val="000000"/>
              </w:rPr>
              <w:t xml:space="preserve">96,1 </w:t>
            </w:r>
            <w:r w:rsidRPr="00CD65E2">
              <w:rPr>
                <w:b/>
                <w:color w:val="000000"/>
              </w:rPr>
              <w:br/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CD65E2" w:rsidRDefault="0030252D">
            <w:pPr>
              <w:rPr>
                <w:b/>
                <w:color w:val="000000"/>
              </w:rPr>
            </w:pPr>
            <w:r w:rsidRPr="00CD65E2">
              <w:rPr>
                <w:b/>
                <w:color w:val="000000"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  <w:color w:val="000000"/>
              </w:rPr>
            </w:pPr>
            <w:r w:rsidRPr="00CD65E2">
              <w:rPr>
                <w:b/>
                <w:color w:val="000000"/>
              </w:rPr>
              <w:t>а/м Тойота Хайлендер</w:t>
            </w:r>
          </w:p>
          <w:p w:rsidR="0030252D" w:rsidRPr="00CD65E2" w:rsidRDefault="0030252D">
            <w:pPr>
              <w:rPr>
                <w:b/>
                <w:color w:val="000000"/>
              </w:rPr>
            </w:pPr>
            <w:r>
              <w:rPr>
                <w:b/>
              </w:rPr>
              <w:t>(индивидуальная)</w:t>
            </w:r>
          </w:p>
        </w:tc>
      </w:tr>
      <w:tr w:rsidR="0030252D" w:rsidTr="000051F9">
        <w:trPr>
          <w:gridBefore w:val="1"/>
          <w:wBefore w:w="6" w:type="dxa"/>
          <w:trHeight w:val="415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CD65E2" w:rsidRDefault="0030252D">
            <w:pPr>
              <w:rPr>
                <w:b/>
                <w:color w:val="000000"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CD65E2" w:rsidRDefault="0030252D">
            <w:pPr>
              <w:rPr>
                <w:b/>
                <w:color w:val="000000"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CD65E2" w:rsidRDefault="0030252D">
            <w:pPr>
              <w:rPr>
                <w:b/>
                <w:color w:val="000000"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CD65E2" w:rsidRDefault="0030252D">
            <w:pPr>
              <w:rPr>
                <w:b/>
                <w:color w:val="000000"/>
              </w:rPr>
            </w:pPr>
            <w:r w:rsidRPr="00CD65E2">
              <w:rPr>
                <w:b/>
                <w:color w:val="000000"/>
              </w:rPr>
              <w:t xml:space="preserve">земельный участок под </w:t>
            </w:r>
            <w:r>
              <w:rPr>
                <w:b/>
                <w:color w:val="000000"/>
              </w:rPr>
              <w:t>гараж</w:t>
            </w:r>
          </w:p>
          <w:p w:rsidR="0030252D" w:rsidRPr="00CD65E2" w:rsidRDefault="0030252D">
            <w:pPr>
              <w:rPr>
                <w:b/>
                <w:color w:val="000000"/>
              </w:rPr>
            </w:pPr>
            <w:r w:rsidRPr="00CD65E2">
              <w:rPr>
                <w:b/>
                <w:color w:val="000000"/>
              </w:rPr>
              <w:t>(собственность)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CD65E2" w:rsidRDefault="0030252D">
            <w:pPr>
              <w:rPr>
                <w:b/>
                <w:color w:val="000000"/>
              </w:rPr>
            </w:pPr>
            <w:r w:rsidRPr="00CD65E2">
              <w:rPr>
                <w:b/>
                <w:color w:val="000000"/>
              </w:rPr>
              <w:t>24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CD65E2" w:rsidRDefault="0030252D">
            <w:pPr>
              <w:rPr>
                <w:b/>
                <w:color w:val="000000"/>
              </w:rPr>
            </w:pPr>
            <w:r w:rsidRPr="00CD65E2">
              <w:rPr>
                <w:b/>
                <w:color w:val="000000"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CD65E2" w:rsidRDefault="0030252D">
            <w:pPr>
              <w:rPr>
                <w:b/>
                <w:color w:val="000000"/>
              </w:rPr>
            </w:pPr>
          </w:p>
        </w:tc>
      </w:tr>
      <w:tr w:rsidR="0030252D" w:rsidTr="000051F9">
        <w:trPr>
          <w:gridBefore w:val="1"/>
          <w:wBefore w:w="6" w:type="dxa"/>
          <w:trHeight w:val="415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CD65E2" w:rsidRDefault="0030252D">
            <w:pPr>
              <w:rPr>
                <w:b/>
                <w:color w:val="000000"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CD65E2" w:rsidRDefault="0030252D">
            <w:pPr>
              <w:rPr>
                <w:b/>
                <w:color w:val="000000"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CD65E2" w:rsidRDefault="0030252D">
            <w:pPr>
              <w:rPr>
                <w:b/>
                <w:color w:val="000000"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CD65E2" w:rsidRDefault="0030252D">
            <w:pPr>
              <w:rPr>
                <w:b/>
                <w:color w:val="000000"/>
              </w:rPr>
            </w:pPr>
            <w:r w:rsidRPr="00CD65E2">
              <w:rPr>
                <w:b/>
                <w:color w:val="000000"/>
              </w:rPr>
              <w:t>автостоянка</w:t>
            </w:r>
          </w:p>
          <w:p w:rsidR="0030252D" w:rsidRPr="00CD65E2" w:rsidRDefault="003025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(</w:t>
            </w:r>
            <w:r w:rsidRPr="00CD65E2">
              <w:rPr>
                <w:b/>
                <w:color w:val="000000"/>
              </w:rPr>
              <w:t>долевая собственность</w:t>
            </w:r>
            <w:r>
              <w:rPr>
                <w:b/>
                <w:color w:val="000000"/>
              </w:rPr>
              <w:t xml:space="preserve"> 1/20</w:t>
            </w:r>
            <w:r w:rsidRPr="00CD65E2">
              <w:rPr>
                <w:b/>
                <w:color w:val="000000"/>
              </w:rPr>
              <w:t>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  <w:color w:val="000000"/>
              </w:rPr>
            </w:pPr>
            <w:r w:rsidRPr="00CD65E2">
              <w:rPr>
                <w:b/>
                <w:color w:val="000000"/>
              </w:rPr>
              <w:t>648,3</w:t>
            </w:r>
            <w:r>
              <w:rPr>
                <w:b/>
                <w:color w:val="000000"/>
              </w:rPr>
              <w:t xml:space="preserve"> –общая</w:t>
            </w:r>
          </w:p>
          <w:p w:rsidR="0030252D" w:rsidRPr="00CD65E2" w:rsidRDefault="003025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32,4 – доля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CD65E2" w:rsidRDefault="0030252D">
            <w:pPr>
              <w:rPr>
                <w:b/>
                <w:color w:val="000000"/>
              </w:rPr>
            </w:pPr>
            <w:r w:rsidRPr="00CD65E2">
              <w:rPr>
                <w:b/>
                <w:color w:val="000000"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CD65E2" w:rsidRDefault="0030252D">
            <w:pPr>
              <w:rPr>
                <w:b/>
                <w:color w:val="000000"/>
              </w:rPr>
            </w:pPr>
          </w:p>
        </w:tc>
      </w:tr>
      <w:tr w:rsidR="0030252D" w:rsidTr="000051F9">
        <w:trPr>
          <w:gridBefore w:val="1"/>
          <w:wBefore w:w="6" w:type="dxa"/>
          <w:trHeight w:val="415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CD65E2" w:rsidRDefault="0030252D">
            <w:pPr>
              <w:rPr>
                <w:b/>
                <w:color w:val="000000"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CD65E2" w:rsidRDefault="0030252D">
            <w:pPr>
              <w:rPr>
                <w:b/>
                <w:color w:val="000000"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CD65E2" w:rsidRDefault="0030252D">
            <w:pPr>
              <w:rPr>
                <w:b/>
                <w:color w:val="000000"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D65E2" w:rsidRDefault="0030252D">
            <w:pPr>
              <w:rPr>
                <w:b/>
                <w:color w:val="000000"/>
              </w:rPr>
            </w:pPr>
            <w:r w:rsidRPr="00CD65E2">
              <w:rPr>
                <w:b/>
                <w:color w:val="000000"/>
              </w:rPr>
              <w:t>гараж</w:t>
            </w:r>
          </w:p>
          <w:p w:rsidR="0030252D" w:rsidRPr="00CD65E2" w:rsidRDefault="0030252D">
            <w:pPr>
              <w:rPr>
                <w:b/>
                <w:color w:val="000000"/>
              </w:rPr>
            </w:pPr>
            <w:r w:rsidRPr="00CD65E2">
              <w:rPr>
                <w:b/>
                <w:color w:val="000000"/>
              </w:rPr>
              <w:t>(собственность)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D65E2" w:rsidRDefault="0030252D">
            <w:pPr>
              <w:rPr>
                <w:b/>
                <w:color w:val="000000"/>
              </w:rPr>
            </w:pPr>
            <w:r w:rsidRPr="00CD65E2">
              <w:rPr>
                <w:b/>
                <w:color w:val="000000"/>
              </w:rPr>
              <w:t>21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D65E2" w:rsidRDefault="0030252D">
            <w:pPr>
              <w:rPr>
                <w:b/>
                <w:color w:val="000000"/>
              </w:rPr>
            </w:pPr>
            <w:r w:rsidRPr="00CD65E2">
              <w:rPr>
                <w:b/>
                <w:color w:val="000000"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CD65E2" w:rsidRDefault="0030252D">
            <w:pPr>
              <w:rPr>
                <w:b/>
                <w:color w:val="000000"/>
              </w:rPr>
            </w:pPr>
          </w:p>
        </w:tc>
      </w:tr>
      <w:tr w:rsidR="0030252D" w:rsidTr="000051F9">
        <w:trPr>
          <w:gridBefore w:val="1"/>
          <w:wBefore w:w="6" w:type="dxa"/>
          <w:trHeight w:val="210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CD65E2" w:rsidRDefault="0030252D">
            <w:pPr>
              <w:rPr>
                <w:b/>
                <w:color w:val="000000"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CD65E2" w:rsidRDefault="0030252D">
            <w:pPr>
              <w:rPr>
                <w:b/>
                <w:color w:val="000000"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CD65E2" w:rsidRDefault="0030252D">
            <w:pPr>
              <w:rPr>
                <w:b/>
                <w:color w:val="000000"/>
              </w:rPr>
            </w:pP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D65E2" w:rsidRDefault="0030252D">
            <w:pPr>
              <w:rPr>
                <w:b/>
              </w:rPr>
            </w:pPr>
            <w:r w:rsidRPr="00CD65E2">
              <w:rPr>
                <w:b/>
              </w:rPr>
              <w:t xml:space="preserve">земельный участок </w:t>
            </w:r>
          </w:p>
          <w:p w:rsidR="0030252D" w:rsidRPr="00CD65E2" w:rsidRDefault="0030252D">
            <w:pPr>
              <w:rPr>
                <w:b/>
              </w:rPr>
            </w:pPr>
            <w:r w:rsidRPr="00CD65E2">
              <w:rPr>
                <w:b/>
              </w:rPr>
              <w:t>(собственность)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D65E2" w:rsidRDefault="0030252D">
            <w:pPr>
              <w:rPr>
                <w:b/>
              </w:rPr>
            </w:pPr>
            <w:r w:rsidRPr="00CD65E2">
              <w:rPr>
                <w:b/>
              </w:rPr>
              <w:t>1</w:t>
            </w:r>
            <w:r>
              <w:rPr>
                <w:b/>
              </w:rPr>
              <w:t>500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D65E2" w:rsidRDefault="0030252D">
            <w:pPr>
              <w:rPr>
                <w:b/>
              </w:rPr>
            </w:pPr>
            <w:r w:rsidRPr="00CD65E2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CD65E2" w:rsidRDefault="0030252D">
            <w:pPr>
              <w:rPr>
                <w:b/>
                <w:color w:val="000000"/>
              </w:rPr>
            </w:pPr>
          </w:p>
        </w:tc>
      </w:tr>
      <w:tr w:rsidR="0030252D" w:rsidTr="000051F9">
        <w:trPr>
          <w:gridBefore w:val="1"/>
          <w:wBefore w:w="6" w:type="dxa"/>
          <w:trHeight w:val="413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D65E2" w:rsidRDefault="0030252D">
            <w:pPr>
              <w:rPr>
                <w:b/>
              </w:rPr>
            </w:pPr>
            <w:r w:rsidRPr="00CD65E2">
              <w:rPr>
                <w:b/>
              </w:rPr>
              <w:t>Супруга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CD65E2" w:rsidRDefault="0030252D">
            <w:pPr>
              <w:rPr>
                <w:b/>
                <w:color w:val="000000"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D65E2" w:rsidRDefault="0030252D">
            <w:pPr>
              <w:jc w:val="center"/>
              <w:rPr>
                <w:b/>
              </w:rPr>
            </w:pPr>
            <w:r w:rsidRPr="00CD65E2">
              <w:rPr>
                <w:b/>
              </w:rPr>
              <w:t>2</w:t>
            </w:r>
            <w:r>
              <w:rPr>
                <w:b/>
              </w:rPr>
              <w:t>5</w:t>
            </w:r>
            <w:r w:rsidRPr="00CD65E2">
              <w:rPr>
                <w:b/>
              </w:rPr>
              <w:t>2</w:t>
            </w:r>
            <w:r>
              <w:rPr>
                <w:b/>
              </w:rPr>
              <w:t> </w:t>
            </w:r>
            <w:r w:rsidRPr="00CD65E2">
              <w:rPr>
                <w:b/>
              </w:rPr>
              <w:t>9</w:t>
            </w:r>
            <w:r>
              <w:rPr>
                <w:b/>
              </w:rPr>
              <w:t>55,40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CD65E2" w:rsidRDefault="0030252D">
            <w:pPr>
              <w:rPr>
                <w:b/>
              </w:rPr>
            </w:pPr>
            <w:r w:rsidRPr="00CD65E2">
              <w:rPr>
                <w:b/>
              </w:rPr>
              <w:t>хозяйственное строение</w:t>
            </w:r>
          </w:p>
          <w:p w:rsidR="0030252D" w:rsidRPr="00CD65E2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CD65E2" w:rsidRDefault="0030252D">
            <w:pPr>
              <w:rPr>
                <w:b/>
              </w:rPr>
            </w:pPr>
            <w:r w:rsidRPr="00CD65E2">
              <w:rPr>
                <w:b/>
              </w:rPr>
              <w:t>13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CD65E2" w:rsidRDefault="0030252D">
            <w:pPr>
              <w:rPr>
                <w:b/>
              </w:rPr>
            </w:pPr>
            <w:r w:rsidRPr="00CD65E2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CD65E2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555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>
            <w:pPr>
              <w:rPr>
                <w:color w:val="000000"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3E70AF" w:rsidRDefault="0030252D">
            <w:pPr>
              <w:rPr>
                <w:b/>
              </w:rPr>
            </w:pPr>
            <w:r w:rsidRPr="003E70AF">
              <w:rPr>
                <w:b/>
              </w:rPr>
              <w:t>жилой дом</w:t>
            </w:r>
          </w:p>
          <w:p w:rsidR="0030252D" w:rsidRPr="003E70AF" w:rsidRDefault="0030252D">
            <w:pPr>
              <w:rPr>
                <w:b/>
              </w:rPr>
            </w:pPr>
            <w:r w:rsidRPr="003E70AF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3E70AF" w:rsidRDefault="0030252D">
            <w:pPr>
              <w:rPr>
                <w:b/>
              </w:rPr>
            </w:pPr>
            <w:r w:rsidRPr="003E70AF">
              <w:rPr>
                <w:b/>
              </w:rPr>
              <w:t>96,1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3E70AF" w:rsidRDefault="0030252D">
            <w:pPr>
              <w:rPr>
                <w:b/>
              </w:rPr>
            </w:pPr>
            <w:r w:rsidRPr="003E70AF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555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>
            <w:pPr>
              <w:rPr>
                <w:color w:val="000000"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E70AF" w:rsidRDefault="0030252D">
            <w:pPr>
              <w:rPr>
                <w:b/>
              </w:rPr>
            </w:pPr>
            <w:r w:rsidRPr="003E70AF">
              <w:rPr>
                <w:b/>
              </w:rPr>
              <w:t>земельный участок</w:t>
            </w:r>
          </w:p>
          <w:p w:rsidR="0030252D" w:rsidRPr="003E70AF" w:rsidRDefault="0030252D">
            <w:pPr>
              <w:rPr>
                <w:b/>
              </w:rPr>
            </w:pPr>
            <w:r w:rsidRPr="003E70AF"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E70AF" w:rsidRDefault="0030252D">
            <w:pPr>
              <w:rPr>
                <w:b/>
              </w:rPr>
            </w:pPr>
            <w:r w:rsidRPr="003E70AF">
              <w:rPr>
                <w:b/>
              </w:rPr>
              <w:t>13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E70AF" w:rsidRDefault="0030252D">
            <w:pPr>
              <w:rPr>
                <w:b/>
              </w:rPr>
            </w:pPr>
            <w:r w:rsidRPr="003E70AF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RPr="009D6A4F" w:rsidTr="000051F9">
        <w:trPr>
          <w:gridBefore w:val="1"/>
          <w:wBefore w:w="6" w:type="dxa"/>
          <w:trHeight w:val="386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D7066" w:rsidRDefault="0030252D">
            <w:pPr>
              <w:rPr>
                <w:b/>
              </w:rPr>
            </w:pPr>
            <w:r w:rsidRPr="001D7066">
              <w:rPr>
                <w:b/>
              </w:rPr>
              <w:t>Карташова Е. Г.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D7066" w:rsidRDefault="0030252D">
            <w:pPr>
              <w:rPr>
                <w:b/>
              </w:rPr>
            </w:pPr>
            <w:r w:rsidRPr="001D7066">
              <w:rPr>
                <w:b/>
              </w:rPr>
              <w:t>Начальник управления Минюста России по Томской области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D7066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509</w:t>
            </w:r>
            <w:r w:rsidRPr="001D7066">
              <w:rPr>
                <w:b/>
              </w:rPr>
              <w:t> 0</w:t>
            </w:r>
            <w:r>
              <w:rPr>
                <w:b/>
              </w:rPr>
              <w:t>02</w:t>
            </w:r>
            <w:r w:rsidRPr="001D7066">
              <w:rPr>
                <w:b/>
              </w:rPr>
              <w:t>,</w:t>
            </w:r>
            <w:r>
              <w:rPr>
                <w:b/>
              </w:rPr>
              <w:t>81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1D7066" w:rsidRDefault="0030252D">
            <w:pPr>
              <w:rPr>
                <w:b/>
              </w:rPr>
            </w:pPr>
            <w:r w:rsidRPr="001D7066">
              <w:rPr>
                <w:b/>
              </w:rPr>
              <w:t>квартира</w:t>
            </w:r>
          </w:p>
          <w:p w:rsidR="0030252D" w:rsidRPr="001D7066" w:rsidRDefault="0030252D">
            <w:pPr>
              <w:rPr>
                <w:b/>
              </w:rPr>
            </w:pPr>
            <w:r w:rsidRPr="001D7066">
              <w:rPr>
                <w:b/>
              </w:rPr>
              <w:t>(</w:t>
            </w:r>
            <w:r>
              <w:rPr>
                <w:b/>
              </w:rPr>
              <w:t>совместная</w:t>
            </w:r>
            <w:r w:rsidRPr="001D7066">
              <w:rPr>
                <w:b/>
              </w:rPr>
              <w:t xml:space="preserve"> собственность)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1D7066" w:rsidRDefault="0030252D">
            <w:pPr>
              <w:rPr>
                <w:b/>
              </w:rPr>
            </w:pPr>
            <w:r w:rsidRPr="001D7066">
              <w:rPr>
                <w:b/>
              </w:rPr>
              <w:t xml:space="preserve">82,2 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1D7066" w:rsidRDefault="0030252D">
            <w:pPr>
              <w:rPr>
                <w:b/>
              </w:rPr>
            </w:pPr>
            <w:r w:rsidRPr="001D7066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D6A4F" w:rsidRDefault="0030252D">
            <w:pPr>
              <w:rPr>
                <w:b/>
              </w:rPr>
            </w:pPr>
            <w:r w:rsidRPr="009D6A4F">
              <w:rPr>
                <w:b/>
              </w:rPr>
              <w:t xml:space="preserve">а/м Тойота </w:t>
            </w:r>
            <w:r w:rsidRPr="009D6A4F">
              <w:rPr>
                <w:b/>
                <w:lang w:val="en-US"/>
              </w:rPr>
              <w:t>FJ</w:t>
            </w:r>
            <w:r w:rsidRPr="009D6A4F">
              <w:rPr>
                <w:b/>
              </w:rPr>
              <w:t xml:space="preserve"> </w:t>
            </w:r>
            <w:r w:rsidRPr="009D6A4F">
              <w:rPr>
                <w:b/>
                <w:lang w:val="en-US"/>
              </w:rPr>
              <w:t>Cruiser</w:t>
            </w:r>
          </w:p>
          <w:p w:rsidR="0030252D" w:rsidRPr="009D6A4F" w:rsidRDefault="0030252D">
            <w:pPr>
              <w:rPr>
                <w:b/>
              </w:rPr>
            </w:pPr>
            <w:r w:rsidRPr="009D6A4F">
              <w:rPr>
                <w:b/>
              </w:rPr>
              <w:t>(совместна собственность)</w:t>
            </w:r>
          </w:p>
          <w:p w:rsidR="0030252D" w:rsidRPr="009D6A4F" w:rsidRDefault="0030252D">
            <w:pPr>
              <w:rPr>
                <w:b/>
              </w:rPr>
            </w:pPr>
          </w:p>
          <w:p w:rsidR="0030252D" w:rsidRPr="009D6A4F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386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D7066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D7066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D7066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1D7066" w:rsidRDefault="0030252D">
            <w:pPr>
              <w:rPr>
                <w:b/>
              </w:rPr>
            </w:pPr>
            <w:r w:rsidRPr="001D7066">
              <w:rPr>
                <w:b/>
              </w:rPr>
              <w:t>садовый дом</w:t>
            </w:r>
          </w:p>
          <w:p w:rsidR="0030252D" w:rsidRPr="001D7066" w:rsidRDefault="0030252D">
            <w:pPr>
              <w:rPr>
                <w:b/>
              </w:rPr>
            </w:pPr>
            <w:r w:rsidRPr="001D7066">
              <w:rPr>
                <w:b/>
              </w:rPr>
              <w:t>(</w:t>
            </w:r>
            <w:r>
              <w:rPr>
                <w:b/>
              </w:rPr>
              <w:t>совместная с</w:t>
            </w:r>
            <w:r w:rsidRPr="001D7066">
              <w:rPr>
                <w:b/>
              </w:rPr>
              <w:t>обственность)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1D7066" w:rsidRDefault="0030252D">
            <w:pPr>
              <w:rPr>
                <w:b/>
              </w:rPr>
            </w:pPr>
            <w:r w:rsidRPr="001D7066">
              <w:rPr>
                <w:b/>
              </w:rPr>
              <w:t xml:space="preserve">36 </w:t>
            </w:r>
            <w:r w:rsidRPr="001D7066">
              <w:rPr>
                <w:b/>
              </w:rPr>
              <w:br/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1D7066" w:rsidRDefault="0030252D">
            <w:pPr>
              <w:rPr>
                <w:b/>
              </w:rPr>
            </w:pPr>
            <w:r w:rsidRPr="001D7066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386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D7066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D7066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D7066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1D7066" w:rsidRDefault="0030252D">
            <w:pPr>
              <w:rPr>
                <w:b/>
              </w:rPr>
            </w:pPr>
            <w:r w:rsidRPr="001D7066">
              <w:rPr>
                <w:b/>
              </w:rPr>
              <w:t>гараж</w:t>
            </w:r>
          </w:p>
          <w:p w:rsidR="0030252D" w:rsidRPr="001D7066" w:rsidRDefault="0030252D">
            <w:pPr>
              <w:rPr>
                <w:b/>
              </w:rPr>
            </w:pPr>
            <w:r w:rsidRPr="001D7066">
              <w:rPr>
                <w:b/>
              </w:rPr>
              <w:t>(</w:t>
            </w:r>
            <w:r>
              <w:rPr>
                <w:b/>
              </w:rPr>
              <w:t>совместная</w:t>
            </w:r>
            <w:r w:rsidRPr="001D7066">
              <w:rPr>
                <w:b/>
              </w:rPr>
              <w:t xml:space="preserve"> собственность)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1D7066" w:rsidRDefault="0030252D">
            <w:pPr>
              <w:rPr>
                <w:b/>
              </w:rPr>
            </w:pPr>
            <w:r w:rsidRPr="001D7066">
              <w:rPr>
                <w:b/>
              </w:rPr>
              <w:t>19,8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1D7066" w:rsidRDefault="0030252D">
            <w:pPr>
              <w:rPr>
                <w:b/>
              </w:rPr>
            </w:pPr>
            <w:r w:rsidRPr="001D7066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386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D7066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D7066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D7066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D7066" w:rsidRDefault="0030252D">
            <w:pPr>
              <w:rPr>
                <w:b/>
              </w:rPr>
            </w:pPr>
            <w:r w:rsidRPr="001D7066">
              <w:rPr>
                <w:b/>
              </w:rPr>
              <w:t>садовый участок</w:t>
            </w:r>
          </w:p>
          <w:p w:rsidR="0030252D" w:rsidRPr="001D7066" w:rsidRDefault="0030252D">
            <w:pPr>
              <w:rPr>
                <w:b/>
              </w:rPr>
            </w:pPr>
            <w:r w:rsidRPr="001D7066">
              <w:rPr>
                <w:b/>
              </w:rPr>
              <w:t>(</w:t>
            </w:r>
            <w:r>
              <w:rPr>
                <w:b/>
              </w:rPr>
              <w:t>совместная</w:t>
            </w:r>
            <w:r w:rsidRPr="001D7066">
              <w:rPr>
                <w:b/>
              </w:rPr>
              <w:t xml:space="preserve"> собственность)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D7066" w:rsidRDefault="0030252D">
            <w:pPr>
              <w:rPr>
                <w:b/>
              </w:rPr>
            </w:pPr>
            <w:r w:rsidRPr="001D7066">
              <w:rPr>
                <w:b/>
              </w:rPr>
              <w:t>600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D7066" w:rsidRDefault="0030252D">
            <w:pPr>
              <w:rPr>
                <w:b/>
              </w:rPr>
            </w:pPr>
            <w:r w:rsidRPr="001D7066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386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D7066" w:rsidRDefault="0030252D">
            <w:pPr>
              <w:rPr>
                <w:b/>
              </w:rPr>
            </w:pPr>
            <w:r w:rsidRPr="001D7066">
              <w:rPr>
                <w:b/>
              </w:rPr>
              <w:t xml:space="preserve">Супруг 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D7066" w:rsidRDefault="0030252D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D7066" w:rsidRDefault="0030252D">
            <w:pPr>
              <w:jc w:val="center"/>
              <w:rPr>
                <w:b/>
                <w:lang w:val="en-US"/>
              </w:rPr>
            </w:pPr>
            <w:r w:rsidRPr="001D7066">
              <w:rPr>
                <w:b/>
              </w:rPr>
              <w:t>1</w:t>
            </w:r>
            <w:r w:rsidRPr="001D7066">
              <w:rPr>
                <w:b/>
                <w:lang w:val="en-US"/>
              </w:rPr>
              <w:t> </w:t>
            </w:r>
            <w:r>
              <w:rPr>
                <w:b/>
              </w:rPr>
              <w:t>780</w:t>
            </w:r>
            <w:r w:rsidRPr="001D7066">
              <w:rPr>
                <w:b/>
                <w:lang w:val="en-US"/>
              </w:rPr>
              <w:t> </w:t>
            </w:r>
            <w:r w:rsidRPr="001D7066">
              <w:rPr>
                <w:b/>
              </w:rPr>
              <w:t>9</w:t>
            </w:r>
            <w:r>
              <w:rPr>
                <w:b/>
              </w:rPr>
              <w:t>38</w:t>
            </w:r>
            <w:r w:rsidRPr="001D7066">
              <w:rPr>
                <w:b/>
              </w:rPr>
              <w:t>,</w:t>
            </w:r>
            <w:r>
              <w:rPr>
                <w:b/>
              </w:rPr>
              <w:t>17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к</w:t>
            </w:r>
            <w:r w:rsidRPr="001D7066">
              <w:rPr>
                <w:b/>
              </w:rPr>
              <w:t>вартира</w:t>
            </w:r>
            <w:r>
              <w:rPr>
                <w:b/>
              </w:rPr>
              <w:t xml:space="preserve"> </w:t>
            </w:r>
          </w:p>
          <w:p w:rsidR="0030252D" w:rsidRPr="001D7066" w:rsidRDefault="0030252D">
            <w:pPr>
              <w:rPr>
                <w:b/>
              </w:rPr>
            </w:pPr>
            <w:r w:rsidRPr="001D7066">
              <w:rPr>
                <w:b/>
              </w:rPr>
              <w:t>(</w:t>
            </w:r>
            <w:r>
              <w:rPr>
                <w:b/>
              </w:rPr>
              <w:t>совместна</w:t>
            </w:r>
            <w:r w:rsidRPr="001D7066">
              <w:rPr>
                <w:b/>
              </w:rPr>
              <w:t>я собственность)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1D7066" w:rsidRDefault="0030252D">
            <w:pPr>
              <w:rPr>
                <w:b/>
              </w:rPr>
            </w:pPr>
            <w:r w:rsidRPr="001D7066">
              <w:rPr>
                <w:b/>
              </w:rPr>
              <w:t>82,2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1D7066" w:rsidRDefault="0030252D">
            <w:pPr>
              <w:rPr>
                <w:b/>
              </w:rPr>
            </w:pPr>
            <w:r w:rsidRPr="001D7066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D6A4F" w:rsidRDefault="0030252D">
            <w:pPr>
              <w:rPr>
                <w:b/>
              </w:rPr>
            </w:pPr>
            <w:r w:rsidRPr="009D6A4F">
              <w:rPr>
                <w:b/>
              </w:rPr>
              <w:t xml:space="preserve">а/м Тойота </w:t>
            </w:r>
            <w:r w:rsidRPr="009D6A4F">
              <w:rPr>
                <w:b/>
                <w:lang w:val="en-US"/>
              </w:rPr>
              <w:t>FJ</w:t>
            </w:r>
            <w:r w:rsidRPr="009D6A4F">
              <w:rPr>
                <w:b/>
              </w:rPr>
              <w:t xml:space="preserve"> </w:t>
            </w:r>
            <w:r w:rsidRPr="009D6A4F">
              <w:rPr>
                <w:b/>
                <w:lang w:val="en-US"/>
              </w:rPr>
              <w:t>Cruiser</w:t>
            </w:r>
            <w:r w:rsidRPr="009D6A4F">
              <w:rPr>
                <w:b/>
              </w:rPr>
              <w:t xml:space="preserve">  (</w:t>
            </w:r>
            <w:r>
              <w:rPr>
                <w:b/>
              </w:rPr>
              <w:t>совместная</w:t>
            </w:r>
            <w:r w:rsidRPr="009D6A4F">
              <w:rPr>
                <w:b/>
              </w:rPr>
              <w:t xml:space="preserve"> собственность)</w:t>
            </w:r>
          </w:p>
          <w:p w:rsidR="0030252D" w:rsidRPr="009D6A4F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386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D7066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D7066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D7066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1D7066" w:rsidRDefault="0030252D">
            <w:pPr>
              <w:rPr>
                <w:b/>
              </w:rPr>
            </w:pPr>
            <w:r w:rsidRPr="001D7066">
              <w:rPr>
                <w:b/>
              </w:rPr>
              <w:t>садовый дом</w:t>
            </w:r>
          </w:p>
          <w:p w:rsidR="0030252D" w:rsidRPr="001D7066" w:rsidRDefault="0030252D">
            <w:pPr>
              <w:rPr>
                <w:b/>
              </w:rPr>
            </w:pPr>
            <w:r w:rsidRPr="001D7066">
              <w:rPr>
                <w:b/>
              </w:rPr>
              <w:t>(</w:t>
            </w:r>
            <w:r>
              <w:rPr>
                <w:b/>
              </w:rPr>
              <w:t>совместна</w:t>
            </w:r>
            <w:r w:rsidRPr="001D7066">
              <w:rPr>
                <w:b/>
              </w:rPr>
              <w:t>я собственность)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1D7066" w:rsidRDefault="0030252D">
            <w:pPr>
              <w:rPr>
                <w:b/>
              </w:rPr>
            </w:pPr>
            <w:r w:rsidRPr="001D7066">
              <w:rPr>
                <w:b/>
              </w:rPr>
              <w:t xml:space="preserve">36 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1D7066" w:rsidRDefault="0030252D">
            <w:pPr>
              <w:rPr>
                <w:b/>
              </w:rPr>
            </w:pPr>
            <w:r w:rsidRPr="001D7066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386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D7066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D7066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D7066" w:rsidRDefault="0030252D">
            <w:pPr>
              <w:rPr>
                <w:b/>
                <w:lang w:val="en-US"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1D7066" w:rsidRDefault="0030252D">
            <w:pPr>
              <w:rPr>
                <w:b/>
              </w:rPr>
            </w:pPr>
            <w:r w:rsidRPr="001D7066">
              <w:rPr>
                <w:b/>
              </w:rPr>
              <w:t>гараж</w:t>
            </w:r>
          </w:p>
          <w:p w:rsidR="0030252D" w:rsidRPr="001D7066" w:rsidRDefault="0030252D">
            <w:pPr>
              <w:rPr>
                <w:b/>
              </w:rPr>
            </w:pPr>
            <w:r w:rsidRPr="001D7066">
              <w:rPr>
                <w:b/>
              </w:rPr>
              <w:t>(</w:t>
            </w:r>
            <w:r>
              <w:rPr>
                <w:b/>
              </w:rPr>
              <w:t>совместна</w:t>
            </w:r>
            <w:r w:rsidRPr="001D7066">
              <w:rPr>
                <w:b/>
              </w:rPr>
              <w:t>я собственность)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1D7066" w:rsidRDefault="0030252D">
            <w:pPr>
              <w:rPr>
                <w:b/>
              </w:rPr>
            </w:pPr>
            <w:r w:rsidRPr="001D7066">
              <w:rPr>
                <w:b/>
              </w:rPr>
              <w:t>19,8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1D7066" w:rsidRDefault="0030252D">
            <w:pPr>
              <w:rPr>
                <w:b/>
              </w:rPr>
            </w:pPr>
            <w:r w:rsidRPr="001D7066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386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D7066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D7066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1D7066" w:rsidRDefault="0030252D">
            <w:pPr>
              <w:rPr>
                <w:b/>
                <w:lang w:val="en-US"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D7066" w:rsidRDefault="0030252D">
            <w:pPr>
              <w:rPr>
                <w:b/>
              </w:rPr>
            </w:pPr>
            <w:r w:rsidRPr="001D7066">
              <w:rPr>
                <w:b/>
              </w:rPr>
              <w:t>садовый участок</w:t>
            </w:r>
          </w:p>
          <w:p w:rsidR="0030252D" w:rsidRPr="001D7066" w:rsidRDefault="0030252D">
            <w:pPr>
              <w:rPr>
                <w:b/>
              </w:rPr>
            </w:pPr>
            <w:r w:rsidRPr="001D7066">
              <w:rPr>
                <w:b/>
              </w:rPr>
              <w:t>(</w:t>
            </w:r>
            <w:r>
              <w:rPr>
                <w:b/>
              </w:rPr>
              <w:t>совместная</w:t>
            </w:r>
            <w:r w:rsidRPr="001D7066">
              <w:rPr>
                <w:b/>
              </w:rPr>
              <w:t xml:space="preserve"> собственность)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D7066" w:rsidRDefault="0030252D">
            <w:pPr>
              <w:rPr>
                <w:b/>
              </w:rPr>
            </w:pPr>
            <w:r>
              <w:rPr>
                <w:b/>
              </w:rPr>
              <w:t>60</w:t>
            </w:r>
            <w:r w:rsidRPr="001D7066">
              <w:rPr>
                <w:b/>
              </w:rPr>
              <w:t>0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1D7066" w:rsidRDefault="0030252D">
            <w:pPr>
              <w:rPr>
                <w:b/>
              </w:rPr>
            </w:pPr>
            <w:r w:rsidRPr="001D7066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386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D6A4F" w:rsidRDefault="0030252D">
            <w:pPr>
              <w:rPr>
                <w:b/>
              </w:rPr>
            </w:pPr>
            <w:r w:rsidRPr="009D6A4F">
              <w:rPr>
                <w:b/>
              </w:rPr>
              <w:t>Шамин А. Н.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D6A4F" w:rsidRDefault="0030252D">
            <w:pPr>
              <w:rPr>
                <w:b/>
              </w:rPr>
            </w:pPr>
            <w:r w:rsidRPr="009D6A4F">
              <w:rPr>
                <w:b/>
              </w:rPr>
              <w:t>Заместитель начальника управления Минюста России по Томской области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D6A4F" w:rsidRDefault="0030252D">
            <w:pPr>
              <w:jc w:val="center"/>
              <w:rPr>
                <w:b/>
              </w:rPr>
            </w:pPr>
            <w:r w:rsidRPr="009D6A4F">
              <w:rPr>
                <w:b/>
              </w:rPr>
              <w:t>454 360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9D6A4F" w:rsidRDefault="0030252D">
            <w:pPr>
              <w:rPr>
                <w:b/>
              </w:rPr>
            </w:pPr>
            <w:r w:rsidRPr="009D6A4F">
              <w:rPr>
                <w:b/>
              </w:rPr>
              <w:t>квартира</w:t>
            </w:r>
          </w:p>
          <w:p w:rsidR="0030252D" w:rsidRPr="009D6A4F" w:rsidRDefault="0030252D">
            <w:pPr>
              <w:rPr>
                <w:b/>
              </w:rPr>
            </w:pPr>
            <w:r w:rsidRPr="009D6A4F">
              <w:rPr>
                <w:b/>
              </w:rPr>
              <w:t>(</w:t>
            </w:r>
            <w:r>
              <w:rPr>
                <w:b/>
              </w:rPr>
              <w:t>совместная</w:t>
            </w:r>
            <w:r w:rsidRPr="009D6A4F">
              <w:rPr>
                <w:b/>
              </w:rPr>
              <w:t xml:space="preserve"> собственность)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9D6A4F" w:rsidRDefault="0030252D">
            <w:pPr>
              <w:rPr>
                <w:b/>
              </w:rPr>
            </w:pPr>
            <w:r w:rsidRPr="009D6A4F">
              <w:rPr>
                <w:b/>
              </w:rPr>
              <w:t>71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9D6A4F" w:rsidRDefault="0030252D">
            <w:pPr>
              <w:rPr>
                <w:b/>
              </w:rPr>
            </w:pPr>
            <w:r w:rsidRPr="009D6A4F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DF4E41" w:rsidRDefault="0030252D">
            <w:pPr>
              <w:rPr>
                <w:b/>
              </w:rPr>
            </w:pPr>
            <w:r w:rsidRPr="00DF4E41">
              <w:rPr>
                <w:b/>
              </w:rPr>
              <w:t>а/м Митсубиси Лансер</w:t>
            </w:r>
          </w:p>
          <w:p w:rsidR="0030252D" w:rsidRPr="00DF4E41" w:rsidRDefault="0030252D">
            <w:pPr>
              <w:rPr>
                <w:b/>
              </w:rPr>
            </w:pPr>
            <w:r w:rsidRPr="00DF4E41">
              <w:rPr>
                <w:b/>
              </w:rPr>
              <w:t>(</w:t>
            </w:r>
            <w:r>
              <w:rPr>
                <w:b/>
              </w:rPr>
              <w:t>совместна</w:t>
            </w:r>
            <w:r w:rsidRPr="00DF4E41">
              <w:rPr>
                <w:b/>
              </w:rPr>
              <w:t>я собственность)</w:t>
            </w:r>
          </w:p>
          <w:p w:rsidR="0030252D" w:rsidRPr="00DF4E41" w:rsidRDefault="0030252D">
            <w:pPr>
              <w:rPr>
                <w:b/>
              </w:rPr>
            </w:pPr>
            <w:r w:rsidRPr="00DF4E41">
              <w:rPr>
                <w:b/>
              </w:rPr>
              <w:t xml:space="preserve">а/м Ниссан </w:t>
            </w:r>
            <w:r w:rsidRPr="00DF4E41">
              <w:rPr>
                <w:b/>
                <w:lang w:val="en-US"/>
              </w:rPr>
              <w:t>NP</w:t>
            </w:r>
            <w:r w:rsidRPr="00DF4E41">
              <w:rPr>
                <w:b/>
              </w:rPr>
              <w:t>300</w:t>
            </w:r>
          </w:p>
          <w:p w:rsidR="0030252D" w:rsidRPr="00DF4E41" w:rsidRDefault="0030252D">
            <w:pPr>
              <w:rPr>
                <w:b/>
              </w:rPr>
            </w:pPr>
            <w:r>
              <w:rPr>
                <w:b/>
              </w:rPr>
              <w:t>(совместная собственность)</w:t>
            </w:r>
          </w:p>
          <w:p w:rsidR="0030252D" w:rsidRPr="00DF4E41" w:rsidRDefault="0030252D">
            <w:pPr>
              <w:rPr>
                <w:b/>
              </w:rPr>
            </w:pPr>
            <w:r w:rsidRPr="00DF4E41">
              <w:rPr>
                <w:b/>
              </w:rPr>
              <w:t>Автоприцеп 821305</w:t>
            </w:r>
          </w:p>
          <w:p w:rsidR="0030252D" w:rsidRDefault="0030252D">
            <w:r w:rsidRPr="00DF4E41">
              <w:rPr>
                <w:b/>
              </w:rPr>
              <w:t>(</w:t>
            </w:r>
            <w:r>
              <w:rPr>
                <w:b/>
              </w:rPr>
              <w:t>совместна</w:t>
            </w:r>
            <w:r w:rsidRPr="00DF4E41">
              <w:rPr>
                <w:b/>
              </w:rPr>
              <w:t>я собственность</w:t>
            </w:r>
            <w:r>
              <w:t>)</w:t>
            </w:r>
          </w:p>
        </w:tc>
      </w:tr>
      <w:tr w:rsidR="0030252D" w:rsidTr="000051F9">
        <w:trPr>
          <w:gridBefore w:val="1"/>
          <w:wBefore w:w="6" w:type="dxa"/>
          <w:trHeight w:val="386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9D6A4F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9D6A4F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9D6A4F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9D6A4F" w:rsidRDefault="0030252D">
            <w:pPr>
              <w:rPr>
                <w:b/>
              </w:rPr>
            </w:pPr>
            <w:r w:rsidRPr="009D6A4F">
              <w:rPr>
                <w:b/>
              </w:rPr>
              <w:t>нежилое помещение</w:t>
            </w:r>
          </w:p>
          <w:p w:rsidR="0030252D" w:rsidRPr="009D6A4F" w:rsidRDefault="0030252D">
            <w:pPr>
              <w:rPr>
                <w:b/>
              </w:rPr>
            </w:pPr>
            <w:r w:rsidRPr="009D6A4F">
              <w:rPr>
                <w:b/>
              </w:rPr>
              <w:t>(</w:t>
            </w:r>
            <w:r>
              <w:rPr>
                <w:b/>
              </w:rPr>
              <w:t>совместная</w:t>
            </w:r>
            <w:r w:rsidRPr="009D6A4F">
              <w:rPr>
                <w:b/>
              </w:rPr>
              <w:t xml:space="preserve"> собственность)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9D6A4F" w:rsidRDefault="0030252D">
            <w:pPr>
              <w:rPr>
                <w:b/>
              </w:rPr>
            </w:pPr>
            <w:r w:rsidRPr="009D6A4F">
              <w:rPr>
                <w:b/>
              </w:rPr>
              <w:t xml:space="preserve">23 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9D6A4F" w:rsidRDefault="0030252D">
            <w:pPr>
              <w:rPr>
                <w:b/>
              </w:rPr>
            </w:pPr>
            <w:r w:rsidRPr="009D6A4F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620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9D6A4F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9D6A4F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9D6A4F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D6A4F" w:rsidRDefault="0030252D">
            <w:pPr>
              <w:rPr>
                <w:b/>
              </w:rPr>
            </w:pPr>
            <w:r w:rsidRPr="009D6A4F">
              <w:rPr>
                <w:b/>
              </w:rPr>
              <w:t>садовый участок</w:t>
            </w:r>
          </w:p>
          <w:p w:rsidR="0030252D" w:rsidRPr="009D6A4F" w:rsidRDefault="0030252D">
            <w:pPr>
              <w:rPr>
                <w:b/>
              </w:rPr>
            </w:pPr>
            <w:r w:rsidRPr="009D6A4F">
              <w:rPr>
                <w:b/>
              </w:rPr>
              <w:t>(</w:t>
            </w:r>
            <w:r>
              <w:rPr>
                <w:b/>
              </w:rPr>
              <w:t>совместна</w:t>
            </w:r>
            <w:r w:rsidRPr="009D6A4F">
              <w:rPr>
                <w:b/>
              </w:rPr>
              <w:t>я собственность)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D6A4F" w:rsidRDefault="0030252D">
            <w:pPr>
              <w:rPr>
                <w:b/>
              </w:rPr>
            </w:pPr>
            <w:r w:rsidRPr="009D6A4F">
              <w:rPr>
                <w:b/>
              </w:rPr>
              <w:t>580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D6A4F" w:rsidRDefault="0030252D">
            <w:pPr>
              <w:rPr>
                <w:b/>
              </w:rPr>
            </w:pPr>
            <w:r w:rsidRPr="009D6A4F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386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D6A4F" w:rsidRDefault="0030252D">
            <w:pPr>
              <w:rPr>
                <w:b/>
              </w:rPr>
            </w:pPr>
            <w:r w:rsidRPr="009D6A4F">
              <w:rPr>
                <w:b/>
              </w:rPr>
              <w:t xml:space="preserve">Супруга 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9D6A4F" w:rsidRDefault="0030252D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D6A4F" w:rsidRDefault="0030252D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98</w:t>
            </w:r>
            <w:r w:rsidRPr="009D6A4F">
              <w:rPr>
                <w:b/>
              </w:rPr>
              <w:t xml:space="preserve"> </w:t>
            </w:r>
            <w:r>
              <w:rPr>
                <w:b/>
              </w:rPr>
              <w:t>755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9D6A4F" w:rsidRDefault="0030252D">
            <w:pPr>
              <w:rPr>
                <w:b/>
              </w:rPr>
            </w:pPr>
            <w:r w:rsidRPr="009D6A4F">
              <w:rPr>
                <w:b/>
              </w:rPr>
              <w:t>квартира</w:t>
            </w:r>
          </w:p>
          <w:p w:rsidR="0030252D" w:rsidRPr="009D6A4F" w:rsidRDefault="0030252D">
            <w:pPr>
              <w:rPr>
                <w:b/>
              </w:rPr>
            </w:pPr>
            <w:r w:rsidRPr="009D6A4F">
              <w:rPr>
                <w:b/>
              </w:rPr>
              <w:t>(</w:t>
            </w:r>
            <w:r>
              <w:rPr>
                <w:b/>
              </w:rPr>
              <w:t>совместная</w:t>
            </w:r>
            <w:r w:rsidRPr="009D6A4F">
              <w:rPr>
                <w:b/>
              </w:rPr>
              <w:t xml:space="preserve"> собственность)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9D6A4F" w:rsidRDefault="0030252D">
            <w:pPr>
              <w:rPr>
                <w:b/>
              </w:rPr>
            </w:pPr>
            <w:r w:rsidRPr="009D6A4F">
              <w:rPr>
                <w:b/>
              </w:rPr>
              <w:t xml:space="preserve">71 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9D6A4F" w:rsidRDefault="0030252D">
            <w:pPr>
              <w:rPr>
                <w:b/>
              </w:rPr>
            </w:pPr>
            <w:r w:rsidRPr="009D6A4F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DF4E41" w:rsidRDefault="0030252D">
            <w:pPr>
              <w:rPr>
                <w:b/>
              </w:rPr>
            </w:pPr>
            <w:r w:rsidRPr="00DF4E41">
              <w:rPr>
                <w:b/>
              </w:rPr>
              <w:t>а/м Митсубиси Лансер</w:t>
            </w:r>
          </w:p>
          <w:p w:rsidR="0030252D" w:rsidRPr="00DF4E41" w:rsidRDefault="0030252D">
            <w:pPr>
              <w:rPr>
                <w:b/>
              </w:rPr>
            </w:pPr>
            <w:r w:rsidRPr="00DF4E41">
              <w:rPr>
                <w:b/>
              </w:rPr>
              <w:t>(</w:t>
            </w:r>
            <w:r>
              <w:rPr>
                <w:b/>
              </w:rPr>
              <w:t>совместна</w:t>
            </w:r>
            <w:r w:rsidRPr="00DF4E41">
              <w:rPr>
                <w:b/>
              </w:rPr>
              <w:t>я собственность)</w:t>
            </w:r>
          </w:p>
          <w:p w:rsidR="0030252D" w:rsidRPr="00DF4E41" w:rsidRDefault="0030252D">
            <w:pPr>
              <w:rPr>
                <w:b/>
              </w:rPr>
            </w:pPr>
            <w:r w:rsidRPr="00DF4E41">
              <w:rPr>
                <w:b/>
              </w:rPr>
              <w:t xml:space="preserve">а/м Ниссан </w:t>
            </w:r>
            <w:r w:rsidRPr="00DF4E41">
              <w:rPr>
                <w:b/>
                <w:lang w:val="en-US"/>
              </w:rPr>
              <w:t>NP</w:t>
            </w:r>
            <w:r w:rsidRPr="00DF4E41">
              <w:rPr>
                <w:b/>
              </w:rPr>
              <w:t>300</w:t>
            </w:r>
          </w:p>
          <w:p w:rsidR="0030252D" w:rsidRPr="00DF4E41" w:rsidRDefault="0030252D">
            <w:pPr>
              <w:rPr>
                <w:b/>
              </w:rPr>
            </w:pPr>
            <w:r>
              <w:rPr>
                <w:b/>
              </w:rPr>
              <w:t>(совместная собственность)</w:t>
            </w:r>
          </w:p>
          <w:p w:rsidR="0030252D" w:rsidRPr="00DF4E41" w:rsidRDefault="0030252D">
            <w:pPr>
              <w:rPr>
                <w:b/>
              </w:rPr>
            </w:pPr>
            <w:r w:rsidRPr="00DF4E41">
              <w:rPr>
                <w:b/>
              </w:rPr>
              <w:t>Автоприцеп 821305</w:t>
            </w:r>
          </w:p>
          <w:p w:rsidR="0030252D" w:rsidRDefault="0030252D">
            <w:r w:rsidRPr="00DF4E41">
              <w:rPr>
                <w:b/>
              </w:rPr>
              <w:t>(</w:t>
            </w:r>
            <w:r>
              <w:rPr>
                <w:b/>
              </w:rPr>
              <w:t>совместная</w:t>
            </w:r>
            <w:r w:rsidRPr="00DF4E41">
              <w:rPr>
                <w:b/>
              </w:rPr>
              <w:t xml:space="preserve"> собственность</w:t>
            </w:r>
            <w:r>
              <w:t>)</w:t>
            </w:r>
          </w:p>
        </w:tc>
      </w:tr>
      <w:tr w:rsidR="0030252D" w:rsidTr="000051F9">
        <w:trPr>
          <w:gridBefore w:val="1"/>
          <w:wBefore w:w="6" w:type="dxa"/>
          <w:trHeight w:val="386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9D6A4F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9D6A4F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9D6A4F" w:rsidRDefault="0030252D">
            <w:pPr>
              <w:rPr>
                <w:b/>
                <w:lang w:val="en-US"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9D6A4F" w:rsidRDefault="0030252D">
            <w:pPr>
              <w:rPr>
                <w:b/>
              </w:rPr>
            </w:pPr>
            <w:r w:rsidRPr="009D6A4F">
              <w:rPr>
                <w:b/>
              </w:rPr>
              <w:t>нежилое помещение</w:t>
            </w:r>
          </w:p>
          <w:p w:rsidR="0030252D" w:rsidRPr="009D6A4F" w:rsidRDefault="0030252D">
            <w:pPr>
              <w:rPr>
                <w:b/>
              </w:rPr>
            </w:pPr>
            <w:r w:rsidRPr="009D6A4F">
              <w:rPr>
                <w:b/>
              </w:rPr>
              <w:t>(</w:t>
            </w:r>
            <w:r>
              <w:rPr>
                <w:b/>
              </w:rPr>
              <w:t>совместная</w:t>
            </w:r>
            <w:r w:rsidRPr="009D6A4F">
              <w:rPr>
                <w:b/>
              </w:rPr>
              <w:t xml:space="preserve"> собственность)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9D6A4F" w:rsidRDefault="0030252D">
            <w:pPr>
              <w:rPr>
                <w:b/>
              </w:rPr>
            </w:pPr>
            <w:r w:rsidRPr="009D6A4F">
              <w:rPr>
                <w:b/>
              </w:rPr>
              <w:t>23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9D6A4F" w:rsidRDefault="0030252D">
            <w:pPr>
              <w:rPr>
                <w:b/>
              </w:rPr>
            </w:pPr>
            <w:r w:rsidRPr="009D6A4F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386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9D6A4F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9D6A4F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9D6A4F" w:rsidRDefault="0030252D">
            <w:pPr>
              <w:rPr>
                <w:b/>
                <w:lang w:val="en-US"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D6A4F" w:rsidRDefault="0030252D" w:rsidP="00AF2C78">
            <w:pPr>
              <w:rPr>
                <w:b/>
              </w:rPr>
            </w:pPr>
            <w:r w:rsidRPr="009D6A4F">
              <w:rPr>
                <w:b/>
              </w:rPr>
              <w:t>садовый участок</w:t>
            </w:r>
          </w:p>
          <w:p w:rsidR="0030252D" w:rsidRPr="009D6A4F" w:rsidRDefault="0030252D" w:rsidP="00AF2C78">
            <w:pPr>
              <w:rPr>
                <w:b/>
              </w:rPr>
            </w:pPr>
            <w:r w:rsidRPr="009D6A4F">
              <w:rPr>
                <w:b/>
              </w:rPr>
              <w:t>(</w:t>
            </w:r>
            <w:r>
              <w:rPr>
                <w:b/>
              </w:rPr>
              <w:t>совместна</w:t>
            </w:r>
            <w:r w:rsidRPr="009D6A4F">
              <w:rPr>
                <w:b/>
              </w:rPr>
              <w:t>я собственность)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D6A4F" w:rsidRDefault="0030252D" w:rsidP="00AF2C78">
            <w:pPr>
              <w:rPr>
                <w:b/>
              </w:rPr>
            </w:pPr>
            <w:r w:rsidRPr="009D6A4F">
              <w:rPr>
                <w:b/>
              </w:rPr>
              <w:t>580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D6A4F" w:rsidRDefault="0030252D" w:rsidP="00AF2C78">
            <w:pPr>
              <w:rPr>
                <w:b/>
              </w:rPr>
            </w:pPr>
            <w:r w:rsidRPr="009D6A4F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140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D6A4F" w:rsidRDefault="0030252D">
            <w:pPr>
              <w:rPr>
                <w:b/>
              </w:rPr>
            </w:pPr>
            <w:r w:rsidRPr="009D6A4F">
              <w:rPr>
                <w:b/>
              </w:rPr>
              <w:t>Дочь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9D6A4F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D6A4F" w:rsidRDefault="0030252D">
            <w:pPr>
              <w:jc w:val="center"/>
              <w:rPr>
                <w:b/>
              </w:rPr>
            </w:pPr>
            <w:r w:rsidRPr="009D6A4F"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 xml:space="preserve">квартира </w:t>
            </w:r>
          </w:p>
          <w:p w:rsidR="0030252D" w:rsidRPr="009D6A4F" w:rsidRDefault="0030252D">
            <w:pPr>
              <w:rPr>
                <w:b/>
              </w:rPr>
            </w:pPr>
            <w:r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D6A4F" w:rsidRDefault="0030252D">
            <w:pPr>
              <w:rPr>
                <w:b/>
              </w:rPr>
            </w:pPr>
            <w:r>
              <w:rPr>
                <w:b/>
              </w:rPr>
              <w:t>71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D6A4F" w:rsidRDefault="0030252D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gridBefore w:val="1"/>
          <w:wBefore w:w="6" w:type="dxa"/>
          <w:trHeight w:val="776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41FE0" w:rsidRDefault="0030252D">
            <w:pPr>
              <w:rPr>
                <w:b/>
              </w:rPr>
            </w:pPr>
            <w:r w:rsidRPr="00E41FE0">
              <w:rPr>
                <w:b/>
              </w:rPr>
              <w:t>Тамбовцев И.Ф.</w:t>
            </w:r>
          </w:p>
          <w:p w:rsidR="0030252D" w:rsidRPr="00E41FE0" w:rsidRDefault="0030252D">
            <w:pPr>
              <w:rPr>
                <w:b/>
              </w:rPr>
            </w:pP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41FE0" w:rsidRDefault="0030252D">
            <w:pPr>
              <w:rPr>
                <w:b/>
              </w:rPr>
            </w:pPr>
            <w:r w:rsidRPr="00E41FE0">
              <w:rPr>
                <w:b/>
              </w:rPr>
              <w:t>Начальник Управления Минюста России по Тульской области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41FE0" w:rsidRDefault="0030252D">
            <w:pPr>
              <w:jc w:val="center"/>
              <w:rPr>
                <w:b/>
              </w:rPr>
            </w:pPr>
            <w:r w:rsidRPr="00E41FE0">
              <w:rPr>
                <w:b/>
              </w:rPr>
              <w:t>571 083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AF2C78">
            <w:pPr>
              <w:rPr>
                <w:b/>
              </w:rPr>
            </w:pPr>
            <w:r>
              <w:rPr>
                <w:b/>
              </w:rPr>
              <w:t>земельный</w:t>
            </w:r>
            <w:r w:rsidRPr="009D6A4F">
              <w:rPr>
                <w:b/>
              </w:rPr>
              <w:t xml:space="preserve"> участок. </w:t>
            </w:r>
          </w:p>
          <w:p w:rsidR="0030252D" w:rsidRPr="009D6A4F" w:rsidRDefault="0030252D" w:rsidP="00AF2C78">
            <w:pPr>
              <w:rPr>
                <w:b/>
              </w:rPr>
            </w:pPr>
            <w:r w:rsidRPr="009D6A4F">
              <w:rPr>
                <w:b/>
              </w:rPr>
              <w:t xml:space="preserve">под </w:t>
            </w:r>
            <w:r>
              <w:rPr>
                <w:b/>
              </w:rPr>
              <w:t>ИЖС</w:t>
            </w:r>
          </w:p>
          <w:p w:rsidR="0030252D" w:rsidRPr="009D6A4F" w:rsidRDefault="0030252D" w:rsidP="00AF2C78">
            <w:pPr>
              <w:rPr>
                <w:b/>
              </w:rPr>
            </w:pPr>
            <w:r w:rsidRPr="009D6A4F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9D6A4F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D6A4F" w:rsidRDefault="0030252D" w:rsidP="00AF2C78">
            <w:pPr>
              <w:rPr>
                <w:b/>
              </w:rPr>
            </w:pPr>
            <w:r w:rsidRPr="009D6A4F">
              <w:rPr>
                <w:b/>
              </w:rPr>
              <w:t>1500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D6A4F" w:rsidRDefault="0030252D" w:rsidP="00AF2C78">
            <w:pPr>
              <w:rPr>
                <w:b/>
              </w:rPr>
            </w:pPr>
            <w:r w:rsidRPr="009D6A4F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279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E41FE0" w:rsidRDefault="0030252D">
            <w:pPr>
              <w:rPr>
                <w:b/>
              </w:rPr>
            </w:pPr>
            <w:r w:rsidRPr="00E41FE0">
              <w:rPr>
                <w:b/>
              </w:rPr>
              <w:t>жилой дом с надворными постройками</w:t>
            </w:r>
          </w:p>
          <w:p w:rsidR="0030252D" w:rsidRPr="00E41FE0" w:rsidRDefault="0030252D">
            <w:pPr>
              <w:rPr>
                <w:b/>
              </w:rPr>
            </w:pPr>
            <w:r w:rsidRPr="00E41FE0">
              <w:rPr>
                <w:b/>
              </w:rPr>
              <w:t>(долевая собственность, 1/12)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E41FE0" w:rsidRDefault="0030252D">
            <w:pPr>
              <w:rPr>
                <w:b/>
              </w:rPr>
            </w:pPr>
            <w:r w:rsidRPr="00E41FE0">
              <w:rPr>
                <w:b/>
              </w:rPr>
              <w:t>65,6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E41FE0" w:rsidRDefault="0030252D">
            <w:pPr>
              <w:rPr>
                <w:b/>
              </w:rPr>
            </w:pPr>
            <w:r w:rsidRPr="00E41FE0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279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E41FE0" w:rsidRDefault="0030252D">
            <w:pPr>
              <w:rPr>
                <w:b/>
              </w:rPr>
            </w:pPr>
            <w:r w:rsidRPr="00E41FE0">
              <w:rPr>
                <w:b/>
              </w:rPr>
              <w:t>квартира</w:t>
            </w:r>
          </w:p>
          <w:p w:rsidR="0030252D" w:rsidRPr="00E41FE0" w:rsidRDefault="0030252D">
            <w:pPr>
              <w:rPr>
                <w:b/>
              </w:rPr>
            </w:pPr>
            <w:r w:rsidRPr="00E41FE0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E41FE0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E41FE0" w:rsidRDefault="0030252D">
            <w:pPr>
              <w:rPr>
                <w:b/>
              </w:rPr>
            </w:pPr>
            <w:r w:rsidRPr="00E41FE0">
              <w:rPr>
                <w:b/>
              </w:rPr>
              <w:t>65,9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E41FE0" w:rsidRDefault="0030252D">
            <w:pPr>
              <w:rPr>
                <w:b/>
              </w:rPr>
            </w:pPr>
            <w:r w:rsidRPr="00E41FE0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277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41FE0" w:rsidRDefault="0030252D">
            <w:pPr>
              <w:rPr>
                <w:b/>
              </w:rPr>
            </w:pPr>
            <w:r w:rsidRPr="00E41FE0">
              <w:rPr>
                <w:b/>
              </w:rPr>
              <w:t>жилой дом</w:t>
            </w:r>
          </w:p>
          <w:p w:rsidR="0030252D" w:rsidRPr="00E41FE0" w:rsidRDefault="0030252D">
            <w:pPr>
              <w:rPr>
                <w:b/>
              </w:rPr>
            </w:pPr>
            <w:r w:rsidRPr="00E41FE0">
              <w:rPr>
                <w:b/>
              </w:rPr>
              <w:t>(собственность долевая, 1/3)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41FE0" w:rsidRDefault="0030252D">
            <w:pPr>
              <w:rPr>
                <w:b/>
              </w:rPr>
            </w:pPr>
            <w:r w:rsidRPr="00E41FE0">
              <w:rPr>
                <w:b/>
              </w:rPr>
              <w:t>211 – общая</w:t>
            </w:r>
            <w:r w:rsidRPr="00E41FE0">
              <w:rPr>
                <w:b/>
              </w:rPr>
              <w:br/>
              <w:t>73,4 – доля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41FE0" w:rsidRDefault="0030252D">
            <w:pPr>
              <w:rPr>
                <w:b/>
              </w:rPr>
            </w:pPr>
            <w:r w:rsidRPr="00E41FE0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460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41FE0" w:rsidRDefault="0030252D">
            <w:pPr>
              <w:rPr>
                <w:b/>
              </w:rPr>
            </w:pPr>
            <w:r w:rsidRPr="00E41FE0">
              <w:rPr>
                <w:b/>
              </w:rPr>
              <w:t xml:space="preserve">Супруга </w:t>
            </w:r>
          </w:p>
          <w:p w:rsidR="0030252D" w:rsidRPr="00E41FE0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41FE0" w:rsidRDefault="0030252D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41FE0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648</w:t>
            </w:r>
            <w:r w:rsidRPr="00E41FE0">
              <w:rPr>
                <w:b/>
              </w:rPr>
              <w:t xml:space="preserve"> </w:t>
            </w:r>
            <w:r>
              <w:rPr>
                <w:b/>
              </w:rPr>
              <w:t>897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E41FE0" w:rsidRDefault="0030252D">
            <w:pPr>
              <w:rPr>
                <w:b/>
              </w:rPr>
            </w:pPr>
            <w:r w:rsidRPr="00E41FE0">
              <w:rPr>
                <w:b/>
              </w:rPr>
              <w:t>квартира</w:t>
            </w:r>
          </w:p>
          <w:p w:rsidR="0030252D" w:rsidRPr="00E41FE0" w:rsidRDefault="0030252D">
            <w:pPr>
              <w:rPr>
                <w:b/>
              </w:rPr>
            </w:pPr>
            <w:r w:rsidRPr="00E41FE0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E41FE0" w:rsidRDefault="0030252D">
            <w:pPr>
              <w:rPr>
                <w:b/>
              </w:rPr>
            </w:pPr>
            <w:r w:rsidRPr="00E41FE0">
              <w:rPr>
                <w:b/>
              </w:rPr>
              <w:t>65,9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E41FE0" w:rsidRDefault="0030252D">
            <w:pPr>
              <w:rPr>
                <w:b/>
              </w:rPr>
            </w:pPr>
            <w:r w:rsidRPr="00E41FE0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gridBefore w:val="1"/>
          <w:wBefore w:w="6" w:type="dxa"/>
          <w:trHeight w:val="460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41FE0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41FE0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41FE0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E41FE0" w:rsidRDefault="0030252D">
            <w:pPr>
              <w:rPr>
                <w:b/>
              </w:rPr>
            </w:pPr>
            <w:r w:rsidRPr="00E41FE0">
              <w:rPr>
                <w:b/>
              </w:rPr>
              <w:t>земельный участок</w:t>
            </w:r>
          </w:p>
          <w:p w:rsidR="0030252D" w:rsidRPr="00E41FE0" w:rsidRDefault="0030252D">
            <w:pPr>
              <w:rPr>
                <w:b/>
              </w:rPr>
            </w:pPr>
            <w:r w:rsidRPr="00E41FE0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E41FE0" w:rsidRDefault="0030252D">
            <w:pPr>
              <w:rPr>
                <w:b/>
              </w:rPr>
            </w:pPr>
            <w:r w:rsidRPr="00E41FE0">
              <w:rPr>
                <w:b/>
              </w:rPr>
              <w:t>1500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E41FE0" w:rsidRDefault="0030252D">
            <w:pPr>
              <w:rPr>
                <w:b/>
              </w:rPr>
            </w:pPr>
            <w:r w:rsidRPr="00E41FE0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460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41FE0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41FE0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E41FE0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41FE0" w:rsidRDefault="0030252D" w:rsidP="00AF2C78">
            <w:pPr>
              <w:rPr>
                <w:b/>
              </w:rPr>
            </w:pPr>
            <w:r w:rsidRPr="00E41FE0">
              <w:rPr>
                <w:b/>
              </w:rPr>
              <w:t>жилой дом</w:t>
            </w:r>
          </w:p>
          <w:p w:rsidR="0030252D" w:rsidRPr="00E41FE0" w:rsidRDefault="0030252D" w:rsidP="00AF2C78">
            <w:pPr>
              <w:rPr>
                <w:b/>
              </w:rPr>
            </w:pPr>
            <w:r w:rsidRPr="00E41FE0">
              <w:rPr>
                <w:b/>
              </w:rPr>
              <w:t>(собственность долевая, 1/3)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41FE0" w:rsidRDefault="0030252D" w:rsidP="00AF2C78">
            <w:pPr>
              <w:rPr>
                <w:b/>
              </w:rPr>
            </w:pPr>
            <w:r w:rsidRPr="00E41FE0">
              <w:rPr>
                <w:b/>
              </w:rPr>
              <w:t>211 – общая</w:t>
            </w:r>
            <w:r w:rsidRPr="00E41FE0">
              <w:rPr>
                <w:b/>
              </w:rPr>
              <w:br/>
              <w:t>73,4 – доля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41FE0" w:rsidRDefault="0030252D" w:rsidP="00AF2C78">
            <w:pPr>
              <w:rPr>
                <w:b/>
              </w:rPr>
            </w:pPr>
            <w:r w:rsidRPr="00E41FE0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776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41FE0" w:rsidRDefault="0030252D">
            <w:pPr>
              <w:rPr>
                <w:b/>
              </w:rPr>
            </w:pPr>
            <w:r w:rsidRPr="00E41FE0">
              <w:rPr>
                <w:b/>
              </w:rPr>
              <w:t>Сидякова Н.В.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41FE0" w:rsidRDefault="0030252D">
            <w:pPr>
              <w:rPr>
                <w:b/>
              </w:rPr>
            </w:pPr>
            <w:r w:rsidRPr="00E41FE0">
              <w:rPr>
                <w:b/>
              </w:rPr>
              <w:t>Заместитель начальника Управления Минюста России по Тульской области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41FE0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411</w:t>
            </w:r>
            <w:r w:rsidRPr="00E41FE0">
              <w:rPr>
                <w:b/>
              </w:rPr>
              <w:t> </w:t>
            </w:r>
            <w:r>
              <w:rPr>
                <w:b/>
              </w:rPr>
              <w:t>70</w:t>
            </w:r>
            <w:r w:rsidRPr="00E41FE0">
              <w:rPr>
                <w:b/>
              </w:rPr>
              <w:t>0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41FE0" w:rsidRDefault="0030252D">
            <w:pPr>
              <w:rPr>
                <w:b/>
              </w:rPr>
            </w:pPr>
            <w:r>
              <w:rPr>
                <w:b/>
              </w:rPr>
              <w:t>квартира</w:t>
            </w:r>
          </w:p>
          <w:p w:rsidR="0030252D" w:rsidRPr="00E41FE0" w:rsidRDefault="0030252D">
            <w:pPr>
              <w:rPr>
                <w:b/>
              </w:rPr>
            </w:pPr>
            <w:r w:rsidRPr="00E41FE0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E41FE0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41FE0" w:rsidRDefault="0030252D">
            <w:pPr>
              <w:rPr>
                <w:b/>
              </w:rPr>
            </w:pPr>
            <w:r w:rsidRPr="00E41FE0">
              <w:rPr>
                <w:b/>
              </w:rPr>
              <w:t>4</w:t>
            </w:r>
            <w:r>
              <w:rPr>
                <w:b/>
              </w:rPr>
              <w:t>4</w:t>
            </w:r>
            <w:r w:rsidRPr="00E41FE0">
              <w:rPr>
                <w:b/>
              </w:rPr>
              <w:t>,9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41FE0" w:rsidRDefault="0030252D">
            <w:pPr>
              <w:rPr>
                <w:b/>
              </w:rPr>
            </w:pPr>
            <w:r w:rsidRPr="00E41FE0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E41FE0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1240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7F6376" w:rsidRDefault="0030252D">
            <w:pPr>
              <w:rPr>
                <w:b/>
              </w:rPr>
            </w:pPr>
            <w:r>
              <w:rPr>
                <w:b/>
              </w:rPr>
              <w:t>Бирлей А.К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70E4D" w:rsidRDefault="0030252D">
            <w:pPr>
              <w:rPr>
                <w:b/>
              </w:rPr>
            </w:pPr>
            <w:r w:rsidRPr="00B70E4D">
              <w:rPr>
                <w:b/>
              </w:rPr>
              <w:t>Начальник Управления Минюста России по Республике Тыва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70E4D" w:rsidRDefault="0030252D">
            <w:pPr>
              <w:jc w:val="center"/>
              <w:rPr>
                <w:b/>
              </w:rPr>
            </w:pPr>
            <w:r w:rsidRPr="00B70E4D">
              <w:rPr>
                <w:b/>
              </w:rPr>
              <w:t>1 </w:t>
            </w:r>
            <w:r>
              <w:rPr>
                <w:b/>
              </w:rPr>
              <w:t>368</w:t>
            </w:r>
            <w:r w:rsidRPr="00B70E4D">
              <w:rPr>
                <w:b/>
              </w:rPr>
              <w:t xml:space="preserve"> </w:t>
            </w:r>
            <w:r>
              <w:rPr>
                <w:b/>
              </w:rPr>
              <w:t>639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B70E4D" w:rsidRDefault="0030252D">
            <w:pPr>
              <w:rPr>
                <w:b/>
              </w:rPr>
            </w:pPr>
            <w:r w:rsidRPr="00B70E4D">
              <w:rPr>
                <w:b/>
              </w:rPr>
              <w:t>квартира</w:t>
            </w:r>
          </w:p>
          <w:p w:rsidR="0030252D" w:rsidRPr="00B70E4D" w:rsidRDefault="0030252D">
            <w:pPr>
              <w:rPr>
                <w:b/>
              </w:rPr>
            </w:pPr>
            <w:r w:rsidRPr="00B70E4D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B70E4D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B70E4D" w:rsidRDefault="0030252D">
            <w:pPr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B70E4D" w:rsidRDefault="0030252D">
            <w:pPr>
              <w:rPr>
                <w:b/>
              </w:rPr>
            </w:pPr>
            <w:r w:rsidRPr="00B70E4D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70E4D" w:rsidRDefault="0030252D">
            <w:pPr>
              <w:rPr>
                <w:b/>
              </w:rPr>
            </w:pPr>
            <w:r w:rsidRPr="00B70E4D">
              <w:rPr>
                <w:b/>
              </w:rPr>
              <w:t>а/м  Тойота Ланд Крузер Прадо 120</w:t>
            </w:r>
          </w:p>
          <w:p w:rsidR="0030252D" w:rsidRDefault="0030252D">
            <w:r w:rsidRPr="00B70E4D">
              <w:rPr>
                <w:b/>
              </w:rPr>
              <w:t>(индивидуальная</w:t>
            </w:r>
            <w:r>
              <w:t>)</w:t>
            </w:r>
          </w:p>
          <w:p w:rsidR="0030252D" w:rsidRPr="00B70E4D" w:rsidRDefault="0030252D">
            <w:pPr>
              <w:rPr>
                <w:b/>
              </w:rPr>
            </w:pPr>
            <w:r w:rsidRPr="00B70E4D">
              <w:rPr>
                <w:b/>
              </w:rPr>
              <w:t>а/м Форд Мондео</w:t>
            </w:r>
          </w:p>
          <w:p w:rsidR="0030252D" w:rsidRDefault="0030252D">
            <w:r w:rsidRPr="00B70E4D">
              <w:rPr>
                <w:b/>
              </w:rPr>
              <w:t>(индивидуальная)</w:t>
            </w:r>
          </w:p>
        </w:tc>
      </w:tr>
      <w:tr w:rsidR="0030252D" w:rsidTr="000051F9">
        <w:trPr>
          <w:gridBefore w:val="1"/>
          <w:wBefore w:w="6" w:type="dxa"/>
          <w:trHeight w:val="585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70E4D" w:rsidRDefault="0030252D">
            <w:pPr>
              <w:rPr>
                <w:b/>
              </w:rPr>
            </w:pPr>
            <w:r w:rsidRPr="00B70E4D">
              <w:rPr>
                <w:b/>
              </w:rPr>
              <w:t>Супруга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70E4D" w:rsidRDefault="0030252D">
            <w:pPr>
              <w:jc w:val="center"/>
              <w:rPr>
                <w:b/>
              </w:rPr>
            </w:pPr>
            <w:r w:rsidRPr="00B70E4D">
              <w:rPr>
                <w:b/>
              </w:rPr>
              <w:t>225 681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70E4D" w:rsidRDefault="0030252D" w:rsidP="00123EE4">
            <w:pPr>
              <w:rPr>
                <w:b/>
              </w:rPr>
            </w:pPr>
            <w:r w:rsidRPr="00B70E4D">
              <w:rPr>
                <w:b/>
              </w:rPr>
              <w:t>квартира</w:t>
            </w:r>
          </w:p>
          <w:p w:rsidR="0030252D" w:rsidRPr="00B70E4D" w:rsidRDefault="0030252D" w:rsidP="00123EE4">
            <w:pPr>
              <w:rPr>
                <w:b/>
              </w:rPr>
            </w:pPr>
            <w:r w:rsidRPr="00B70E4D">
              <w:rPr>
                <w:b/>
              </w:rPr>
              <w:t>(</w:t>
            </w:r>
            <w:r>
              <w:rPr>
                <w:b/>
              </w:rPr>
              <w:t>пользование</w:t>
            </w:r>
            <w:r w:rsidRPr="00B70E4D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70E4D" w:rsidRDefault="0030252D" w:rsidP="00123EE4">
            <w:pPr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70E4D" w:rsidRDefault="0030252D" w:rsidP="00123EE4">
            <w:pPr>
              <w:rPr>
                <w:b/>
              </w:rPr>
            </w:pPr>
            <w:r w:rsidRPr="00B70E4D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gridBefore w:val="1"/>
          <w:wBefore w:w="6" w:type="dxa"/>
          <w:trHeight w:val="321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62523" w:rsidRDefault="0030252D">
            <w:pPr>
              <w:rPr>
                <w:b/>
              </w:rPr>
            </w:pPr>
            <w:r w:rsidRPr="00962523">
              <w:rPr>
                <w:b/>
              </w:rPr>
              <w:t>Сын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962523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62523" w:rsidRDefault="0030252D">
            <w:pPr>
              <w:jc w:val="center"/>
              <w:rPr>
                <w:b/>
              </w:rPr>
            </w:pPr>
            <w:r w:rsidRPr="00962523"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70E4D" w:rsidRDefault="0030252D" w:rsidP="00123EE4">
            <w:pPr>
              <w:rPr>
                <w:b/>
              </w:rPr>
            </w:pPr>
            <w:r w:rsidRPr="00B70E4D">
              <w:rPr>
                <w:b/>
              </w:rPr>
              <w:t>квартира</w:t>
            </w:r>
          </w:p>
          <w:p w:rsidR="0030252D" w:rsidRPr="00B70E4D" w:rsidRDefault="0030252D" w:rsidP="00123EE4">
            <w:pPr>
              <w:rPr>
                <w:b/>
              </w:rPr>
            </w:pPr>
            <w:r w:rsidRPr="00B70E4D">
              <w:rPr>
                <w:b/>
              </w:rPr>
              <w:t>(</w:t>
            </w:r>
            <w:r>
              <w:rPr>
                <w:b/>
              </w:rPr>
              <w:t>пользование</w:t>
            </w:r>
            <w:r w:rsidRPr="00B70E4D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70E4D" w:rsidRDefault="0030252D" w:rsidP="00123EE4">
            <w:pPr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70E4D" w:rsidRDefault="0030252D" w:rsidP="00123EE4">
            <w:pPr>
              <w:rPr>
                <w:b/>
              </w:rPr>
            </w:pPr>
            <w:r w:rsidRPr="00B70E4D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123EE4">
            <w:r>
              <w:t>–</w:t>
            </w:r>
          </w:p>
        </w:tc>
      </w:tr>
      <w:tr w:rsidR="0030252D" w:rsidTr="000051F9">
        <w:trPr>
          <w:gridBefore w:val="1"/>
          <w:wBefore w:w="6" w:type="dxa"/>
          <w:trHeight w:val="566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62523" w:rsidRDefault="0030252D">
            <w:pPr>
              <w:rPr>
                <w:b/>
              </w:rPr>
            </w:pPr>
            <w:r w:rsidRPr="00962523">
              <w:rPr>
                <w:b/>
              </w:rPr>
              <w:t>Чамыян М.С-Д.</w:t>
            </w:r>
          </w:p>
          <w:p w:rsidR="0030252D" w:rsidRPr="00962523" w:rsidRDefault="0030252D">
            <w:pPr>
              <w:rPr>
                <w:b/>
              </w:rPr>
            </w:pP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62523" w:rsidRDefault="0030252D">
            <w:pPr>
              <w:rPr>
                <w:b/>
              </w:rPr>
            </w:pPr>
            <w:r w:rsidRPr="00962523">
              <w:rPr>
                <w:b/>
              </w:rPr>
              <w:t>И.о. начальника Управления Минюста России по Республике Тыва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62523" w:rsidRDefault="0030252D">
            <w:pPr>
              <w:jc w:val="center"/>
              <w:rPr>
                <w:b/>
              </w:rPr>
            </w:pPr>
            <w:r w:rsidRPr="00962523">
              <w:rPr>
                <w:b/>
              </w:rPr>
              <w:t>7</w:t>
            </w:r>
            <w:r>
              <w:rPr>
                <w:b/>
              </w:rPr>
              <w:t>70</w:t>
            </w:r>
            <w:r w:rsidRPr="00962523">
              <w:rPr>
                <w:b/>
              </w:rPr>
              <w:t xml:space="preserve"> </w:t>
            </w:r>
            <w:r>
              <w:rPr>
                <w:b/>
              </w:rPr>
              <w:t>966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962523" w:rsidRDefault="0030252D">
            <w:pPr>
              <w:rPr>
                <w:b/>
              </w:rPr>
            </w:pPr>
            <w:r w:rsidRPr="00962523">
              <w:rPr>
                <w:b/>
              </w:rPr>
              <w:t>земельный участок</w:t>
            </w:r>
          </w:p>
          <w:p w:rsidR="0030252D" w:rsidRPr="00962523" w:rsidRDefault="0030252D">
            <w:pPr>
              <w:rPr>
                <w:b/>
              </w:rPr>
            </w:pPr>
            <w:r w:rsidRPr="00962523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962523" w:rsidRDefault="0030252D">
            <w:pPr>
              <w:rPr>
                <w:b/>
              </w:rPr>
            </w:pPr>
            <w:r w:rsidRPr="00962523">
              <w:rPr>
                <w:b/>
              </w:rPr>
              <w:t>627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962523" w:rsidRDefault="0030252D">
            <w:pPr>
              <w:rPr>
                <w:b/>
              </w:rPr>
            </w:pPr>
            <w:r w:rsidRPr="00962523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62523" w:rsidRDefault="0030252D">
            <w:pPr>
              <w:rPr>
                <w:b/>
              </w:rPr>
            </w:pPr>
            <w:r w:rsidRPr="00962523"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594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962523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962523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962523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квартира</w:t>
            </w:r>
          </w:p>
          <w:p w:rsidR="0030252D" w:rsidRPr="00962523" w:rsidRDefault="0030252D">
            <w:pPr>
              <w:rPr>
                <w:b/>
              </w:rPr>
            </w:pPr>
            <w:r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62523" w:rsidRDefault="0030252D">
            <w:pPr>
              <w:rPr>
                <w:b/>
              </w:rPr>
            </w:pPr>
            <w:r>
              <w:rPr>
                <w:b/>
              </w:rPr>
              <w:t>45,4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62523" w:rsidRDefault="0030252D">
            <w:pPr>
              <w:rPr>
                <w:b/>
              </w:rPr>
            </w:pPr>
            <w:r>
              <w:rPr>
                <w:b/>
              </w:rPr>
              <w:t>Россия\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962523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594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62523" w:rsidRDefault="0030252D">
            <w:pPr>
              <w:rPr>
                <w:b/>
              </w:rPr>
            </w:pPr>
            <w:r w:rsidRPr="00962523">
              <w:rPr>
                <w:b/>
              </w:rPr>
              <w:t>Дочь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962523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62523" w:rsidRDefault="0030252D">
            <w:pPr>
              <w:jc w:val="center"/>
              <w:rPr>
                <w:b/>
              </w:rPr>
            </w:pPr>
            <w:r w:rsidRPr="00962523"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123EE4">
            <w:pPr>
              <w:rPr>
                <w:b/>
              </w:rPr>
            </w:pPr>
            <w:r>
              <w:rPr>
                <w:b/>
              </w:rPr>
              <w:t>квартира</w:t>
            </w:r>
          </w:p>
          <w:p w:rsidR="0030252D" w:rsidRPr="00962523" w:rsidRDefault="0030252D" w:rsidP="00123EE4">
            <w:pPr>
              <w:rPr>
                <w:b/>
              </w:rPr>
            </w:pPr>
            <w:r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62523" w:rsidRDefault="0030252D" w:rsidP="00123EE4">
            <w:pPr>
              <w:rPr>
                <w:b/>
              </w:rPr>
            </w:pPr>
            <w:r>
              <w:rPr>
                <w:b/>
              </w:rPr>
              <w:t>45,4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62523" w:rsidRDefault="0030252D" w:rsidP="00123EE4">
            <w:pPr>
              <w:rPr>
                <w:b/>
              </w:rPr>
            </w:pPr>
            <w:r>
              <w:rPr>
                <w:b/>
              </w:rPr>
              <w:t>Россия\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62523" w:rsidRDefault="0030252D">
            <w:pPr>
              <w:rPr>
                <w:b/>
              </w:rPr>
            </w:pPr>
            <w:r w:rsidRPr="00962523"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321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62523" w:rsidRDefault="0030252D">
            <w:pPr>
              <w:rPr>
                <w:b/>
              </w:rPr>
            </w:pPr>
            <w:r w:rsidRPr="00962523">
              <w:rPr>
                <w:b/>
              </w:rPr>
              <w:t>Дочь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962523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62523" w:rsidRDefault="0030252D">
            <w:pPr>
              <w:jc w:val="center"/>
              <w:rPr>
                <w:b/>
              </w:rPr>
            </w:pPr>
            <w:r w:rsidRPr="00962523"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123EE4">
            <w:pPr>
              <w:rPr>
                <w:b/>
              </w:rPr>
            </w:pPr>
            <w:r>
              <w:rPr>
                <w:b/>
              </w:rPr>
              <w:t>квартира</w:t>
            </w:r>
          </w:p>
          <w:p w:rsidR="0030252D" w:rsidRPr="00962523" w:rsidRDefault="0030252D" w:rsidP="00123EE4">
            <w:pPr>
              <w:rPr>
                <w:b/>
              </w:rPr>
            </w:pPr>
            <w:r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62523" w:rsidRDefault="0030252D" w:rsidP="00123EE4">
            <w:pPr>
              <w:rPr>
                <w:b/>
              </w:rPr>
            </w:pPr>
            <w:r>
              <w:rPr>
                <w:b/>
              </w:rPr>
              <w:t>45,4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62523" w:rsidRDefault="0030252D" w:rsidP="00123EE4">
            <w:pPr>
              <w:rPr>
                <w:b/>
              </w:rPr>
            </w:pPr>
            <w:r>
              <w:rPr>
                <w:b/>
              </w:rPr>
              <w:t>Россия\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62523" w:rsidRDefault="0030252D">
            <w:pPr>
              <w:rPr>
                <w:b/>
              </w:rPr>
            </w:pPr>
            <w:r w:rsidRPr="00962523"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931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513817" w:rsidRDefault="0030252D">
            <w:pPr>
              <w:rPr>
                <w:b/>
              </w:rPr>
            </w:pPr>
            <w:r w:rsidRPr="00513817">
              <w:rPr>
                <w:b/>
              </w:rPr>
              <w:t>Кащук А.Н.</w:t>
            </w:r>
          </w:p>
          <w:p w:rsidR="0030252D" w:rsidRPr="00513817" w:rsidRDefault="0030252D">
            <w:pPr>
              <w:rPr>
                <w:b/>
              </w:rPr>
            </w:pPr>
          </w:p>
          <w:p w:rsidR="0030252D" w:rsidRPr="00513817" w:rsidRDefault="0030252D">
            <w:pPr>
              <w:rPr>
                <w:b/>
              </w:rPr>
            </w:pP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513817" w:rsidRDefault="0030252D">
            <w:pPr>
              <w:rPr>
                <w:b/>
              </w:rPr>
            </w:pPr>
            <w:r w:rsidRPr="00513817">
              <w:rPr>
                <w:b/>
              </w:rPr>
              <w:t>Начальник Управления Минюста России по Тюменской области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513817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972</w:t>
            </w:r>
            <w:r w:rsidRPr="00513817">
              <w:rPr>
                <w:b/>
              </w:rPr>
              <w:t> 1</w:t>
            </w:r>
            <w:r>
              <w:rPr>
                <w:b/>
              </w:rPr>
              <w:t>00</w:t>
            </w:r>
            <w:r w:rsidRPr="00513817">
              <w:rPr>
                <w:b/>
              </w:rPr>
              <w:t>,</w:t>
            </w:r>
            <w:r>
              <w:rPr>
                <w:b/>
              </w:rPr>
              <w:t>02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513817" w:rsidRDefault="0030252D">
            <w:pPr>
              <w:rPr>
                <w:b/>
              </w:rPr>
            </w:pPr>
            <w:r w:rsidRPr="00513817">
              <w:rPr>
                <w:b/>
              </w:rPr>
              <w:t>квартира</w:t>
            </w:r>
          </w:p>
          <w:p w:rsidR="0030252D" w:rsidRPr="00513817" w:rsidRDefault="0030252D">
            <w:pPr>
              <w:rPr>
                <w:b/>
              </w:rPr>
            </w:pPr>
            <w:r w:rsidRPr="00513817">
              <w:rPr>
                <w:b/>
              </w:rPr>
              <w:t>(</w:t>
            </w:r>
            <w:r>
              <w:rPr>
                <w:b/>
              </w:rPr>
              <w:t>пользование</w:t>
            </w:r>
            <w:r w:rsidRPr="00513817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513817" w:rsidRDefault="0030252D">
            <w:pPr>
              <w:rPr>
                <w:b/>
              </w:rPr>
            </w:pPr>
            <w:r>
              <w:rPr>
                <w:b/>
              </w:rPr>
              <w:t>52,7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513817" w:rsidRDefault="0030252D">
            <w:pPr>
              <w:rPr>
                <w:b/>
              </w:rPr>
            </w:pPr>
            <w:r w:rsidRPr="00513817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513817" w:rsidRDefault="0030252D">
            <w:pPr>
              <w:rPr>
                <w:b/>
              </w:rPr>
            </w:pPr>
            <w:r w:rsidRPr="00513817">
              <w:rPr>
                <w:b/>
              </w:rPr>
              <w:t>а/м Рено Логан</w:t>
            </w:r>
          </w:p>
          <w:p w:rsidR="0030252D" w:rsidRPr="00513817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</w:tr>
      <w:tr w:rsidR="0030252D" w:rsidTr="000051F9">
        <w:trPr>
          <w:gridBefore w:val="1"/>
          <w:wBefore w:w="6" w:type="dxa"/>
          <w:trHeight w:val="909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513817" w:rsidRDefault="0030252D">
            <w:pPr>
              <w:rPr>
                <w:b/>
              </w:rPr>
            </w:pPr>
            <w:r w:rsidRPr="00513817">
              <w:rPr>
                <w:b/>
              </w:rPr>
              <w:t>Коняхин М.А.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513817" w:rsidRDefault="0030252D">
            <w:pPr>
              <w:rPr>
                <w:b/>
              </w:rPr>
            </w:pPr>
            <w:r w:rsidRPr="00513817">
              <w:rPr>
                <w:b/>
              </w:rPr>
              <w:t>Начальник Управления Минюста России по Удмуртской Республике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513817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738</w:t>
            </w:r>
            <w:r w:rsidRPr="00513817">
              <w:rPr>
                <w:b/>
              </w:rPr>
              <w:t> </w:t>
            </w:r>
            <w:r>
              <w:rPr>
                <w:b/>
              </w:rPr>
              <w:t>292</w:t>
            </w:r>
            <w:r w:rsidRPr="00513817">
              <w:rPr>
                <w:b/>
              </w:rPr>
              <w:t>,2</w:t>
            </w:r>
            <w:r>
              <w:rPr>
                <w:b/>
              </w:rPr>
              <w:t>5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513817" w:rsidRDefault="0030252D">
            <w:pPr>
              <w:rPr>
                <w:b/>
              </w:rPr>
            </w:pPr>
            <w:r w:rsidRPr="00513817">
              <w:rPr>
                <w:b/>
              </w:rPr>
              <w:t xml:space="preserve">квартира </w:t>
            </w:r>
          </w:p>
          <w:p w:rsidR="0030252D" w:rsidRPr="00513817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513817" w:rsidRDefault="0030252D">
            <w:pPr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513817" w:rsidRDefault="0030252D">
            <w:pPr>
              <w:rPr>
                <w:b/>
              </w:rPr>
            </w:pPr>
            <w:r w:rsidRPr="00513817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 xml:space="preserve">Тойота </w:t>
            </w:r>
            <w:r>
              <w:rPr>
                <w:b/>
                <w:lang w:val="en-US"/>
              </w:rPr>
              <w:t>RAF4</w:t>
            </w:r>
            <w:r w:rsidRPr="00513817">
              <w:rPr>
                <w:b/>
              </w:rPr>
              <w:t xml:space="preserve"> </w:t>
            </w:r>
          </w:p>
          <w:p w:rsidR="0030252D" w:rsidRPr="00513817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</w:tr>
      <w:tr w:rsidR="0030252D" w:rsidTr="000051F9">
        <w:trPr>
          <w:gridBefore w:val="1"/>
          <w:wBefore w:w="6" w:type="dxa"/>
          <w:trHeight w:val="825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DD13A7" w:rsidRDefault="0030252D">
            <w:pPr>
              <w:rPr>
                <w:b/>
              </w:rPr>
            </w:pPr>
            <w:r w:rsidRPr="00DD13A7">
              <w:rPr>
                <w:b/>
              </w:rPr>
              <w:t>Стрелкова А.Ю.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DD13A7" w:rsidRDefault="0030252D">
            <w:pPr>
              <w:rPr>
                <w:b/>
              </w:rPr>
            </w:pPr>
            <w:r w:rsidRPr="00DD13A7">
              <w:rPr>
                <w:b/>
              </w:rPr>
              <w:t>Заместитель начальника Управления Минюста России по Удмуртской Республике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DD13A7" w:rsidRDefault="0030252D">
            <w:pPr>
              <w:jc w:val="center"/>
              <w:rPr>
                <w:b/>
              </w:rPr>
            </w:pPr>
            <w:r w:rsidRPr="00DD13A7">
              <w:rPr>
                <w:b/>
              </w:rPr>
              <w:t>3</w:t>
            </w:r>
            <w:r>
              <w:rPr>
                <w:b/>
              </w:rPr>
              <w:t> 210 6</w:t>
            </w:r>
            <w:r w:rsidRPr="00DD13A7">
              <w:rPr>
                <w:b/>
              </w:rPr>
              <w:t>9</w:t>
            </w:r>
            <w:r>
              <w:rPr>
                <w:b/>
              </w:rPr>
              <w:t>0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DD13A7" w:rsidRDefault="0030252D">
            <w:pPr>
              <w:rPr>
                <w:b/>
              </w:rPr>
            </w:pPr>
            <w:r w:rsidRPr="00DD13A7">
              <w:rPr>
                <w:b/>
              </w:rPr>
              <w:t xml:space="preserve">квартира </w:t>
            </w:r>
          </w:p>
          <w:p w:rsidR="0030252D" w:rsidRPr="00DD13A7" w:rsidRDefault="0030252D">
            <w:pPr>
              <w:rPr>
                <w:b/>
              </w:rPr>
            </w:pPr>
            <w:r w:rsidRPr="00DD13A7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DD13A7" w:rsidRDefault="0030252D">
            <w:pPr>
              <w:rPr>
                <w:b/>
              </w:rPr>
            </w:pPr>
            <w:r w:rsidRPr="00DD13A7">
              <w:rPr>
                <w:b/>
              </w:rPr>
              <w:t>63,5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DD13A7" w:rsidRDefault="0030252D">
            <w:pPr>
              <w:rPr>
                <w:b/>
              </w:rPr>
            </w:pPr>
            <w:r w:rsidRPr="00DD13A7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DD13A7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555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DD13A7" w:rsidRDefault="0030252D">
            <w:pPr>
              <w:rPr>
                <w:b/>
              </w:rPr>
            </w:pPr>
            <w:r w:rsidRPr="00DD13A7">
              <w:rPr>
                <w:b/>
              </w:rPr>
              <w:t>Супруг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DD13A7" w:rsidRDefault="0030252D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DD13A7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625</w:t>
            </w:r>
            <w:r w:rsidRPr="00DD13A7">
              <w:rPr>
                <w:b/>
              </w:rPr>
              <w:t> 5</w:t>
            </w:r>
            <w:r>
              <w:rPr>
                <w:b/>
              </w:rPr>
              <w:t>99</w:t>
            </w:r>
            <w:r w:rsidRPr="00DD13A7">
              <w:rPr>
                <w:b/>
              </w:rPr>
              <w:t>,</w:t>
            </w:r>
            <w:r>
              <w:rPr>
                <w:b/>
              </w:rPr>
              <w:t>90</w:t>
            </w: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DD13A7" w:rsidRDefault="0030252D">
            <w:pPr>
              <w:rPr>
                <w:b/>
              </w:rPr>
            </w:pPr>
            <w:r w:rsidRPr="00DD13A7">
              <w:rPr>
                <w:b/>
              </w:rPr>
              <w:t>квартира</w:t>
            </w:r>
          </w:p>
          <w:p w:rsidR="0030252D" w:rsidRPr="00DD13A7" w:rsidRDefault="0030252D">
            <w:pPr>
              <w:rPr>
                <w:b/>
              </w:rPr>
            </w:pPr>
            <w:r w:rsidRPr="00DD13A7">
              <w:rPr>
                <w:b/>
              </w:rPr>
              <w:t>(долевая собственность, 1/3)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DD13A7" w:rsidRDefault="0030252D">
            <w:pPr>
              <w:rPr>
                <w:b/>
              </w:rPr>
            </w:pPr>
            <w:r w:rsidRPr="00DD13A7">
              <w:rPr>
                <w:b/>
              </w:rPr>
              <w:t>56 – общая</w:t>
            </w:r>
          </w:p>
          <w:p w:rsidR="0030252D" w:rsidRPr="00DD13A7" w:rsidRDefault="0030252D">
            <w:pPr>
              <w:rPr>
                <w:b/>
              </w:rPr>
            </w:pPr>
            <w:r w:rsidRPr="00DD13A7">
              <w:rPr>
                <w:b/>
              </w:rPr>
              <w:t>18,6 – доля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DD13A7" w:rsidRDefault="0030252D">
            <w:pPr>
              <w:rPr>
                <w:b/>
              </w:rPr>
            </w:pPr>
            <w:r w:rsidRPr="00DD13A7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DD13A7" w:rsidRDefault="0030252D">
            <w:pPr>
              <w:rPr>
                <w:b/>
              </w:rPr>
            </w:pPr>
            <w:r w:rsidRPr="00DD13A7">
              <w:rPr>
                <w:b/>
              </w:rPr>
              <w:t xml:space="preserve">а/м Лексус </w:t>
            </w:r>
            <w:r w:rsidRPr="00DD13A7">
              <w:rPr>
                <w:b/>
                <w:lang w:val="en-US"/>
              </w:rPr>
              <w:t>RX</w:t>
            </w:r>
            <w:r w:rsidRPr="00DD13A7">
              <w:rPr>
                <w:b/>
              </w:rPr>
              <w:t xml:space="preserve"> 350</w:t>
            </w:r>
          </w:p>
          <w:p w:rsidR="0030252D" w:rsidRPr="00DD13A7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  <w:p w:rsidR="0030252D" w:rsidRPr="00DD13A7" w:rsidRDefault="0030252D">
            <w:pPr>
              <w:rPr>
                <w:b/>
              </w:rPr>
            </w:pPr>
            <w:r w:rsidRPr="00DD13A7">
              <w:rPr>
                <w:b/>
              </w:rPr>
              <w:t>катер Нептун 450</w:t>
            </w:r>
          </w:p>
          <w:p w:rsidR="0030252D" w:rsidRPr="00DD13A7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</w:tr>
      <w:tr w:rsidR="0030252D" w:rsidTr="000051F9">
        <w:trPr>
          <w:gridBefore w:val="1"/>
          <w:wBefore w:w="6" w:type="dxa"/>
          <w:trHeight w:val="555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DD13A7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DD13A7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DD13A7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DD13A7" w:rsidRDefault="0030252D">
            <w:pPr>
              <w:rPr>
                <w:b/>
              </w:rPr>
            </w:pPr>
            <w:r>
              <w:rPr>
                <w:b/>
              </w:rPr>
              <w:t>земельный участок 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DD13A7" w:rsidRDefault="0030252D">
            <w:pPr>
              <w:rPr>
                <w:b/>
              </w:rPr>
            </w:pPr>
            <w:r>
              <w:rPr>
                <w:b/>
              </w:rPr>
              <w:t>1500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DD13A7" w:rsidRDefault="0030252D">
            <w:pPr>
              <w:rPr>
                <w:b/>
              </w:rPr>
            </w:pPr>
            <w:r w:rsidRPr="00DD13A7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DD13A7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555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DD13A7" w:rsidRDefault="0030252D">
            <w:pPr>
              <w:rPr>
                <w:b/>
              </w:rPr>
            </w:pPr>
            <w:r w:rsidRPr="00DD13A7">
              <w:rPr>
                <w:b/>
              </w:rPr>
              <w:t>Сын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DD13A7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DD13A7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DD13A7" w:rsidRDefault="0030252D">
            <w:pPr>
              <w:rPr>
                <w:b/>
              </w:rPr>
            </w:pPr>
            <w:r w:rsidRPr="00DD13A7">
              <w:rPr>
                <w:b/>
              </w:rPr>
              <w:t xml:space="preserve">квартира </w:t>
            </w:r>
          </w:p>
          <w:p w:rsidR="0030252D" w:rsidRPr="00DD13A7" w:rsidRDefault="0030252D">
            <w:pPr>
              <w:rPr>
                <w:b/>
              </w:rPr>
            </w:pPr>
            <w:r w:rsidRPr="00DD13A7">
              <w:rPr>
                <w:b/>
              </w:rPr>
              <w:t>(</w:t>
            </w:r>
            <w:r>
              <w:rPr>
                <w:b/>
              </w:rPr>
              <w:t>пользование</w:t>
            </w:r>
            <w:r w:rsidRPr="00DD13A7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DD13A7" w:rsidRDefault="0030252D">
            <w:pPr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DD13A7" w:rsidRDefault="0030252D">
            <w:pPr>
              <w:rPr>
                <w:b/>
              </w:rPr>
            </w:pPr>
            <w:r w:rsidRPr="00DD13A7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DD13A7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776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DD13A7" w:rsidRDefault="0030252D">
            <w:pPr>
              <w:rPr>
                <w:b/>
              </w:rPr>
            </w:pPr>
            <w:r w:rsidRPr="00DD13A7">
              <w:rPr>
                <w:b/>
              </w:rPr>
              <w:t>Харина Н.В.</w:t>
            </w:r>
          </w:p>
          <w:p w:rsidR="0030252D" w:rsidRPr="00DD13A7" w:rsidRDefault="0030252D">
            <w:pPr>
              <w:rPr>
                <w:b/>
              </w:rPr>
            </w:pP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DD13A7" w:rsidRDefault="0030252D">
            <w:pPr>
              <w:rPr>
                <w:b/>
              </w:rPr>
            </w:pPr>
            <w:r w:rsidRPr="00DD13A7">
              <w:rPr>
                <w:b/>
              </w:rPr>
              <w:t>Заместитель начальника Управления Минюста России по Удмуртской Республике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DD13A7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598</w:t>
            </w:r>
            <w:r w:rsidRPr="00DD13A7">
              <w:rPr>
                <w:b/>
              </w:rPr>
              <w:t> </w:t>
            </w:r>
            <w:r>
              <w:rPr>
                <w:b/>
              </w:rPr>
              <w:t>698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DD13A7" w:rsidRDefault="0030252D">
            <w:pPr>
              <w:rPr>
                <w:b/>
              </w:rPr>
            </w:pPr>
            <w:r>
              <w:rPr>
                <w:b/>
              </w:rPr>
              <w:t>квартира</w:t>
            </w:r>
            <w:r w:rsidRPr="00DD13A7">
              <w:rPr>
                <w:b/>
              </w:rPr>
              <w:t xml:space="preserve"> (</w:t>
            </w:r>
            <w:r>
              <w:rPr>
                <w:b/>
              </w:rPr>
              <w:t xml:space="preserve">долевая </w:t>
            </w:r>
            <w:r w:rsidRPr="00DD13A7">
              <w:rPr>
                <w:b/>
              </w:rPr>
              <w:t>собственность</w:t>
            </w:r>
            <w:r>
              <w:rPr>
                <w:b/>
              </w:rPr>
              <w:t xml:space="preserve"> 1/3</w:t>
            </w:r>
            <w:r w:rsidRPr="00DD13A7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DD13A7" w:rsidRDefault="0030252D" w:rsidP="00FC00C0">
            <w:pPr>
              <w:rPr>
                <w:b/>
              </w:rPr>
            </w:pPr>
            <w:r>
              <w:rPr>
                <w:b/>
              </w:rPr>
              <w:t>71,1</w:t>
            </w:r>
            <w:r w:rsidRPr="00DD13A7">
              <w:rPr>
                <w:b/>
              </w:rPr>
              <w:t xml:space="preserve"> – общая</w:t>
            </w:r>
          </w:p>
          <w:p w:rsidR="0030252D" w:rsidRPr="00DD13A7" w:rsidRDefault="0030252D" w:rsidP="00FC00C0">
            <w:pPr>
              <w:rPr>
                <w:b/>
              </w:rPr>
            </w:pPr>
            <w:r>
              <w:rPr>
                <w:b/>
              </w:rPr>
              <w:t>23</w:t>
            </w:r>
            <w:r w:rsidRPr="00DD13A7">
              <w:rPr>
                <w:b/>
              </w:rPr>
              <w:t>,</w:t>
            </w:r>
            <w:r>
              <w:rPr>
                <w:b/>
              </w:rPr>
              <w:t>7</w:t>
            </w:r>
            <w:r w:rsidRPr="00DD13A7">
              <w:rPr>
                <w:b/>
              </w:rPr>
              <w:t xml:space="preserve"> – доля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DD13A7" w:rsidRDefault="0030252D">
            <w:pPr>
              <w:rPr>
                <w:b/>
              </w:rPr>
            </w:pPr>
            <w:r w:rsidRPr="00DD13A7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DD13A7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123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DD13A7" w:rsidRDefault="0030252D">
            <w:pPr>
              <w:rPr>
                <w:b/>
              </w:rPr>
            </w:pPr>
            <w:r w:rsidRPr="00DD13A7">
              <w:rPr>
                <w:b/>
              </w:rPr>
              <w:t>Супруг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DD13A7" w:rsidRDefault="0030252D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DD13A7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1 244</w:t>
            </w:r>
            <w:r w:rsidRPr="00DD13A7">
              <w:rPr>
                <w:b/>
              </w:rPr>
              <w:t> </w:t>
            </w:r>
            <w:r>
              <w:rPr>
                <w:b/>
              </w:rPr>
              <w:t>058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DD13A7" w:rsidRDefault="0030252D">
            <w:pPr>
              <w:rPr>
                <w:b/>
              </w:rPr>
            </w:pPr>
            <w:r w:rsidRPr="00DD13A7">
              <w:rPr>
                <w:b/>
              </w:rPr>
              <w:t xml:space="preserve">квартира </w:t>
            </w:r>
          </w:p>
          <w:p w:rsidR="0030252D" w:rsidRPr="00DD13A7" w:rsidRDefault="0030252D">
            <w:pPr>
              <w:rPr>
                <w:b/>
              </w:rPr>
            </w:pPr>
            <w:r w:rsidRPr="00DD13A7">
              <w:rPr>
                <w:b/>
              </w:rPr>
              <w:t>(собственность долевая, 1/3)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DD13A7" w:rsidRDefault="0030252D">
            <w:pPr>
              <w:rPr>
                <w:b/>
              </w:rPr>
            </w:pPr>
            <w:r w:rsidRPr="00DD13A7">
              <w:rPr>
                <w:b/>
              </w:rPr>
              <w:t>77,1 – общая</w:t>
            </w:r>
            <w:r w:rsidRPr="00DD13A7">
              <w:rPr>
                <w:b/>
              </w:rPr>
              <w:br/>
              <w:t>25,7 – доля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DD13A7" w:rsidRDefault="0030252D">
            <w:pPr>
              <w:rPr>
                <w:b/>
              </w:rPr>
            </w:pPr>
            <w:r w:rsidRPr="00DD13A7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DD13A7" w:rsidRDefault="0030252D">
            <w:pPr>
              <w:rPr>
                <w:b/>
              </w:rPr>
            </w:pPr>
            <w:r w:rsidRPr="00DD13A7">
              <w:rPr>
                <w:b/>
              </w:rPr>
              <w:t>а/м ВАЗ – 211340</w:t>
            </w:r>
          </w:p>
          <w:p w:rsidR="0030252D" w:rsidRPr="00DD13A7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  <w:p w:rsidR="0030252D" w:rsidRDefault="0030252D">
            <w:pPr>
              <w:rPr>
                <w:b/>
              </w:rPr>
            </w:pPr>
            <w:r>
              <w:rPr>
                <w:b/>
              </w:rPr>
              <w:t xml:space="preserve">Тойота </w:t>
            </w:r>
            <w:r>
              <w:rPr>
                <w:b/>
                <w:lang w:val="en-US"/>
              </w:rPr>
              <w:t>RAF</w:t>
            </w:r>
            <w:r w:rsidRPr="00A07EB8">
              <w:rPr>
                <w:b/>
              </w:rPr>
              <w:t>4</w:t>
            </w:r>
            <w:r w:rsidRPr="00513817">
              <w:rPr>
                <w:b/>
              </w:rPr>
              <w:t xml:space="preserve"> </w:t>
            </w:r>
          </w:p>
          <w:p w:rsidR="0030252D" w:rsidRPr="00DD13A7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  <w:p w:rsidR="0030252D" w:rsidRPr="00DD13A7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613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DD13A7" w:rsidRDefault="0030252D" w:rsidP="00FC00C0">
            <w:pPr>
              <w:rPr>
                <w:b/>
              </w:rPr>
            </w:pPr>
            <w:r>
              <w:rPr>
                <w:b/>
              </w:rPr>
              <w:t>земельный участок 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DD13A7" w:rsidRDefault="0030252D" w:rsidP="00FC00C0">
            <w:pPr>
              <w:rPr>
                <w:b/>
              </w:rPr>
            </w:pPr>
            <w:r>
              <w:rPr>
                <w:b/>
              </w:rPr>
              <w:t>1657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DD13A7" w:rsidRDefault="0030252D">
            <w:pPr>
              <w:rPr>
                <w:b/>
              </w:rPr>
            </w:pPr>
            <w:r w:rsidRPr="00DD13A7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690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FC00C0" w:rsidRDefault="0030252D">
            <w:pPr>
              <w:rPr>
                <w:b/>
              </w:rPr>
            </w:pPr>
            <w:r w:rsidRPr="00FC00C0">
              <w:rPr>
                <w:b/>
              </w:rPr>
              <w:t>Якунина О.И.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FC00C0" w:rsidRDefault="0030252D">
            <w:pPr>
              <w:rPr>
                <w:b/>
              </w:rPr>
            </w:pPr>
            <w:r w:rsidRPr="00FC00C0">
              <w:rPr>
                <w:b/>
              </w:rPr>
              <w:t>Начальник Управления Минюста России по Ульяновской области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FC00C0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544</w:t>
            </w:r>
            <w:r w:rsidRPr="00FC00C0">
              <w:rPr>
                <w:b/>
              </w:rPr>
              <w:t> </w:t>
            </w:r>
            <w:r>
              <w:rPr>
                <w:b/>
              </w:rPr>
              <w:t>610</w:t>
            </w:r>
            <w:r w:rsidRPr="00FC00C0">
              <w:rPr>
                <w:b/>
              </w:rPr>
              <w:t>,</w:t>
            </w:r>
            <w:r>
              <w:rPr>
                <w:b/>
              </w:rPr>
              <w:t>11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FC00C0" w:rsidRDefault="0030252D">
            <w:pPr>
              <w:rPr>
                <w:b/>
              </w:rPr>
            </w:pPr>
            <w:r w:rsidRPr="00FC00C0">
              <w:rPr>
                <w:b/>
              </w:rPr>
              <w:t>квартира</w:t>
            </w:r>
          </w:p>
          <w:p w:rsidR="0030252D" w:rsidRPr="00FC00C0" w:rsidRDefault="0030252D">
            <w:pPr>
              <w:rPr>
                <w:b/>
              </w:rPr>
            </w:pPr>
            <w:r w:rsidRPr="00FC00C0">
              <w:rPr>
                <w:b/>
              </w:rPr>
              <w:t>(собственность долевая, ½)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FC00C0" w:rsidRDefault="0030252D">
            <w:pPr>
              <w:rPr>
                <w:b/>
              </w:rPr>
            </w:pPr>
            <w:r w:rsidRPr="00FC00C0">
              <w:rPr>
                <w:b/>
              </w:rPr>
              <w:t>64,8 – общая</w:t>
            </w:r>
            <w:r w:rsidRPr="00FC00C0">
              <w:rPr>
                <w:b/>
              </w:rPr>
              <w:br/>
              <w:t>32,4 – доля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FC00C0" w:rsidRDefault="0030252D">
            <w:pPr>
              <w:rPr>
                <w:b/>
              </w:rPr>
            </w:pPr>
            <w:r w:rsidRPr="00FC00C0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gridBefore w:val="1"/>
          <w:wBefore w:w="6" w:type="dxa"/>
          <w:trHeight w:val="690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FC00C0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FC00C0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FC00C0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FC00C0" w:rsidRDefault="0030252D">
            <w:pPr>
              <w:rPr>
                <w:b/>
              </w:rPr>
            </w:pPr>
            <w:r w:rsidRPr="00FC00C0">
              <w:rPr>
                <w:b/>
              </w:rPr>
              <w:t>квартира</w:t>
            </w:r>
          </w:p>
          <w:p w:rsidR="0030252D" w:rsidRPr="00FC00C0" w:rsidRDefault="0030252D">
            <w:pPr>
              <w:rPr>
                <w:b/>
              </w:rPr>
            </w:pPr>
            <w:r w:rsidRPr="00FC00C0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FC00C0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FC00C0" w:rsidRDefault="0030252D">
            <w:pPr>
              <w:rPr>
                <w:b/>
              </w:rPr>
            </w:pPr>
            <w:r>
              <w:rPr>
                <w:b/>
              </w:rPr>
              <w:t>35,14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FC00C0" w:rsidRDefault="0030252D">
            <w:pPr>
              <w:rPr>
                <w:b/>
              </w:rPr>
            </w:pPr>
            <w:r w:rsidRPr="00FC00C0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713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9310F" w:rsidRDefault="0030252D">
            <w:pPr>
              <w:rPr>
                <w:b/>
              </w:rPr>
            </w:pPr>
            <w:r w:rsidRPr="0099310F">
              <w:rPr>
                <w:b/>
              </w:rPr>
              <w:t>Трошин К.А.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99310F" w:rsidRDefault="0030252D">
            <w:pPr>
              <w:rPr>
                <w:b/>
              </w:rPr>
            </w:pPr>
            <w:r w:rsidRPr="0099310F">
              <w:rPr>
                <w:b/>
              </w:rPr>
              <w:t>Начальник Главного управления Минюста России по Хабаровскому краю и Еврейской автономной области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9310F" w:rsidRDefault="0030252D">
            <w:pPr>
              <w:jc w:val="center"/>
              <w:rPr>
                <w:b/>
              </w:rPr>
            </w:pPr>
            <w:r w:rsidRPr="0099310F">
              <w:rPr>
                <w:b/>
              </w:rPr>
              <w:t>1 2</w:t>
            </w:r>
            <w:r>
              <w:rPr>
                <w:b/>
              </w:rPr>
              <w:t>47</w:t>
            </w:r>
            <w:r w:rsidRPr="0099310F">
              <w:rPr>
                <w:b/>
              </w:rPr>
              <w:t> </w:t>
            </w:r>
            <w:r>
              <w:rPr>
                <w:b/>
              </w:rPr>
              <w:t>680</w:t>
            </w:r>
            <w:r w:rsidRPr="0099310F">
              <w:rPr>
                <w:b/>
              </w:rPr>
              <w:t>,</w:t>
            </w:r>
            <w:r>
              <w:rPr>
                <w:b/>
              </w:rPr>
              <w:t>6</w:t>
            </w:r>
            <w:r w:rsidRPr="0099310F">
              <w:rPr>
                <w:b/>
              </w:rPr>
              <w:t>9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9310F" w:rsidRDefault="0030252D">
            <w:pPr>
              <w:rPr>
                <w:b/>
              </w:rPr>
            </w:pPr>
            <w:r w:rsidRPr="0099310F">
              <w:rPr>
                <w:b/>
              </w:rPr>
              <w:t>квартира</w:t>
            </w:r>
          </w:p>
          <w:p w:rsidR="0030252D" w:rsidRPr="0099310F" w:rsidRDefault="0030252D">
            <w:pPr>
              <w:rPr>
                <w:b/>
              </w:rPr>
            </w:pPr>
            <w:r w:rsidRPr="0099310F">
              <w:rPr>
                <w:b/>
              </w:rPr>
              <w:t>(собственность долевая, 1/3)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9310F" w:rsidRDefault="0030252D">
            <w:pPr>
              <w:rPr>
                <w:b/>
              </w:rPr>
            </w:pPr>
            <w:r w:rsidRPr="0099310F">
              <w:rPr>
                <w:b/>
              </w:rPr>
              <w:t>48,3 – общая</w:t>
            </w:r>
            <w:r w:rsidRPr="0099310F">
              <w:rPr>
                <w:b/>
              </w:rPr>
              <w:br/>
              <w:t>16,1 – доля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9310F" w:rsidRDefault="0030252D">
            <w:pPr>
              <w:rPr>
                <w:b/>
              </w:rPr>
            </w:pPr>
            <w:r w:rsidRPr="0099310F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9310F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706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99310F" w:rsidRDefault="0030252D">
            <w:pPr>
              <w:rPr>
                <w:b/>
              </w:rPr>
            </w:pPr>
            <w:r w:rsidRPr="0099310F">
              <w:rPr>
                <w:b/>
              </w:rPr>
              <w:t>Супруга</w:t>
            </w:r>
          </w:p>
          <w:p w:rsidR="0030252D" w:rsidRPr="0099310F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99310F" w:rsidRDefault="0030252D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99310F" w:rsidRDefault="0030252D">
            <w:pPr>
              <w:jc w:val="center"/>
              <w:rPr>
                <w:b/>
              </w:rPr>
            </w:pPr>
            <w:r w:rsidRPr="0099310F">
              <w:rPr>
                <w:b/>
              </w:rPr>
              <w:t>-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квартира</w:t>
            </w:r>
            <w:r w:rsidRPr="0099310F">
              <w:rPr>
                <w:b/>
              </w:rPr>
              <w:t xml:space="preserve"> (собственность</w:t>
            </w:r>
            <w:r>
              <w:rPr>
                <w:b/>
              </w:rPr>
              <w:t xml:space="preserve"> долевая 1/3)</w:t>
            </w:r>
          </w:p>
          <w:p w:rsidR="0030252D" w:rsidRPr="0099310F" w:rsidRDefault="0030252D">
            <w:pPr>
              <w:rPr>
                <w:b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99310F" w:rsidRDefault="0030252D" w:rsidP="00AA2D89">
            <w:pPr>
              <w:rPr>
                <w:b/>
              </w:rPr>
            </w:pPr>
            <w:r w:rsidRPr="0099310F">
              <w:rPr>
                <w:b/>
              </w:rPr>
              <w:t>48,3 – общая</w:t>
            </w:r>
            <w:r w:rsidRPr="0099310F">
              <w:rPr>
                <w:b/>
              </w:rPr>
              <w:br/>
              <w:t>16,1 – доля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99310F">
              <w:rPr>
                <w:b/>
              </w:rPr>
              <w:t>Россия</w:t>
            </w:r>
          </w:p>
          <w:p w:rsidR="0030252D" w:rsidRPr="0099310F" w:rsidRDefault="0030252D">
            <w:pPr>
              <w:rPr>
                <w:b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99310F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983"/>
        </w:trPr>
        <w:tc>
          <w:tcPr>
            <w:tcW w:w="2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9310F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99310F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9310F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6D6993">
            <w:pPr>
              <w:rPr>
                <w:b/>
              </w:rPr>
            </w:pPr>
            <w:r>
              <w:rPr>
                <w:b/>
              </w:rPr>
              <w:t>квартира</w:t>
            </w:r>
            <w:r w:rsidRPr="0099310F">
              <w:rPr>
                <w:b/>
              </w:rPr>
              <w:t xml:space="preserve"> (собственность</w:t>
            </w:r>
            <w:r>
              <w:rPr>
                <w:b/>
              </w:rPr>
              <w:t xml:space="preserve"> долевая ½)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AA2D89">
            <w:pPr>
              <w:rPr>
                <w:b/>
              </w:rPr>
            </w:pPr>
          </w:p>
          <w:p w:rsidR="0030252D" w:rsidRPr="0099310F" w:rsidRDefault="0030252D" w:rsidP="00AA2D89">
            <w:pPr>
              <w:rPr>
                <w:b/>
              </w:rPr>
            </w:pPr>
            <w:r>
              <w:rPr>
                <w:b/>
              </w:rPr>
              <w:t>30</w:t>
            </w:r>
            <w:r w:rsidRPr="0099310F">
              <w:rPr>
                <w:b/>
              </w:rPr>
              <w:t>,</w:t>
            </w:r>
            <w:r>
              <w:rPr>
                <w:b/>
              </w:rPr>
              <w:t>2</w:t>
            </w:r>
            <w:r w:rsidRPr="0099310F">
              <w:rPr>
                <w:b/>
              </w:rPr>
              <w:t xml:space="preserve"> – общая</w:t>
            </w:r>
            <w:r w:rsidRPr="0099310F">
              <w:rPr>
                <w:b/>
              </w:rPr>
              <w:br/>
              <w:t>1</w:t>
            </w:r>
            <w:r>
              <w:rPr>
                <w:b/>
              </w:rPr>
              <w:t>5</w:t>
            </w:r>
            <w:r w:rsidRPr="0099310F">
              <w:rPr>
                <w:b/>
              </w:rPr>
              <w:t>,1 – доля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  <w:p w:rsidR="0030252D" w:rsidRPr="0099310F" w:rsidRDefault="0030252D" w:rsidP="006D6993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571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9310F" w:rsidRDefault="0030252D">
            <w:pPr>
              <w:rPr>
                <w:b/>
              </w:rPr>
            </w:pPr>
            <w:r w:rsidRPr="0099310F">
              <w:rPr>
                <w:b/>
              </w:rPr>
              <w:t>Нащекина Е.В.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9310F" w:rsidRDefault="0030252D">
            <w:pPr>
              <w:rPr>
                <w:b/>
              </w:rPr>
            </w:pPr>
            <w:r w:rsidRPr="0099310F">
              <w:rPr>
                <w:b/>
              </w:rPr>
              <w:t xml:space="preserve">Заместитель начальника Главного управления Минюста России по Хабаровскому краю и Еврейской автономной области 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9310F" w:rsidRDefault="0030252D">
            <w:pPr>
              <w:jc w:val="center"/>
              <w:rPr>
                <w:b/>
              </w:rPr>
            </w:pPr>
            <w:r w:rsidRPr="0099310F">
              <w:rPr>
                <w:b/>
              </w:rPr>
              <w:t>1 </w:t>
            </w:r>
            <w:r>
              <w:rPr>
                <w:b/>
              </w:rPr>
              <w:t>410</w:t>
            </w:r>
            <w:r w:rsidRPr="0099310F">
              <w:rPr>
                <w:b/>
              </w:rPr>
              <w:t> </w:t>
            </w:r>
            <w:r>
              <w:rPr>
                <w:b/>
              </w:rPr>
              <w:t>858</w:t>
            </w:r>
            <w:r w:rsidRPr="0099310F">
              <w:rPr>
                <w:b/>
              </w:rPr>
              <w:t>,</w:t>
            </w:r>
            <w:r>
              <w:rPr>
                <w:b/>
              </w:rPr>
              <w:t>33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99310F" w:rsidRDefault="0030252D">
            <w:pPr>
              <w:rPr>
                <w:b/>
              </w:rPr>
            </w:pPr>
            <w:r w:rsidRPr="0099310F">
              <w:rPr>
                <w:b/>
              </w:rPr>
              <w:t>квартира</w:t>
            </w:r>
          </w:p>
          <w:p w:rsidR="0030252D" w:rsidRPr="0099310F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99310F" w:rsidRDefault="0030252D">
            <w:pPr>
              <w:rPr>
                <w:b/>
              </w:rPr>
            </w:pPr>
            <w:r w:rsidRPr="0099310F">
              <w:rPr>
                <w:b/>
              </w:rPr>
              <w:t>50,1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99310F" w:rsidRDefault="0030252D">
            <w:pPr>
              <w:rPr>
                <w:b/>
              </w:rPr>
            </w:pPr>
            <w:r w:rsidRPr="0099310F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9310F" w:rsidRDefault="0030252D">
            <w:pPr>
              <w:rPr>
                <w:b/>
              </w:rPr>
            </w:pPr>
            <w:r w:rsidRPr="0099310F">
              <w:rPr>
                <w:b/>
              </w:rPr>
              <w:t>а/м Тойота Ист</w:t>
            </w:r>
          </w:p>
          <w:p w:rsidR="0030252D" w:rsidRPr="0099310F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</w:tr>
      <w:tr w:rsidR="0030252D" w:rsidTr="000051F9">
        <w:trPr>
          <w:gridBefore w:val="1"/>
          <w:wBefore w:w="6" w:type="dxa"/>
          <w:trHeight w:val="571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99310F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99310F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99310F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99310F" w:rsidRDefault="0030252D">
            <w:pPr>
              <w:rPr>
                <w:b/>
              </w:rPr>
            </w:pPr>
            <w:r w:rsidRPr="0099310F">
              <w:rPr>
                <w:b/>
              </w:rPr>
              <w:t>дачный дом</w:t>
            </w:r>
          </w:p>
          <w:p w:rsidR="0030252D" w:rsidRPr="0099310F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99310F" w:rsidRDefault="0030252D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99310F" w:rsidRDefault="0030252D">
            <w:pPr>
              <w:rPr>
                <w:b/>
              </w:rPr>
            </w:pPr>
            <w:r w:rsidRPr="0099310F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99310F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571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99310F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99310F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99310F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9310F" w:rsidRDefault="0030252D">
            <w:pPr>
              <w:rPr>
                <w:b/>
              </w:rPr>
            </w:pPr>
            <w:r>
              <w:rPr>
                <w:b/>
              </w:rPr>
              <w:t>земельный участок 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9310F" w:rsidRDefault="0030252D">
            <w:pPr>
              <w:rPr>
                <w:b/>
              </w:rPr>
            </w:pPr>
            <w:r>
              <w:rPr>
                <w:b/>
              </w:rPr>
              <w:t>641,5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9310F" w:rsidRDefault="0030252D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99310F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698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99310F" w:rsidRDefault="0030252D">
            <w:pPr>
              <w:rPr>
                <w:b/>
              </w:rPr>
            </w:pPr>
            <w:r w:rsidRPr="0099310F">
              <w:rPr>
                <w:b/>
              </w:rPr>
              <w:t>Буйвол Е.В.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99310F" w:rsidRDefault="0030252D">
            <w:pPr>
              <w:rPr>
                <w:b/>
              </w:rPr>
            </w:pPr>
            <w:r w:rsidRPr="0099310F">
              <w:rPr>
                <w:b/>
              </w:rPr>
              <w:t>Заместитель начальника Главного управления Минюста России по Хабаровскому краю и Еврейской автономной области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99310F" w:rsidRDefault="0030252D" w:rsidP="00580892">
            <w:pPr>
              <w:jc w:val="center"/>
              <w:rPr>
                <w:b/>
              </w:rPr>
            </w:pPr>
            <w:r>
              <w:rPr>
                <w:b/>
              </w:rPr>
              <w:t>583 856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99310F" w:rsidRDefault="0030252D" w:rsidP="00AA2D89">
            <w:pPr>
              <w:rPr>
                <w:b/>
              </w:rPr>
            </w:pPr>
            <w:r>
              <w:rPr>
                <w:b/>
              </w:rPr>
              <w:t>квартира</w:t>
            </w:r>
            <w:r w:rsidRPr="0099310F">
              <w:rPr>
                <w:b/>
              </w:rPr>
              <w:t xml:space="preserve"> (общая собственность)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50,4</w:t>
            </w:r>
          </w:p>
          <w:p w:rsidR="0030252D" w:rsidRPr="0099310F" w:rsidRDefault="0030252D">
            <w:pPr>
              <w:rPr>
                <w:b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99310F">
              <w:rPr>
                <w:b/>
              </w:rPr>
              <w:t>Россия</w:t>
            </w:r>
          </w:p>
          <w:p w:rsidR="0030252D" w:rsidRPr="0099310F" w:rsidRDefault="0030252D">
            <w:pPr>
              <w:rPr>
                <w:b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99310F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1065"/>
        </w:trPr>
        <w:tc>
          <w:tcPr>
            <w:tcW w:w="21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99310F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99310F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 w:rsidP="00580892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AA2D89">
            <w:pPr>
              <w:rPr>
                <w:b/>
              </w:rPr>
            </w:pPr>
            <w:r>
              <w:rPr>
                <w:b/>
              </w:rPr>
              <w:t>квартира (долевая собственность. 1/4)</w:t>
            </w:r>
          </w:p>
          <w:p w:rsidR="0030252D" w:rsidRDefault="0030252D" w:rsidP="00AA2D89">
            <w:pPr>
              <w:rPr>
                <w:b/>
              </w:rPr>
            </w:pP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6D6993">
            <w:pPr>
              <w:rPr>
                <w:b/>
              </w:rPr>
            </w:pPr>
            <w:r>
              <w:rPr>
                <w:b/>
              </w:rPr>
              <w:t>45,7 – общая 11,4 – доля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  <w:p w:rsidR="0030252D" w:rsidRPr="0099310F" w:rsidRDefault="0030252D" w:rsidP="006D6993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99310F" w:rsidRDefault="0030252D">
            <w:pPr>
              <w:rPr>
                <w:b/>
              </w:rPr>
            </w:pPr>
          </w:p>
        </w:tc>
      </w:tr>
      <w:tr w:rsidR="0030252D" w:rsidTr="0049729C">
        <w:trPr>
          <w:gridBefore w:val="1"/>
          <w:wBefore w:w="6" w:type="dxa"/>
          <w:trHeight w:val="675"/>
        </w:trPr>
        <w:tc>
          <w:tcPr>
            <w:tcW w:w="2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99310F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99310F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 w:rsidP="00580892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AA2D89">
            <w:pPr>
              <w:rPr>
                <w:b/>
              </w:rPr>
            </w:pPr>
            <w:r>
              <w:rPr>
                <w:b/>
              </w:rPr>
              <w:t>гаражный бокс в ГСК (совместная)</w:t>
            </w:r>
          </w:p>
          <w:p w:rsidR="0030252D" w:rsidRDefault="0030252D" w:rsidP="00AA2D89">
            <w:pPr>
              <w:rPr>
                <w:b/>
              </w:rPr>
            </w:pP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6D6993">
            <w:pPr>
              <w:rPr>
                <w:b/>
              </w:rPr>
            </w:pPr>
            <w:r>
              <w:rPr>
                <w:b/>
              </w:rPr>
              <w:t>19,5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6D6993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99310F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615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99310F" w:rsidRDefault="0030252D">
            <w:pPr>
              <w:rPr>
                <w:b/>
              </w:rPr>
            </w:pPr>
            <w:r>
              <w:rPr>
                <w:b/>
              </w:rPr>
              <w:t>Супруг</w:t>
            </w:r>
          </w:p>
        </w:tc>
        <w:tc>
          <w:tcPr>
            <w:tcW w:w="30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99310F" w:rsidRDefault="0030252D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 w:rsidP="00580892">
            <w:pPr>
              <w:jc w:val="center"/>
              <w:rPr>
                <w:b/>
              </w:rPr>
            </w:pPr>
            <w:r>
              <w:rPr>
                <w:b/>
              </w:rPr>
              <w:t>177 833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4E0F90">
            <w:pPr>
              <w:rPr>
                <w:b/>
              </w:rPr>
            </w:pPr>
            <w:r>
              <w:rPr>
                <w:b/>
              </w:rPr>
              <w:t>квартира</w:t>
            </w:r>
            <w:r w:rsidRPr="0099310F">
              <w:rPr>
                <w:b/>
              </w:rPr>
              <w:t xml:space="preserve"> (общая собственность)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4E0F90">
            <w:pPr>
              <w:rPr>
                <w:b/>
              </w:rPr>
            </w:pPr>
            <w:r>
              <w:rPr>
                <w:b/>
              </w:rPr>
              <w:t>50,4</w:t>
            </w:r>
          </w:p>
          <w:p w:rsidR="0030252D" w:rsidRDefault="0030252D">
            <w:pPr>
              <w:rPr>
                <w:b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  <w:p w:rsidR="0030252D" w:rsidRPr="0099310F" w:rsidRDefault="0030252D">
            <w:pPr>
              <w:rPr>
                <w:b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99310F" w:rsidRDefault="0030252D" w:rsidP="004E0F90">
            <w:pPr>
              <w:rPr>
                <w:b/>
              </w:rPr>
            </w:pPr>
            <w:r>
              <w:rPr>
                <w:b/>
              </w:rPr>
              <w:t xml:space="preserve">а/м </w:t>
            </w:r>
            <w:r w:rsidRPr="0099310F">
              <w:rPr>
                <w:b/>
              </w:rPr>
              <w:t xml:space="preserve">Тойота </w:t>
            </w:r>
            <w:r>
              <w:rPr>
                <w:b/>
              </w:rPr>
              <w:t>Королла</w:t>
            </w:r>
          </w:p>
          <w:p w:rsidR="0030252D" w:rsidRPr="0099310F" w:rsidRDefault="0030252D" w:rsidP="004E0F90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</w:tr>
      <w:tr w:rsidR="0030252D" w:rsidTr="000051F9">
        <w:trPr>
          <w:gridBefore w:val="1"/>
          <w:wBefore w:w="6" w:type="dxa"/>
          <w:trHeight w:val="749"/>
        </w:trPr>
        <w:tc>
          <w:tcPr>
            <w:tcW w:w="2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99310F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 w:rsidP="00580892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4E0F90">
            <w:pPr>
              <w:rPr>
                <w:b/>
              </w:rPr>
            </w:pPr>
            <w:r>
              <w:rPr>
                <w:b/>
              </w:rPr>
              <w:t>гаражный бокс в ГСК (совместная)</w:t>
            </w:r>
          </w:p>
          <w:p w:rsidR="0030252D" w:rsidRDefault="0030252D" w:rsidP="00AA2D89">
            <w:pPr>
              <w:rPr>
                <w:b/>
              </w:rPr>
            </w:pP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4E0F90">
            <w:pPr>
              <w:rPr>
                <w:b/>
              </w:rPr>
            </w:pPr>
            <w:r>
              <w:rPr>
                <w:b/>
              </w:rPr>
              <w:t>19,5</w:t>
            </w:r>
          </w:p>
          <w:p w:rsidR="0030252D" w:rsidRDefault="0030252D" w:rsidP="006D6993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6D6993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 w:rsidP="004E0F90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571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Дочь</w:t>
            </w:r>
          </w:p>
        </w:tc>
        <w:tc>
          <w:tcPr>
            <w:tcW w:w="3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99310F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 w:rsidP="00580892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4E0F90">
            <w:pPr>
              <w:rPr>
                <w:b/>
              </w:rPr>
            </w:pPr>
            <w:r>
              <w:rPr>
                <w:b/>
              </w:rPr>
              <w:t>квартира 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4E0F90">
            <w:pPr>
              <w:rPr>
                <w:b/>
              </w:rPr>
            </w:pPr>
            <w:r>
              <w:rPr>
                <w:b/>
              </w:rPr>
              <w:t>50,4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 w:rsidP="004E0F90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386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9310F" w:rsidRDefault="0030252D">
            <w:pPr>
              <w:rPr>
                <w:b/>
              </w:rPr>
            </w:pPr>
            <w:r w:rsidRPr="0099310F">
              <w:rPr>
                <w:b/>
              </w:rPr>
              <w:t>Кириллова Е. Б.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9310F" w:rsidRDefault="0030252D">
            <w:pPr>
              <w:rPr>
                <w:b/>
              </w:rPr>
            </w:pPr>
            <w:r w:rsidRPr="0099310F">
              <w:rPr>
                <w:b/>
              </w:rPr>
              <w:t>Начальник Управления Минюста России по Республике Хакасия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9310F" w:rsidRDefault="0030252D">
            <w:pPr>
              <w:jc w:val="center"/>
              <w:rPr>
                <w:b/>
              </w:rPr>
            </w:pPr>
            <w:r w:rsidRPr="0099310F">
              <w:rPr>
                <w:b/>
              </w:rPr>
              <w:t>8</w:t>
            </w:r>
            <w:r>
              <w:rPr>
                <w:b/>
              </w:rPr>
              <w:t>15</w:t>
            </w:r>
            <w:r w:rsidRPr="0099310F">
              <w:rPr>
                <w:b/>
              </w:rPr>
              <w:t> </w:t>
            </w:r>
            <w:r>
              <w:rPr>
                <w:b/>
              </w:rPr>
              <w:t>818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99310F" w:rsidRDefault="0030252D">
            <w:pPr>
              <w:rPr>
                <w:b/>
              </w:rPr>
            </w:pPr>
            <w:r w:rsidRPr="0099310F">
              <w:rPr>
                <w:b/>
              </w:rPr>
              <w:t>квартира</w:t>
            </w:r>
          </w:p>
          <w:p w:rsidR="0030252D" w:rsidRPr="0099310F" w:rsidRDefault="0030252D">
            <w:pPr>
              <w:rPr>
                <w:b/>
              </w:rPr>
            </w:pPr>
            <w:r w:rsidRPr="0099310F">
              <w:rPr>
                <w:b/>
              </w:rPr>
              <w:t>(</w:t>
            </w:r>
            <w:r>
              <w:rPr>
                <w:b/>
              </w:rPr>
              <w:t>совместна</w:t>
            </w:r>
            <w:r w:rsidRPr="0099310F">
              <w:rPr>
                <w:b/>
              </w:rPr>
              <w:t>я собственность)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99310F" w:rsidRDefault="0030252D">
            <w:pPr>
              <w:rPr>
                <w:b/>
              </w:rPr>
            </w:pPr>
            <w:r w:rsidRPr="0099310F">
              <w:rPr>
                <w:b/>
              </w:rPr>
              <w:t xml:space="preserve">53,8 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99310F" w:rsidRDefault="0030252D">
            <w:pPr>
              <w:rPr>
                <w:b/>
              </w:rPr>
            </w:pPr>
            <w:r w:rsidRPr="0099310F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9310F" w:rsidRDefault="0030252D" w:rsidP="004A33F5">
            <w:pPr>
              <w:rPr>
                <w:b/>
              </w:rPr>
            </w:pPr>
            <w:r w:rsidRPr="0099310F">
              <w:rPr>
                <w:b/>
              </w:rPr>
              <w:t>а/м Фольксваген пассат</w:t>
            </w:r>
          </w:p>
          <w:p w:rsidR="0030252D" w:rsidRPr="0099310F" w:rsidRDefault="0030252D" w:rsidP="004A33F5">
            <w:pPr>
              <w:rPr>
                <w:b/>
              </w:rPr>
            </w:pPr>
            <w:r w:rsidRPr="0099310F">
              <w:rPr>
                <w:b/>
              </w:rPr>
              <w:t>(общая собственность)</w:t>
            </w:r>
          </w:p>
          <w:p w:rsidR="0030252D" w:rsidRPr="0099310F" w:rsidRDefault="0030252D" w:rsidP="004A33F5">
            <w:pPr>
              <w:rPr>
                <w:b/>
              </w:rPr>
            </w:pPr>
            <w:r w:rsidRPr="0099310F">
              <w:rPr>
                <w:b/>
              </w:rPr>
              <w:t>а/м ГАЗ 6631</w:t>
            </w:r>
          </w:p>
          <w:p w:rsidR="0030252D" w:rsidRPr="0099310F" w:rsidRDefault="0030252D" w:rsidP="004A33F5">
            <w:pPr>
              <w:rPr>
                <w:b/>
              </w:rPr>
            </w:pPr>
            <w:r w:rsidRPr="0099310F">
              <w:rPr>
                <w:b/>
              </w:rPr>
              <w:t>(общая собственность)</w:t>
            </w:r>
          </w:p>
          <w:p w:rsidR="0030252D" w:rsidRPr="0099310F" w:rsidRDefault="0030252D" w:rsidP="004A33F5">
            <w:pPr>
              <w:rPr>
                <w:b/>
              </w:rPr>
            </w:pPr>
            <w:r w:rsidRPr="0099310F">
              <w:rPr>
                <w:b/>
              </w:rPr>
              <w:t>а/м ГАЗ 2705</w:t>
            </w:r>
          </w:p>
          <w:p w:rsidR="0030252D" w:rsidRDefault="0030252D" w:rsidP="004A33F5">
            <w:pPr>
              <w:rPr>
                <w:b/>
              </w:rPr>
            </w:pPr>
            <w:r w:rsidRPr="0099310F">
              <w:rPr>
                <w:b/>
              </w:rPr>
              <w:t>(общая собственность)</w:t>
            </w:r>
          </w:p>
          <w:p w:rsidR="0030252D" w:rsidRDefault="0030252D" w:rsidP="004A33F5">
            <w:pPr>
              <w:rPr>
                <w:b/>
              </w:rPr>
            </w:pPr>
            <w:r>
              <w:rPr>
                <w:b/>
              </w:rPr>
              <w:t>а/м ГАЗ 330232</w:t>
            </w:r>
          </w:p>
          <w:p w:rsidR="0030252D" w:rsidRPr="0099310F" w:rsidRDefault="0030252D" w:rsidP="004A33F5">
            <w:pPr>
              <w:rPr>
                <w:b/>
              </w:rPr>
            </w:pPr>
            <w:r>
              <w:rPr>
                <w:b/>
              </w:rPr>
              <w:t>(совместная собственность</w:t>
            </w:r>
          </w:p>
        </w:tc>
      </w:tr>
      <w:tr w:rsidR="0030252D" w:rsidTr="000051F9">
        <w:trPr>
          <w:gridBefore w:val="1"/>
          <w:wBefore w:w="6" w:type="dxa"/>
          <w:trHeight w:val="386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99310F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99310F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99310F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9310F" w:rsidRDefault="0030252D">
            <w:pPr>
              <w:rPr>
                <w:b/>
              </w:rPr>
            </w:pPr>
            <w:r w:rsidRPr="0099310F">
              <w:rPr>
                <w:b/>
              </w:rPr>
              <w:t>дачный участок</w:t>
            </w:r>
          </w:p>
          <w:p w:rsidR="0030252D" w:rsidRPr="0099310F" w:rsidRDefault="0030252D">
            <w:pPr>
              <w:rPr>
                <w:b/>
              </w:rPr>
            </w:pPr>
            <w:r w:rsidRPr="0099310F">
              <w:rPr>
                <w:b/>
              </w:rPr>
              <w:t>(</w:t>
            </w:r>
            <w:r>
              <w:rPr>
                <w:b/>
              </w:rPr>
              <w:t>совместная</w:t>
            </w:r>
            <w:r w:rsidRPr="0099310F">
              <w:rPr>
                <w:b/>
              </w:rPr>
              <w:t xml:space="preserve"> собственность)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9310F" w:rsidRDefault="0030252D">
            <w:pPr>
              <w:rPr>
                <w:b/>
              </w:rPr>
            </w:pPr>
            <w:r w:rsidRPr="0099310F">
              <w:rPr>
                <w:b/>
              </w:rPr>
              <w:t xml:space="preserve">900 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9310F" w:rsidRDefault="0030252D">
            <w:pPr>
              <w:rPr>
                <w:b/>
              </w:rPr>
            </w:pPr>
            <w:r w:rsidRPr="0099310F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99310F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140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9310F" w:rsidRDefault="0030252D">
            <w:pPr>
              <w:rPr>
                <w:b/>
              </w:rPr>
            </w:pPr>
            <w:r w:rsidRPr="0099310F">
              <w:rPr>
                <w:b/>
              </w:rPr>
              <w:t>Супруг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99310F" w:rsidRDefault="0030252D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9310F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1 197</w:t>
            </w:r>
            <w:r w:rsidRPr="0099310F">
              <w:rPr>
                <w:b/>
              </w:rPr>
              <w:t> 55</w:t>
            </w:r>
            <w:r>
              <w:rPr>
                <w:b/>
              </w:rPr>
              <w:t>1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99310F" w:rsidRDefault="0030252D">
            <w:pPr>
              <w:rPr>
                <w:b/>
              </w:rPr>
            </w:pPr>
            <w:r w:rsidRPr="0099310F">
              <w:rPr>
                <w:b/>
              </w:rPr>
              <w:t>квартира</w:t>
            </w:r>
          </w:p>
          <w:p w:rsidR="0030252D" w:rsidRPr="0099310F" w:rsidRDefault="0030252D">
            <w:pPr>
              <w:rPr>
                <w:b/>
              </w:rPr>
            </w:pPr>
            <w:r w:rsidRPr="0099310F">
              <w:rPr>
                <w:b/>
              </w:rPr>
              <w:t>(общая собственность)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99310F" w:rsidRDefault="0030252D">
            <w:pPr>
              <w:rPr>
                <w:b/>
              </w:rPr>
            </w:pPr>
            <w:r w:rsidRPr="0099310F">
              <w:rPr>
                <w:b/>
              </w:rPr>
              <w:t xml:space="preserve">53,8 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99310F" w:rsidRDefault="0030252D">
            <w:pPr>
              <w:rPr>
                <w:b/>
              </w:rPr>
            </w:pPr>
            <w:r w:rsidRPr="0099310F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9310F" w:rsidRDefault="0030252D">
            <w:pPr>
              <w:rPr>
                <w:b/>
              </w:rPr>
            </w:pPr>
            <w:r w:rsidRPr="0099310F">
              <w:rPr>
                <w:b/>
              </w:rPr>
              <w:t>а/м Фольксваген пассат</w:t>
            </w:r>
          </w:p>
          <w:p w:rsidR="0030252D" w:rsidRPr="0099310F" w:rsidRDefault="0030252D">
            <w:pPr>
              <w:rPr>
                <w:b/>
              </w:rPr>
            </w:pPr>
            <w:r w:rsidRPr="0099310F">
              <w:rPr>
                <w:b/>
              </w:rPr>
              <w:t>(общая собственность)</w:t>
            </w:r>
          </w:p>
          <w:p w:rsidR="0030252D" w:rsidRPr="0099310F" w:rsidRDefault="0030252D">
            <w:pPr>
              <w:rPr>
                <w:b/>
              </w:rPr>
            </w:pPr>
            <w:r w:rsidRPr="0099310F">
              <w:rPr>
                <w:b/>
              </w:rPr>
              <w:t>а/м ГАЗ 6631</w:t>
            </w:r>
          </w:p>
          <w:p w:rsidR="0030252D" w:rsidRPr="0099310F" w:rsidRDefault="0030252D">
            <w:pPr>
              <w:rPr>
                <w:b/>
              </w:rPr>
            </w:pPr>
            <w:r w:rsidRPr="0099310F">
              <w:rPr>
                <w:b/>
              </w:rPr>
              <w:t>(общая собственность)</w:t>
            </w:r>
          </w:p>
          <w:p w:rsidR="0030252D" w:rsidRPr="0099310F" w:rsidRDefault="0030252D">
            <w:pPr>
              <w:rPr>
                <w:b/>
              </w:rPr>
            </w:pPr>
            <w:r w:rsidRPr="0099310F">
              <w:rPr>
                <w:b/>
              </w:rPr>
              <w:t>а/м ГАЗ 2705</w:t>
            </w:r>
          </w:p>
          <w:p w:rsidR="0030252D" w:rsidRDefault="0030252D">
            <w:pPr>
              <w:rPr>
                <w:b/>
              </w:rPr>
            </w:pPr>
            <w:r w:rsidRPr="0099310F">
              <w:rPr>
                <w:b/>
              </w:rPr>
              <w:t>(общая собственность)</w:t>
            </w:r>
          </w:p>
          <w:p w:rsidR="0030252D" w:rsidRDefault="0030252D">
            <w:pPr>
              <w:rPr>
                <w:b/>
              </w:rPr>
            </w:pPr>
            <w:r>
              <w:rPr>
                <w:b/>
              </w:rPr>
              <w:t>а/м ГАЗ 330232</w:t>
            </w:r>
          </w:p>
          <w:p w:rsidR="0030252D" w:rsidRPr="0099310F" w:rsidRDefault="0030252D">
            <w:pPr>
              <w:rPr>
                <w:b/>
              </w:rPr>
            </w:pPr>
            <w:r>
              <w:rPr>
                <w:b/>
              </w:rPr>
              <w:t>(совместная собственность</w:t>
            </w:r>
          </w:p>
        </w:tc>
      </w:tr>
      <w:tr w:rsidR="0030252D" w:rsidTr="000051F9">
        <w:trPr>
          <w:gridBefore w:val="1"/>
          <w:wBefore w:w="6" w:type="dxa"/>
          <w:trHeight w:val="138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99310F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99310F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99310F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9310F" w:rsidRDefault="0030252D" w:rsidP="00AF2C78">
            <w:pPr>
              <w:rPr>
                <w:b/>
              </w:rPr>
            </w:pPr>
            <w:r w:rsidRPr="0099310F">
              <w:rPr>
                <w:b/>
              </w:rPr>
              <w:t>дачный участок</w:t>
            </w:r>
          </w:p>
          <w:p w:rsidR="0030252D" w:rsidRPr="0099310F" w:rsidRDefault="0030252D" w:rsidP="00AF2C78">
            <w:pPr>
              <w:rPr>
                <w:b/>
              </w:rPr>
            </w:pPr>
            <w:r w:rsidRPr="0099310F">
              <w:rPr>
                <w:b/>
              </w:rPr>
              <w:t>(</w:t>
            </w:r>
            <w:r>
              <w:rPr>
                <w:b/>
              </w:rPr>
              <w:t>совместная</w:t>
            </w:r>
            <w:r w:rsidRPr="0099310F">
              <w:rPr>
                <w:b/>
              </w:rPr>
              <w:t xml:space="preserve"> собственность)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9310F" w:rsidRDefault="0030252D" w:rsidP="00AF2C78">
            <w:pPr>
              <w:rPr>
                <w:b/>
              </w:rPr>
            </w:pPr>
            <w:r w:rsidRPr="0099310F">
              <w:rPr>
                <w:b/>
              </w:rPr>
              <w:t xml:space="preserve">900 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9310F" w:rsidRDefault="0030252D" w:rsidP="00AF2C78">
            <w:pPr>
              <w:rPr>
                <w:b/>
              </w:rPr>
            </w:pPr>
            <w:r w:rsidRPr="0099310F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99310F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472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9310F" w:rsidRDefault="0030252D">
            <w:pPr>
              <w:tabs>
                <w:tab w:val="right" w:pos="2205"/>
              </w:tabs>
              <w:rPr>
                <w:b/>
              </w:rPr>
            </w:pPr>
            <w:r w:rsidRPr="0099310F">
              <w:rPr>
                <w:b/>
              </w:rPr>
              <w:t xml:space="preserve">Сын 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99310F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9310F" w:rsidRDefault="0030252D">
            <w:pPr>
              <w:jc w:val="center"/>
              <w:rPr>
                <w:b/>
              </w:rPr>
            </w:pPr>
            <w:r w:rsidRPr="0099310F"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9310F" w:rsidRDefault="0030252D">
            <w:pPr>
              <w:rPr>
                <w:b/>
              </w:rPr>
            </w:pPr>
            <w:r w:rsidRPr="0099310F">
              <w:rPr>
                <w:b/>
              </w:rPr>
              <w:t>квартира</w:t>
            </w:r>
          </w:p>
          <w:p w:rsidR="0030252D" w:rsidRPr="0099310F" w:rsidRDefault="0030252D">
            <w:pPr>
              <w:rPr>
                <w:b/>
              </w:rPr>
            </w:pPr>
            <w:r w:rsidRPr="0099310F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9310F" w:rsidRDefault="0030252D">
            <w:pPr>
              <w:rPr>
                <w:b/>
              </w:rPr>
            </w:pPr>
            <w:r>
              <w:rPr>
                <w:b/>
              </w:rPr>
              <w:t>53,8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9310F" w:rsidRDefault="0030252D">
            <w:pPr>
              <w:rPr>
                <w:b/>
              </w:rPr>
            </w:pPr>
            <w:r w:rsidRPr="0099310F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9310F" w:rsidRDefault="0030252D">
            <w:pPr>
              <w:rPr>
                <w:b/>
              </w:rPr>
            </w:pPr>
            <w:r w:rsidRPr="0099310F"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386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A33F5" w:rsidRDefault="0030252D">
            <w:pPr>
              <w:rPr>
                <w:b/>
              </w:rPr>
            </w:pPr>
            <w:r w:rsidRPr="004A33F5">
              <w:rPr>
                <w:b/>
              </w:rPr>
              <w:t>Рябкова А. А.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A33F5" w:rsidRDefault="0030252D">
            <w:pPr>
              <w:rPr>
                <w:b/>
              </w:rPr>
            </w:pPr>
            <w:r w:rsidRPr="004A33F5">
              <w:rPr>
                <w:b/>
              </w:rPr>
              <w:t>Заместитель начальника Управления Минюста России по Республике Хакасия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A33F5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941</w:t>
            </w:r>
            <w:r w:rsidRPr="004A33F5">
              <w:rPr>
                <w:b/>
              </w:rPr>
              <w:t> </w:t>
            </w:r>
            <w:r>
              <w:rPr>
                <w:b/>
              </w:rPr>
              <w:t>048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A33F5" w:rsidRDefault="0030252D">
            <w:pPr>
              <w:rPr>
                <w:b/>
              </w:rPr>
            </w:pPr>
            <w:r w:rsidRPr="004A33F5">
              <w:rPr>
                <w:b/>
              </w:rPr>
              <w:t>квартира</w:t>
            </w:r>
          </w:p>
          <w:p w:rsidR="0030252D" w:rsidRDefault="0030252D">
            <w:pPr>
              <w:rPr>
                <w:b/>
              </w:rPr>
            </w:pPr>
            <w:r w:rsidRPr="004A33F5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4A33F5">
              <w:rPr>
                <w:b/>
              </w:rPr>
              <w:t>)</w:t>
            </w:r>
          </w:p>
          <w:p w:rsidR="0030252D" w:rsidRPr="004A33F5" w:rsidRDefault="0030252D">
            <w:pPr>
              <w:rPr>
                <w:b/>
              </w:rPr>
            </w:pPr>
            <w:r>
              <w:rPr>
                <w:b/>
              </w:rPr>
              <w:t>квартира 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32,4</w:t>
            </w:r>
          </w:p>
          <w:p w:rsidR="0030252D" w:rsidRDefault="0030252D">
            <w:pPr>
              <w:rPr>
                <w:b/>
              </w:rPr>
            </w:pPr>
          </w:p>
          <w:p w:rsidR="0030252D" w:rsidRPr="004A33F5" w:rsidRDefault="0030252D">
            <w:pPr>
              <w:rPr>
                <w:b/>
              </w:rPr>
            </w:pPr>
            <w:r>
              <w:rPr>
                <w:b/>
              </w:rPr>
              <w:t>90,4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4A33F5">
              <w:rPr>
                <w:b/>
              </w:rPr>
              <w:t>Россия</w:t>
            </w:r>
          </w:p>
          <w:p w:rsidR="0030252D" w:rsidRDefault="0030252D">
            <w:pPr>
              <w:rPr>
                <w:b/>
              </w:rPr>
            </w:pPr>
          </w:p>
          <w:p w:rsidR="0030252D" w:rsidRPr="004A33F5" w:rsidRDefault="0030252D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A33F5" w:rsidRDefault="0030252D">
            <w:pPr>
              <w:rPr>
                <w:b/>
              </w:rPr>
            </w:pPr>
            <w:r w:rsidRPr="004A33F5"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140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A33F5" w:rsidRDefault="0030252D">
            <w:pPr>
              <w:tabs>
                <w:tab w:val="center" w:pos="1102"/>
              </w:tabs>
              <w:rPr>
                <w:b/>
              </w:rPr>
            </w:pPr>
            <w:r w:rsidRPr="004A33F5">
              <w:rPr>
                <w:b/>
              </w:rPr>
              <w:t>Дочь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4A33F5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A33F5" w:rsidRDefault="0030252D">
            <w:pPr>
              <w:jc w:val="center"/>
              <w:rPr>
                <w:b/>
              </w:rPr>
            </w:pPr>
            <w:r w:rsidRPr="004A33F5"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A33F5" w:rsidRDefault="0030252D">
            <w:pPr>
              <w:rPr>
                <w:b/>
              </w:rPr>
            </w:pPr>
            <w:r w:rsidRPr="004A33F5">
              <w:rPr>
                <w:b/>
              </w:rPr>
              <w:t>квартира</w:t>
            </w:r>
          </w:p>
          <w:p w:rsidR="0030252D" w:rsidRPr="004A33F5" w:rsidRDefault="0030252D">
            <w:pPr>
              <w:rPr>
                <w:b/>
              </w:rPr>
            </w:pPr>
            <w:r w:rsidRPr="004A33F5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A33F5" w:rsidRDefault="0030252D">
            <w:pPr>
              <w:rPr>
                <w:b/>
              </w:rPr>
            </w:pPr>
            <w:r>
              <w:rPr>
                <w:b/>
              </w:rPr>
              <w:t>90</w:t>
            </w:r>
            <w:r w:rsidRPr="004A33F5">
              <w:rPr>
                <w:b/>
              </w:rPr>
              <w:t>,</w:t>
            </w:r>
            <w:r>
              <w:rPr>
                <w:b/>
              </w:rPr>
              <w:t>4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A33F5" w:rsidRDefault="0030252D">
            <w:pPr>
              <w:rPr>
                <w:b/>
              </w:rPr>
            </w:pPr>
            <w:r w:rsidRPr="004A33F5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A33F5" w:rsidRDefault="0030252D">
            <w:pPr>
              <w:rPr>
                <w:b/>
              </w:rPr>
            </w:pPr>
            <w:r w:rsidRPr="004A33F5"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615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4A33F5" w:rsidRDefault="0030252D">
            <w:pPr>
              <w:tabs>
                <w:tab w:val="center" w:pos="1102"/>
              </w:tabs>
              <w:rPr>
                <w:b/>
              </w:rPr>
            </w:pPr>
            <w:r>
              <w:rPr>
                <w:b/>
              </w:rPr>
              <w:t>Брюхов В.П.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AF2C78" w:rsidRDefault="0030252D">
            <w:pPr>
              <w:rPr>
                <w:b/>
              </w:rPr>
            </w:pPr>
            <w:r w:rsidRPr="00AF2C78">
              <w:rPr>
                <w:b/>
              </w:rPr>
              <w:t>Начальник Управления Минюста России по Ханты-Мансийскому округу-Югре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4A33F5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1 381 291,53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4A33F5" w:rsidRDefault="0030252D" w:rsidP="00AF2C78">
            <w:pPr>
              <w:rPr>
                <w:b/>
              </w:rPr>
            </w:pPr>
            <w:r w:rsidRPr="004A33F5">
              <w:rPr>
                <w:b/>
              </w:rPr>
              <w:t>квартира</w:t>
            </w:r>
          </w:p>
          <w:p w:rsidR="0030252D" w:rsidRPr="004A33F5" w:rsidRDefault="0030252D" w:rsidP="00AF2C78">
            <w:pPr>
              <w:rPr>
                <w:b/>
              </w:rPr>
            </w:pPr>
            <w:r w:rsidRPr="004A33F5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AF2C78">
            <w:pPr>
              <w:rPr>
                <w:b/>
              </w:rPr>
            </w:pPr>
            <w:r>
              <w:rPr>
                <w:b/>
              </w:rPr>
              <w:t>65</w:t>
            </w:r>
            <w:r w:rsidRPr="004A33F5">
              <w:rPr>
                <w:b/>
              </w:rPr>
              <w:t>,</w:t>
            </w:r>
            <w:r>
              <w:rPr>
                <w:b/>
              </w:rPr>
              <w:t>1</w:t>
            </w:r>
          </w:p>
          <w:p w:rsidR="0030252D" w:rsidRPr="004A33F5" w:rsidRDefault="0030252D" w:rsidP="00AF2C78">
            <w:pPr>
              <w:rPr>
                <w:b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AF2C78">
            <w:pPr>
              <w:rPr>
                <w:b/>
              </w:rPr>
            </w:pPr>
            <w:r w:rsidRPr="004A33F5">
              <w:rPr>
                <w:b/>
              </w:rPr>
              <w:t>Россия</w:t>
            </w:r>
          </w:p>
          <w:p w:rsidR="0030252D" w:rsidRPr="004A33F5" w:rsidRDefault="0030252D" w:rsidP="00AF2C78">
            <w:pPr>
              <w:rPr>
                <w:b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а/м Хундай-Акцент</w:t>
            </w:r>
          </w:p>
          <w:p w:rsidR="0030252D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  <w:p w:rsidR="0030252D" w:rsidRDefault="0030252D">
            <w:pPr>
              <w:rPr>
                <w:b/>
              </w:rPr>
            </w:pPr>
            <w:r>
              <w:rPr>
                <w:b/>
              </w:rPr>
              <w:t>а/м Тойота-Авенсис</w:t>
            </w:r>
          </w:p>
          <w:p w:rsidR="0030252D" w:rsidRPr="004A33F5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</w:tr>
      <w:tr w:rsidR="0030252D" w:rsidTr="000051F9">
        <w:trPr>
          <w:gridBefore w:val="1"/>
          <w:wBefore w:w="6" w:type="dxa"/>
          <w:trHeight w:val="1035"/>
        </w:trPr>
        <w:tc>
          <w:tcPr>
            <w:tcW w:w="2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tabs>
                <w:tab w:val="center" w:pos="1102"/>
              </w:tabs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AF2C78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AF2C78">
            <w:pPr>
              <w:rPr>
                <w:b/>
              </w:rPr>
            </w:pPr>
            <w:r>
              <w:rPr>
                <w:b/>
              </w:rPr>
              <w:t xml:space="preserve">гараж </w:t>
            </w:r>
          </w:p>
          <w:p w:rsidR="0030252D" w:rsidRPr="004A33F5" w:rsidRDefault="0030252D" w:rsidP="00AF2C78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AF2C78">
            <w:pPr>
              <w:rPr>
                <w:b/>
              </w:rPr>
            </w:pPr>
            <w:r>
              <w:rPr>
                <w:b/>
              </w:rPr>
              <w:t>24,8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A33F5" w:rsidRDefault="0030252D" w:rsidP="00AF2C78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140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tabs>
                <w:tab w:val="center" w:pos="1102"/>
              </w:tabs>
              <w:rPr>
                <w:b/>
              </w:rPr>
            </w:pPr>
            <w:r>
              <w:rPr>
                <w:b/>
              </w:rPr>
              <w:t>Супруга</w:t>
            </w:r>
          </w:p>
        </w:tc>
        <w:tc>
          <w:tcPr>
            <w:tcW w:w="3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F2C78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218 331,87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A33F5" w:rsidRDefault="0030252D" w:rsidP="00AF2C78">
            <w:pPr>
              <w:rPr>
                <w:b/>
              </w:rPr>
            </w:pPr>
            <w:r w:rsidRPr="004A33F5">
              <w:rPr>
                <w:b/>
              </w:rPr>
              <w:t>квартира</w:t>
            </w:r>
          </w:p>
          <w:p w:rsidR="0030252D" w:rsidRDefault="0030252D" w:rsidP="00AF2C78">
            <w:pPr>
              <w:rPr>
                <w:b/>
              </w:rPr>
            </w:pPr>
            <w:r w:rsidRPr="004A33F5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4A33F5">
              <w:rPr>
                <w:b/>
              </w:rPr>
              <w:t>)</w:t>
            </w:r>
          </w:p>
          <w:p w:rsidR="0030252D" w:rsidRPr="004A33F5" w:rsidRDefault="0030252D" w:rsidP="00AF2C78">
            <w:pPr>
              <w:rPr>
                <w:b/>
              </w:rPr>
            </w:pPr>
            <w:r>
              <w:rPr>
                <w:b/>
              </w:rPr>
              <w:t>квартира 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AF2C78">
            <w:pPr>
              <w:rPr>
                <w:b/>
              </w:rPr>
            </w:pPr>
            <w:r>
              <w:rPr>
                <w:b/>
              </w:rPr>
              <w:t>54</w:t>
            </w:r>
          </w:p>
          <w:p w:rsidR="0030252D" w:rsidRDefault="0030252D" w:rsidP="00AF2C78">
            <w:pPr>
              <w:rPr>
                <w:b/>
              </w:rPr>
            </w:pPr>
          </w:p>
          <w:p w:rsidR="0030252D" w:rsidRPr="004A33F5" w:rsidRDefault="0030252D" w:rsidP="00AF2C78">
            <w:pPr>
              <w:rPr>
                <w:b/>
              </w:rPr>
            </w:pPr>
            <w:r>
              <w:rPr>
                <w:b/>
              </w:rPr>
              <w:t>65,1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AF2C78">
            <w:pPr>
              <w:rPr>
                <w:b/>
              </w:rPr>
            </w:pPr>
            <w:r w:rsidRPr="004A33F5">
              <w:rPr>
                <w:b/>
              </w:rPr>
              <w:t>Россия</w:t>
            </w:r>
          </w:p>
          <w:p w:rsidR="0030252D" w:rsidRDefault="0030252D" w:rsidP="00AF2C78">
            <w:pPr>
              <w:rPr>
                <w:b/>
              </w:rPr>
            </w:pPr>
          </w:p>
          <w:p w:rsidR="0030252D" w:rsidRPr="004A33F5" w:rsidRDefault="0030252D" w:rsidP="00AF2C78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597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F2C78" w:rsidRDefault="0030252D">
            <w:pPr>
              <w:rPr>
                <w:b/>
              </w:rPr>
            </w:pPr>
            <w:r w:rsidRPr="00AF2C78">
              <w:rPr>
                <w:b/>
              </w:rPr>
              <w:t>Сидорова В.В.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F2C78" w:rsidRDefault="0030252D">
            <w:pPr>
              <w:rPr>
                <w:b/>
              </w:rPr>
            </w:pPr>
            <w:r>
              <w:rPr>
                <w:b/>
              </w:rPr>
              <w:t>Заместитель</w:t>
            </w:r>
            <w:r w:rsidRPr="00AF2C78">
              <w:rPr>
                <w:b/>
              </w:rPr>
              <w:t xml:space="preserve"> начальника Управления Минюста России по Ханты-Мансийскому округу-Югре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F2C78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1 137</w:t>
            </w:r>
            <w:r w:rsidRPr="00AF2C78">
              <w:rPr>
                <w:b/>
              </w:rPr>
              <w:t> </w:t>
            </w:r>
            <w:r>
              <w:rPr>
                <w:b/>
              </w:rPr>
              <w:t>227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F2C78" w:rsidRDefault="0030252D">
            <w:pPr>
              <w:rPr>
                <w:b/>
              </w:rPr>
            </w:pPr>
            <w:r>
              <w:rPr>
                <w:b/>
              </w:rPr>
              <w:t>квартира</w:t>
            </w:r>
          </w:p>
          <w:p w:rsidR="0030252D" w:rsidRDefault="0030252D">
            <w:pPr>
              <w:rPr>
                <w:b/>
              </w:rPr>
            </w:pPr>
            <w:r w:rsidRPr="00AF2C78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AF2C78">
              <w:rPr>
                <w:b/>
              </w:rPr>
              <w:t>)</w:t>
            </w:r>
          </w:p>
          <w:p w:rsidR="0030252D" w:rsidRPr="00AF2C78" w:rsidRDefault="0030252D">
            <w:pPr>
              <w:rPr>
                <w:b/>
              </w:rPr>
            </w:pPr>
            <w:r>
              <w:rPr>
                <w:b/>
              </w:rPr>
              <w:t>жилой дом 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50,3</w:t>
            </w:r>
            <w:r w:rsidRPr="00AF2C78">
              <w:rPr>
                <w:b/>
              </w:rPr>
              <w:t xml:space="preserve"> </w:t>
            </w:r>
          </w:p>
          <w:p w:rsidR="0030252D" w:rsidRDefault="0030252D">
            <w:pPr>
              <w:rPr>
                <w:b/>
              </w:rPr>
            </w:pPr>
          </w:p>
          <w:p w:rsidR="0030252D" w:rsidRPr="00AF2C78" w:rsidRDefault="0030252D">
            <w:pPr>
              <w:rPr>
                <w:b/>
              </w:rPr>
            </w:pPr>
            <w:r>
              <w:rPr>
                <w:b/>
              </w:rPr>
              <w:t>116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AF2C78">
              <w:rPr>
                <w:b/>
              </w:rPr>
              <w:t>Россия</w:t>
            </w:r>
          </w:p>
          <w:p w:rsidR="0030252D" w:rsidRDefault="0030252D">
            <w:pPr>
              <w:rPr>
                <w:b/>
              </w:rPr>
            </w:pPr>
          </w:p>
          <w:p w:rsidR="0030252D" w:rsidRPr="00AF2C78" w:rsidRDefault="0030252D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gridBefore w:val="1"/>
          <w:wBefore w:w="6" w:type="dxa"/>
          <w:trHeight w:val="597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F2C78" w:rsidRDefault="0030252D">
            <w:pPr>
              <w:rPr>
                <w:b/>
              </w:rPr>
            </w:pPr>
            <w:r w:rsidRPr="00AF2C78">
              <w:rPr>
                <w:b/>
              </w:rPr>
              <w:t>Супруг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F2C78" w:rsidRDefault="0030252D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F2C78" w:rsidRDefault="0030252D">
            <w:pPr>
              <w:jc w:val="center"/>
              <w:rPr>
                <w:b/>
              </w:rPr>
            </w:pPr>
            <w:r w:rsidRPr="00AF2C78">
              <w:rPr>
                <w:b/>
              </w:rPr>
              <w:t>6</w:t>
            </w:r>
            <w:r>
              <w:rPr>
                <w:b/>
              </w:rPr>
              <w:t>82</w:t>
            </w:r>
            <w:r w:rsidRPr="00AF2C78">
              <w:rPr>
                <w:b/>
              </w:rPr>
              <w:t> </w:t>
            </w:r>
            <w:r>
              <w:rPr>
                <w:b/>
              </w:rPr>
              <w:t>968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F2C78" w:rsidRDefault="0030252D">
            <w:pPr>
              <w:rPr>
                <w:b/>
              </w:rPr>
            </w:pPr>
            <w:r w:rsidRPr="00AF2C78">
              <w:rPr>
                <w:b/>
              </w:rPr>
              <w:t>жилой дом</w:t>
            </w:r>
          </w:p>
          <w:p w:rsidR="0030252D" w:rsidRPr="00AF2C78" w:rsidRDefault="0030252D">
            <w:pPr>
              <w:rPr>
                <w:b/>
              </w:rPr>
            </w:pPr>
            <w:r w:rsidRPr="00AF2C78">
              <w:rPr>
                <w:b/>
              </w:rPr>
              <w:t>(собственность)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F2C78" w:rsidRDefault="0030252D">
            <w:pPr>
              <w:rPr>
                <w:b/>
              </w:rPr>
            </w:pPr>
            <w:r w:rsidRPr="00AF2C78">
              <w:rPr>
                <w:b/>
              </w:rPr>
              <w:t>116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F2C78" w:rsidRDefault="0030252D">
            <w:pPr>
              <w:rPr>
                <w:b/>
              </w:rPr>
            </w:pPr>
            <w:r w:rsidRPr="00AF2C78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386374" w:rsidRDefault="0030252D">
            <w:pPr>
              <w:rPr>
                <w:b/>
              </w:rPr>
            </w:pPr>
            <w:r>
              <w:t>а</w:t>
            </w:r>
            <w:r w:rsidRPr="00386374">
              <w:rPr>
                <w:b/>
              </w:rPr>
              <w:t>/м ВАЗ 21102</w:t>
            </w:r>
          </w:p>
          <w:p w:rsidR="0030252D" w:rsidRDefault="0030252D">
            <w:r w:rsidRPr="00386374">
              <w:rPr>
                <w:b/>
              </w:rPr>
              <w:t>(</w:t>
            </w:r>
            <w:r>
              <w:rPr>
                <w:b/>
              </w:rPr>
              <w:t>индивидуальная)</w:t>
            </w:r>
          </w:p>
        </w:tc>
      </w:tr>
      <w:tr w:rsidR="0030252D" w:rsidTr="000051F9">
        <w:trPr>
          <w:gridBefore w:val="1"/>
          <w:wBefore w:w="6" w:type="dxa"/>
          <w:trHeight w:val="597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F2C78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F2C78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F2C78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F2C78" w:rsidRDefault="0030252D">
            <w:pPr>
              <w:rPr>
                <w:b/>
              </w:rPr>
            </w:pPr>
            <w:r w:rsidRPr="00AF2C78">
              <w:rPr>
                <w:b/>
              </w:rPr>
              <w:t>гараж</w:t>
            </w:r>
          </w:p>
          <w:p w:rsidR="0030252D" w:rsidRPr="00AF2C78" w:rsidRDefault="0030252D">
            <w:pPr>
              <w:rPr>
                <w:b/>
              </w:rPr>
            </w:pPr>
            <w:r w:rsidRPr="00AF2C78">
              <w:rPr>
                <w:b/>
              </w:rPr>
              <w:t>(собственность)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F2C78" w:rsidRDefault="0030252D">
            <w:pPr>
              <w:rPr>
                <w:b/>
              </w:rPr>
            </w:pPr>
            <w:r w:rsidRPr="00AF2C78">
              <w:rPr>
                <w:b/>
              </w:rPr>
              <w:t>30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F2C78" w:rsidRDefault="0030252D">
            <w:pPr>
              <w:rPr>
                <w:b/>
              </w:rPr>
            </w:pPr>
            <w:r w:rsidRPr="00AF2C78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597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F2C78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F2C78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F2C78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F2C78" w:rsidRDefault="0030252D">
            <w:pPr>
              <w:rPr>
                <w:b/>
              </w:rPr>
            </w:pPr>
            <w:r w:rsidRPr="00AF2C78">
              <w:rPr>
                <w:b/>
              </w:rPr>
              <w:t>земельный участок под индивидуальное строительство</w:t>
            </w:r>
          </w:p>
          <w:p w:rsidR="0030252D" w:rsidRPr="00AF2C78" w:rsidRDefault="0030252D">
            <w:pPr>
              <w:rPr>
                <w:b/>
              </w:rPr>
            </w:pPr>
            <w:r w:rsidRPr="00AF2C78">
              <w:rPr>
                <w:b/>
              </w:rPr>
              <w:t>(</w:t>
            </w:r>
            <w:r>
              <w:rPr>
                <w:b/>
              </w:rPr>
              <w:t xml:space="preserve">долевая </w:t>
            </w:r>
            <w:r w:rsidRPr="00AF2C78">
              <w:rPr>
                <w:b/>
              </w:rPr>
              <w:t>собственность</w:t>
            </w:r>
            <w:r>
              <w:rPr>
                <w:b/>
              </w:rPr>
              <w:t xml:space="preserve"> 1/2</w:t>
            </w:r>
            <w:r w:rsidRPr="00AF2C78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345 – общая</w:t>
            </w:r>
          </w:p>
          <w:p w:rsidR="0030252D" w:rsidRPr="00AF2C78" w:rsidRDefault="0030252D">
            <w:pPr>
              <w:rPr>
                <w:b/>
              </w:rPr>
            </w:pPr>
            <w:r>
              <w:rPr>
                <w:b/>
              </w:rPr>
              <w:t>172,5 – доля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AF2C78">
              <w:rPr>
                <w:b/>
              </w:rPr>
              <w:t>Россия</w:t>
            </w:r>
          </w:p>
          <w:p w:rsidR="0030252D" w:rsidRDefault="0030252D">
            <w:pPr>
              <w:rPr>
                <w:b/>
              </w:rPr>
            </w:pPr>
          </w:p>
          <w:p w:rsidR="0030252D" w:rsidRPr="00AF2C78" w:rsidRDefault="0030252D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330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65B63" w:rsidRDefault="0030252D">
            <w:pPr>
              <w:rPr>
                <w:b/>
              </w:rPr>
            </w:pPr>
            <w:r w:rsidRPr="00265B63">
              <w:rPr>
                <w:b/>
              </w:rPr>
              <w:t>Литвинов М. Н.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65B63" w:rsidRDefault="0030252D">
            <w:pPr>
              <w:rPr>
                <w:b/>
              </w:rPr>
            </w:pPr>
            <w:r w:rsidRPr="00265B63">
              <w:rPr>
                <w:b/>
              </w:rPr>
              <w:t>Начальник Управления Минюста России по Челябинской области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65B63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925</w:t>
            </w:r>
            <w:r w:rsidRPr="00265B63">
              <w:rPr>
                <w:b/>
              </w:rPr>
              <w:t> </w:t>
            </w:r>
            <w:r>
              <w:rPr>
                <w:b/>
              </w:rPr>
              <w:t>04</w:t>
            </w:r>
            <w:r w:rsidRPr="00265B63">
              <w:rPr>
                <w:b/>
              </w:rPr>
              <w:t>0,</w:t>
            </w:r>
            <w:r>
              <w:rPr>
                <w:b/>
              </w:rPr>
              <w:t>05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265B63" w:rsidRDefault="0030252D">
            <w:pPr>
              <w:rPr>
                <w:b/>
              </w:rPr>
            </w:pPr>
            <w:r w:rsidRPr="00265B63">
              <w:rPr>
                <w:b/>
              </w:rPr>
              <w:t>квартира</w:t>
            </w:r>
          </w:p>
          <w:p w:rsidR="0030252D" w:rsidRPr="00265B63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265B63" w:rsidRDefault="0030252D">
            <w:pPr>
              <w:rPr>
                <w:b/>
              </w:rPr>
            </w:pPr>
            <w:r w:rsidRPr="00265B63">
              <w:rPr>
                <w:b/>
              </w:rPr>
              <w:t>88,3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265B63" w:rsidRDefault="0030252D">
            <w:pPr>
              <w:rPr>
                <w:b/>
              </w:rPr>
            </w:pPr>
            <w:r w:rsidRPr="00265B63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65B63" w:rsidRDefault="0030252D">
            <w:pPr>
              <w:rPr>
                <w:b/>
              </w:rPr>
            </w:pPr>
            <w:r w:rsidRPr="00265B63">
              <w:rPr>
                <w:b/>
              </w:rPr>
              <w:t xml:space="preserve">а/м </w:t>
            </w:r>
            <w:r w:rsidRPr="00265B63">
              <w:rPr>
                <w:b/>
                <w:bCs/>
              </w:rPr>
              <w:t>Мицубиси Паджеро Спорт</w:t>
            </w:r>
          </w:p>
          <w:p w:rsidR="0030252D" w:rsidRPr="00265B63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  <w:r w:rsidRPr="00265B63">
              <w:rPr>
                <w:b/>
              </w:rPr>
              <w:t>)</w:t>
            </w:r>
          </w:p>
          <w:p w:rsidR="0030252D" w:rsidRPr="00265B63" w:rsidRDefault="0030252D">
            <w:pPr>
              <w:rPr>
                <w:b/>
              </w:rPr>
            </w:pPr>
          </w:p>
          <w:p w:rsidR="0030252D" w:rsidRPr="00265B63" w:rsidRDefault="0030252D">
            <w:pPr>
              <w:rPr>
                <w:b/>
              </w:rPr>
            </w:pPr>
            <w:r w:rsidRPr="00265B63">
              <w:rPr>
                <w:b/>
              </w:rPr>
              <w:t xml:space="preserve">Мотоцикл </w:t>
            </w:r>
            <w:r>
              <w:rPr>
                <w:b/>
              </w:rPr>
              <w:t>В</w:t>
            </w:r>
            <w:r w:rsidRPr="00265B63">
              <w:rPr>
                <w:b/>
              </w:rPr>
              <w:t>осход</w:t>
            </w:r>
          </w:p>
          <w:p w:rsidR="0030252D" w:rsidRPr="00265B63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</w:tr>
      <w:tr w:rsidR="0030252D" w:rsidTr="000051F9">
        <w:trPr>
          <w:gridBefore w:val="1"/>
          <w:wBefore w:w="6" w:type="dxa"/>
          <w:trHeight w:val="330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65B63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65B63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65B63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265B63" w:rsidRDefault="0030252D">
            <w:pPr>
              <w:rPr>
                <w:b/>
              </w:rPr>
            </w:pPr>
            <w:r w:rsidRPr="00265B63">
              <w:rPr>
                <w:b/>
              </w:rPr>
              <w:t>садовый дом</w:t>
            </w:r>
          </w:p>
          <w:p w:rsidR="0030252D" w:rsidRPr="00265B63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265B63" w:rsidRDefault="0030252D">
            <w:pPr>
              <w:rPr>
                <w:b/>
              </w:rPr>
            </w:pPr>
            <w:r w:rsidRPr="00265B63">
              <w:rPr>
                <w:b/>
              </w:rPr>
              <w:t>76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265B63" w:rsidRDefault="0030252D">
            <w:pPr>
              <w:rPr>
                <w:b/>
              </w:rPr>
            </w:pPr>
            <w:r w:rsidRPr="00265B63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65B63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330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65B63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65B63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65B63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265B63" w:rsidRDefault="0030252D">
            <w:pPr>
              <w:rPr>
                <w:b/>
              </w:rPr>
            </w:pPr>
            <w:r w:rsidRPr="00265B63">
              <w:rPr>
                <w:b/>
              </w:rPr>
              <w:t>гараж</w:t>
            </w:r>
          </w:p>
          <w:p w:rsidR="0030252D" w:rsidRPr="00265B63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265B63" w:rsidRDefault="0030252D">
            <w:pPr>
              <w:rPr>
                <w:b/>
              </w:rPr>
            </w:pPr>
            <w:r w:rsidRPr="00265B63">
              <w:rPr>
                <w:b/>
              </w:rPr>
              <w:t>18,1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265B63" w:rsidRDefault="0030252D">
            <w:pPr>
              <w:rPr>
                <w:b/>
              </w:rPr>
            </w:pPr>
            <w:r w:rsidRPr="00265B63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65B63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330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65B63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65B63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65B63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265B63" w:rsidRDefault="0030252D">
            <w:pPr>
              <w:rPr>
                <w:b/>
              </w:rPr>
            </w:pPr>
            <w:r w:rsidRPr="00265B63">
              <w:rPr>
                <w:b/>
              </w:rPr>
              <w:t>дачный земельный участок</w:t>
            </w:r>
          </w:p>
          <w:p w:rsidR="0030252D" w:rsidRPr="00265B63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265B63" w:rsidRDefault="0030252D">
            <w:pPr>
              <w:rPr>
                <w:b/>
              </w:rPr>
            </w:pPr>
            <w:r w:rsidRPr="00265B63">
              <w:rPr>
                <w:b/>
              </w:rPr>
              <w:t>805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265B63" w:rsidRDefault="0030252D">
            <w:pPr>
              <w:rPr>
                <w:b/>
              </w:rPr>
            </w:pPr>
            <w:r w:rsidRPr="00265B63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65B63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330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65B63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65B63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65B63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65B63" w:rsidRDefault="0030252D" w:rsidP="00265B63">
            <w:pPr>
              <w:rPr>
                <w:b/>
              </w:rPr>
            </w:pPr>
            <w:r w:rsidRPr="00265B63">
              <w:rPr>
                <w:b/>
              </w:rPr>
              <w:t>земельный участок</w:t>
            </w:r>
            <w:r>
              <w:rPr>
                <w:b/>
              </w:rPr>
              <w:t xml:space="preserve"> ИЖС</w:t>
            </w:r>
          </w:p>
          <w:p w:rsidR="0030252D" w:rsidRPr="00265B63" w:rsidRDefault="0030252D" w:rsidP="00265B63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  <w:p w:rsidR="0030252D" w:rsidRPr="00265B63" w:rsidRDefault="0030252D">
            <w:pPr>
              <w:rPr>
                <w:b/>
              </w:rPr>
            </w:pPr>
            <w:r>
              <w:rPr>
                <w:b/>
              </w:rPr>
              <w:t>1500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  <w:p w:rsidR="0030252D" w:rsidRPr="00265B63" w:rsidRDefault="0030252D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65B63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386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65B63" w:rsidRDefault="0030252D">
            <w:pPr>
              <w:rPr>
                <w:b/>
              </w:rPr>
            </w:pPr>
            <w:r w:rsidRPr="00265B63">
              <w:rPr>
                <w:b/>
              </w:rPr>
              <w:t>Супруга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265B63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65B63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554</w:t>
            </w:r>
            <w:r w:rsidRPr="00265B63">
              <w:rPr>
                <w:b/>
              </w:rPr>
              <w:t> </w:t>
            </w:r>
            <w:r>
              <w:rPr>
                <w:b/>
              </w:rPr>
              <w:t>039</w:t>
            </w:r>
            <w:r w:rsidRPr="00265B63">
              <w:rPr>
                <w:b/>
              </w:rPr>
              <w:t>,</w:t>
            </w:r>
            <w:r>
              <w:rPr>
                <w:b/>
              </w:rPr>
              <w:t>95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03205" w:rsidRDefault="0030252D">
            <w:pPr>
              <w:rPr>
                <w:b/>
              </w:rPr>
            </w:pPr>
            <w:r w:rsidRPr="00903205">
              <w:rPr>
                <w:b/>
              </w:rPr>
              <w:t>квартира</w:t>
            </w:r>
          </w:p>
          <w:p w:rsidR="0030252D" w:rsidRPr="008B54DD" w:rsidRDefault="0030252D">
            <w:r w:rsidRPr="00903205">
              <w:rPr>
                <w:b/>
              </w:rPr>
              <w:t>(</w:t>
            </w:r>
            <w:r>
              <w:rPr>
                <w:b/>
              </w:rPr>
              <w:t>пользование</w:t>
            </w:r>
            <w:r w:rsidRPr="00903205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03205" w:rsidRDefault="0030252D">
            <w:pPr>
              <w:rPr>
                <w:b/>
              </w:rPr>
            </w:pPr>
            <w:r w:rsidRPr="00903205">
              <w:rPr>
                <w:b/>
              </w:rPr>
              <w:t>88,3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03205" w:rsidRDefault="0030252D">
            <w:pPr>
              <w:rPr>
                <w:b/>
              </w:rPr>
            </w:pPr>
            <w:r w:rsidRPr="00903205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265B63" w:rsidRDefault="0030252D">
            <w:pPr>
              <w:rPr>
                <w:b/>
              </w:rPr>
            </w:pPr>
            <w:r w:rsidRPr="00265B63">
              <w:rPr>
                <w:b/>
              </w:rPr>
              <w:t>-</w:t>
            </w:r>
          </w:p>
        </w:tc>
      </w:tr>
      <w:tr w:rsidR="0030252D" w:rsidTr="000051F9">
        <w:trPr>
          <w:gridBefore w:val="1"/>
          <w:wBefore w:w="6" w:type="dxa"/>
          <w:trHeight w:val="386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03205" w:rsidRDefault="0030252D">
            <w:pPr>
              <w:rPr>
                <w:b/>
              </w:rPr>
            </w:pPr>
            <w:r w:rsidRPr="00903205">
              <w:rPr>
                <w:b/>
              </w:rPr>
              <w:t>Сударенко Ю.А.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03205" w:rsidRDefault="0030252D">
            <w:pPr>
              <w:rPr>
                <w:b/>
              </w:rPr>
            </w:pPr>
            <w:r w:rsidRPr="00903205">
              <w:rPr>
                <w:b/>
              </w:rPr>
              <w:t>Заместитель начальника Управления Минюста России по Челябинской области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03205" w:rsidRDefault="0030252D">
            <w:pPr>
              <w:jc w:val="center"/>
              <w:rPr>
                <w:b/>
              </w:rPr>
            </w:pPr>
            <w:r w:rsidRPr="00903205">
              <w:rPr>
                <w:b/>
              </w:rPr>
              <w:t>53</w:t>
            </w:r>
            <w:r>
              <w:rPr>
                <w:b/>
              </w:rPr>
              <w:t>4</w:t>
            </w:r>
            <w:r w:rsidRPr="00903205">
              <w:rPr>
                <w:b/>
              </w:rPr>
              <w:t> </w:t>
            </w:r>
            <w:r>
              <w:rPr>
                <w:b/>
              </w:rPr>
              <w:t>310</w:t>
            </w:r>
            <w:r w:rsidRPr="00903205">
              <w:rPr>
                <w:b/>
              </w:rPr>
              <w:t>,</w:t>
            </w:r>
            <w:r>
              <w:rPr>
                <w:b/>
              </w:rPr>
              <w:t>57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03205" w:rsidRDefault="0030252D">
            <w:pPr>
              <w:rPr>
                <w:b/>
              </w:rPr>
            </w:pPr>
            <w:r w:rsidRPr="00903205">
              <w:rPr>
                <w:b/>
              </w:rPr>
              <w:t>квартира</w:t>
            </w:r>
          </w:p>
          <w:p w:rsidR="0030252D" w:rsidRPr="00903205" w:rsidRDefault="0030252D">
            <w:pPr>
              <w:rPr>
                <w:b/>
              </w:rPr>
            </w:pPr>
            <w:r w:rsidRPr="00903205">
              <w:rPr>
                <w:b/>
              </w:rPr>
              <w:t>(общая собственность)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03205" w:rsidRDefault="0030252D">
            <w:pPr>
              <w:rPr>
                <w:b/>
              </w:rPr>
            </w:pPr>
            <w:r w:rsidRPr="00903205">
              <w:rPr>
                <w:b/>
              </w:rPr>
              <w:t>182,3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03205" w:rsidRDefault="0030252D">
            <w:pPr>
              <w:rPr>
                <w:b/>
              </w:rPr>
            </w:pPr>
            <w:r w:rsidRPr="00903205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903205">
              <w:rPr>
                <w:b/>
              </w:rPr>
              <w:t>а/м Киа Спортэйдж</w:t>
            </w:r>
          </w:p>
          <w:p w:rsidR="0030252D" w:rsidRPr="00903205" w:rsidRDefault="0030252D">
            <w:pPr>
              <w:rPr>
                <w:b/>
              </w:rPr>
            </w:pPr>
            <w:r>
              <w:rPr>
                <w:b/>
              </w:rPr>
              <w:t>(совместная)</w:t>
            </w:r>
          </w:p>
        </w:tc>
      </w:tr>
      <w:tr w:rsidR="0030252D" w:rsidTr="000051F9">
        <w:trPr>
          <w:gridBefore w:val="1"/>
          <w:wBefore w:w="6" w:type="dxa"/>
          <w:trHeight w:val="386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03205" w:rsidRDefault="0030252D">
            <w:pPr>
              <w:rPr>
                <w:b/>
              </w:rPr>
            </w:pPr>
            <w:r w:rsidRPr="00903205">
              <w:rPr>
                <w:b/>
              </w:rPr>
              <w:t>Супруг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903205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03205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741</w:t>
            </w:r>
            <w:r w:rsidRPr="00903205">
              <w:rPr>
                <w:b/>
              </w:rPr>
              <w:t> </w:t>
            </w:r>
            <w:r>
              <w:rPr>
                <w:b/>
              </w:rPr>
              <w:t>689</w:t>
            </w:r>
            <w:r w:rsidRPr="00903205">
              <w:rPr>
                <w:b/>
              </w:rPr>
              <w:t>,</w:t>
            </w:r>
            <w:r>
              <w:rPr>
                <w:b/>
              </w:rPr>
              <w:t>54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03205" w:rsidRDefault="0030252D" w:rsidP="00AA2D89">
            <w:pPr>
              <w:rPr>
                <w:b/>
              </w:rPr>
            </w:pPr>
            <w:r w:rsidRPr="00903205">
              <w:rPr>
                <w:b/>
              </w:rPr>
              <w:t>квартира</w:t>
            </w:r>
          </w:p>
          <w:p w:rsidR="0030252D" w:rsidRPr="00903205" w:rsidRDefault="0030252D" w:rsidP="00AA2D89">
            <w:pPr>
              <w:rPr>
                <w:b/>
              </w:rPr>
            </w:pPr>
            <w:r w:rsidRPr="00903205">
              <w:rPr>
                <w:b/>
              </w:rPr>
              <w:t>(общая собственность)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03205" w:rsidRDefault="0030252D" w:rsidP="00AA2D89">
            <w:pPr>
              <w:rPr>
                <w:b/>
              </w:rPr>
            </w:pPr>
            <w:r w:rsidRPr="00903205">
              <w:rPr>
                <w:b/>
              </w:rPr>
              <w:t>182,3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03205" w:rsidRDefault="0030252D" w:rsidP="00AA2D89">
            <w:pPr>
              <w:rPr>
                <w:b/>
              </w:rPr>
            </w:pPr>
            <w:r w:rsidRPr="00903205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903205">
              <w:rPr>
                <w:b/>
              </w:rPr>
              <w:t>а/м Киа Спортэйдж</w:t>
            </w:r>
          </w:p>
          <w:p w:rsidR="0030252D" w:rsidRPr="00903205" w:rsidRDefault="0030252D">
            <w:pPr>
              <w:rPr>
                <w:b/>
              </w:rPr>
            </w:pPr>
            <w:r>
              <w:rPr>
                <w:b/>
              </w:rPr>
              <w:t>(совместная)</w:t>
            </w:r>
          </w:p>
        </w:tc>
      </w:tr>
      <w:tr w:rsidR="0030252D" w:rsidTr="000051F9">
        <w:trPr>
          <w:gridBefore w:val="1"/>
          <w:wBefore w:w="6" w:type="dxa"/>
          <w:trHeight w:val="386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03205" w:rsidRDefault="0030252D">
            <w:pPr>
              <w:rPr>
                <w:b/>
              </w:rPr>
            </w:pPr>
            <w:r w:rsidRPr="00903205">
              <w:rPr>
                <w:b/>
              </w:rPr>
              <w:t>Сын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903205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03205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03205" w:rsidRDefault="0030252D" w:rsidP="005405E2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03205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03205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03205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386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03205" w:rsidRDefault="0030252D">
            <w:pPr>
              <w:rPr>
                <w:b/>
              </w:rPr>
            </w:pPr>
            <w:r w:rsidRPr="00903205">
              <w:rPr>
                <w:b/>
              </w:rPr>
              <w:t>Дочь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903205" w:rsidRDefault="0030252D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03205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03205" w:rsidRDefault="0030252D" w:rsidP="005405E2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03205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03205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903205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386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B2DC9" w:rsidRDefault="0030252D">
            <w:pPr>
              <w:rPr>
                <w:b/>
              </w:rPr>
            </w:pPr>
            <w:r w:rsidRPr="000B2DC9">
              <w:rPr>
                <w:b/>
              </w:rPr>
              <w:t>Костылева И.С.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056729" w:rsidRDefault="0030252D" w:rsidP="00D81D0A">
            <w:pPr>
              <w:rPr>
                <w:b/>
              </w:rPr>
            </w:pPr>
            <w:r w:rsidRPr="00056729">
              <w:rPr>
                <w:b/>
              </w:rPr>
              <w:t>Заместитель начальника Управления Минюста России по Челябинской области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56729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420 651,66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56729" w:rsidRDefault="0030252D" w:rsidP="000F3D85">
            <w:pPr>
              <w:rPr>
                <w:b/>
              </w:rPr>
            </w:pPr>
            <w:r w:rsidRPr="00056729">
              <w:rPr>
                <w:b/>
              </w:rPr>
              <w:t>квартира</w:t>
            </w:r>
          </w:p>
          <w:p w:rsidR="0030252D" w:rsidRDefault="0030252D" w:rsidP="000F3D85">
            <w:r w:rsidRPr="00056729">
              <w:rPr>
                <w:b/>
              </w:rPr>
              <w:t>(собственность долевая, 1/</w:t>
            </w:r>
            <w:r>
              <w:rPr>
                <w:b/>
              </w:rPr>
              <w:t>3</w:t>
            </w:r>
            <w:r w:rsidRPr="00056729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65,2 – общая</w:t>
            </w:r>
          </w:p>
          <w:p w:rsidR="0030252D" w:rsidRPr="00056729" w:rsidRDefault="0030252D">
            <w:pPr>
              <w:rPr>
                <w:b/>
              </w:rPr>
            </w:pPr>
            <w:r>
              <w:rPr>
                <w:b/>
              </w:rPr>
              <w:t>21,7 – доля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56729" w:rsidRDefault="0030252D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56729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386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B2DC9" w:rsidRDefault="0030252D">
            <w:pPr>
              <w:rPr>
                <w:b/>
              </w:rPr>
            </w:pPr>
            <w:r>
              <w:rPr>
                <w:b/>
              </w:rPr>
              <w:t>Сын</w:t>
            </w:r>
          </w:p>
        </w:tc>
        <w:tc>
          <w:tcPr>
            <w:tcW w:w="3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56729" w:rsidRDefault="0030252D" w:rsidP="00D81D0A">
            <w:pPr>
              <w:rPr>
                <w:b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324 688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56729" w:rsidRDefault="0030252D" w:rsidP="00056729">
            <w:pPr>
              <w:rPr>
                <w:b/>
              </w:rPr>
            </w:pPr>
            <w:r w:rsidRPr="00056729">
              <w:rPr>
                <w:b/>
              </w:rPr>
              <w:t>квартира</w:t>
            </w:r>
          </w:p>
          <w:p w:rsidR="0030252D" w:rsidRPr="00056729" w:rsidRDefault="0030252D" w:rsidP="00056729">
            <w:pPr>
              <w:rPr>
                <w:b/>
              </w:rPr>
            </w:pPr>
            <w:r w:rsidRPr="00056729">
              <w:rPr>
                <w:b/>
              </w:rPr>
              <w:t>(собственность долевая, 1/</w:t>
            </w:r>
            <w:r>
              <w:rPr>
                <w:b/>
              </w:rPr>
              <w:t>3</w:t>
            </w:r>
            <w:r w:rsidRPr="00056729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056729">
            <w:pPr>
              <w:rPr>
                <w:b/>
              </w:rPr>
            </w:pPr>
            <w:r>
              <w:rPr>
                <w:b/>
              </w:rPr>
              <w:t>65,2 – общая</w:t>
            </w:r>
          </w:p>
          <w:p w:rsidR="0030252D" w:rsidRDefault="0030252D" w:rsidP="00056729">
            <w:pPr>
              <w:rPr>
                <w:b/>
              </w:rPr>
            </w:pPr>
            <w:r>
              <w:rPr>
                <w:b/>
              </w:rPr>
              <w:t>21,7 – доля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56729" w:rsidRDefault="0030252D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56729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480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A66067" w:rsidRDefault="0030252D">
            <w:pPr>
              <w:rPr>
                <w:b/>
              </w:rPr>
            </w:pPr>
            <w:r w:rsidRPr="00A66067">
              <w:rPr>
                <w:b/>
              </w:rPr>
              <w:t>Алаудинов А.А.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A66067" w:rsidRDefault="0030252D">
            <w:pPr>
              <w:rPr>
                <w:b/>
              </w:rPr>
            </w:pPr>
            <w:r w:rsidRPr="00A66067">
              <w:rPr>
                <w:b/>
              </w:rPr>
              <w:t>Начальник Управления Минюста России по Чеченской республике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A66067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613</w:t>
            </w:r>
            <w:r w:rsidRPr="00A66067">
              <w:rPr>
                <w:b/>
              </w:rPr>
              <w:t xml:space="preserve"> 2</w:t>
            </w:r>
            <w:r>
              <w:rPr>
                <w:b/>
              </w:rPr>
              <w:t>34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66067" w:rsidRDefault="0030252D" w:rsidP="00F97A52">
            <w:pPr>
              <w:rPr>
                <w:b/>
              </w:rPr>
            </w:pPr>
            <w:r>
              <w:rPr>
                <w:b/>
              </w:rPr>
              <w:t>жилой дом 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139,7</w:t>
            </w:r>
          </w:p>
          <w:p w:rsidR="0030252D" w:rsidRPr="00A66067" w:rsidRDefault="0030252D">
            <w:pPr>
              <w:rPr>
                <w:b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  <w:p w:rsidR="0030252D" w:rsidRPr="00A66067" w:rsidRDefault="0030252D">
            <w:pPr>
              <w:rPr>
                <w:b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A66067">
              <w:rPr>
                <w:b/>
              </w:rPr>
              <w:t>прицеп МЗСА</w:t>
            </w:r>
            <w:r>
              <w:rPr>
                <w:b/>
              </w:rPr>
              <w:t xml:space="preserve"> 817708</w:t>
            </w:r>
          </w:p>
          <w:p w:rsidR="0030252D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  <w:p w:rsidR="0030252D" w:rsidRDefault="0030252D">
            <w:pPr>
              <w:rPr>
                <w:b/>
              </w:rPr>
            </w:pPr>
            <w:r>
              <w:rPr>
                <w:b/>
              </w:rPr>
              <w:t>прицеп МЗСА 8177213</w:t>
            </w:r>
          </w:p>
          <w:p w:rsidR="0030252D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  <w:p w:rsidR="0030252D" w:rsidRPr="0021698F" w:rsidRDefault="0030252D">
            <w:pPr>
              <w:rPr>
                <w:b/>
              </w:rPr>
            </w:pPr>
            <w:r>
              <w:rPr>
                <w:b/>
              </w:rPr>
              <w:t xml:space="preserve">гидроцикл </w:t>
            </w:r>
            <w:r>
              <w:rPr>
                <w:b/>
                <w:lang w:val="en-US"/>
              </w:rPr>
              <w:t>SEA</w:t>
            </w:r>
            <w:r w:rsidRPr="00187660">
              <w:rPr>
                <w:b/>
              </w:rPr>
              <w:t xml:space="preserve"> –</w:t>
            </w:r>
            <w:r>
              <w:rPr>
                <w:b/>
                <w:lang w:val="en-US"/>
              </w:rPr>
              <w:t>DOORxRx</w:t>
            </w:r>
            <w:r w:rsidRPr="00187660">
              <w:rPr>
                <w:b/>
              </w:rPr>
              <w:t>255</w:t>
            </w:r>
          </w:p>
          <w:p w:rsidR="0030252D" w:rsidRPr="00187660" w:rsidRDefault="0030252D">
            <w:pPr>
              <w:rPr>
                <w:b/>
              </w:rPr>
            </w:pPr>
            <w:r w:rsidRPr="0021698F">
              <w:rPr>
                <w:b/>
              </w:rPr>
              <w:t>(</w:t>
            </w:r>
            <w:r>
              <w:rPr>
                <w:b/>
              </w:rPr>
              <w:t>индивидуальная)</w:t>
            </w:r>
          </w:p>
        </w:tc>
      </w:tr>
      <w:tr w:rsidR="0030252D" w:rsidTr="000051F9">
        <w:trPr>
          <w:gridBefore w:val="1"/>
          <w:wBefore w:w="6" w:type="dxa"/>
          <w:trHeight w:val="1995"/>
        </w:trPr>
        <w:tc>
          <w:tcPr>
            <w:tcW w:w="2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66067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52D" w:rsidRPr="00A66067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F97A52">
            <w:pPr>
              <w:rPr>
                <w:b/>
              </w:rPr>
            </w:pPr>
            <w:r>
              <w:rPr>
                <w:b/>
              </w:rPr>
              <w:t>жилой дом 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F97A52">
            <w:pPr>
              <w:rPr>
                <w:b/>
              </w:rPr>
            </w:pPr>
            <w:r>
              <w:rPr>
                <w:b/>
              </w:rPr>
              <w:t>96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F97A52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66067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330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A66067" w:rsidRDefault="0030252D">
            <w:pPr>
              <w:rPr>
                <w:b/>
              </w:rPr>
            </w:pPr>
            <w:r w:rsidRPr="00A66067">
              <w:rPr>
                <w:b/>
              </w:rPr>
              <w:t>Супруга</w:t>
            </w: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A66067" w:rsidRDefault="0030252D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A66067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2680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66067" w:rsidRDefault="0030252D" w:rsidP="00187660">
            <w:pPr>
              <w:rPr>
                <w:b/>
              </w:rPr>
            </w:pPr>
            <w:r>
              <w:rPr>
                <w:b/>
              </w:rPr>
              <w:t>жилой дом 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187660">
            <w:pPr>
              <w:rPr>
                <w:b/>
              </w:rPr>
            </w:pPr>
            <w:r>
              <w:rPr>
                <w:b/>
              </w:rPr>
              <w:t>139,7</w:t>
            </w:r>
          </w:p>
          <w:p w:rsidR="0030252D" w:rsidRPr="00A66067" w:rsidRDefault="0030252D" w:rsidP="00187660">
            <w:pPr>
              <w:rPr>
                <w:b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187660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  <w:p w:rsidR="0030252D" w:rsidRPr="00A66067" w:rsidRDefault="0030252D" w:rsidP="00187660">
            <w:pPr>
              <w:rPr>
                <w:b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A66067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495"/>
        </w:trPr>
        <w:tc>
          <w:tcPr>
            <w:tcW w:w="2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66067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A66067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187660">
            <w:pPr>
              <w:rPr>
                <w:b/>
              </w:rPr>
            </w:pPr>
            <w:r>
              <w:rPr>
                <w:b/>
              </w:rPr>
              <w:t>жилой дом 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187660">
            <w:pPr>
              <w:rPr>
                <w:b/>
              </w:rPr>
            </w:pPr>
            <w:r>
              <w:rPr>
                <w:b/>
              </w:rPr>
              <w:t>96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187660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525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A66067" w:rsidRDefault="0030252D">
            <w:pPr>
              <w:rPr>
                <w:b/>
              </w:rPr>
            </w:pPr>
            <w:r w:rsidRPr="00A66067">
              <w:rPr>
                <w:b/>
              </w:rPr>
              <w:t>Сын</w:t>
            </w: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A66067" w:rsidRDefault="0030252D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A66067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66067" w:rsidRDefault="0030252D" w:rsidP="00FF04F6">
            <w:pPr>
              <w:rPr>
                <w:b/>
              </w:rPr>
            </w:pPr>
            <w:r>
              <w:rPr>
                <w:b/>
              </w:rPr>
              <w:t>жилой дом 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FF04F6">
            <w:pPr>
              <w:rPr>
                <w:b/>
              </w:rPr>
            </w:pPr>
            <w:r>
              <w:rPr>
                <w:b/>
              </w:rPr>
              <w:t>139,7</w:t>
            </w:r>
          </w:p>
          <w:p w:rsidR="0030252D" w:rsidRPr="00A66067" w:rsidRDefault="0030252D" w:rsidP="00FF04F6">
            <w:pPr>
              <w:rPr>
                <w:b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FF04F6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  <w:p w:rsidR="0030252D" w:rsidRPr="00A66067" w:rsidRDefault="0030252D" w:rsidP="00FF04F6">
            <w:pPr>
              <w:rPr>
                <w:b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A66067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570"/>
        </w:trPr>
        <w:tc>
          <w:tcPr>
            <w:tcW w:w="2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66067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A66067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FF04F6">
            <w:pPr>
              <w:rPr>
                <w:b/>
              </w:rPr>
            </w:pPr>
            <w:r>
              <w:rPr>
                <w:b/>
              </w:rPr>
              <w:t>жилой дом 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FF04F6">
            <w:pPr>
              <w:rPr>
                <w:b/>
              </w:rPr>
            </w:pPr>
            <w:r>
              <w:rPr>
                <w:b/>
              </w:rPr>
              <w:t>96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FF04F6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450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A66067" w:rsidRDefault="0030252D">
            <w:pPr>
              <w:rPr>
                <w:b/>
              </w:rPr>
            </w:pPr>
            <w:r w:rsidRPr="00A66067">
              <w:rPr>
                <w:b/>
              </w:rPr>
              <w:t>Дочь</w:t>
            </w: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A66067" w:rsidRDefault="0030252D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A66067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66067" w:rsidRDefault="0030252D" w:rsidP="00FF04F6">
            <w:pPr>
              <w:rPr>
                <w:b/>
              </w:rPr>
            </w:pPr>
            <w:r>
              <w:rPr>
                <w:b/>
              </w:rPr>
              <w:t>жилой дом 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FF04F6">
            <w:pPr>
              <w:rPr>
                <w:b/>
              </w:rPr>
            </w:pPr>
            <w:r>
              <w:rPr>
                <w:b/>
              </w:rPr>
              <w:t>139,7</w:t>
            </w:r>
          </w:p>
          <w:p w:rsidR="0030252D" w:rsidRPr="00A66067" w:rsidRDefault="0030252D" w:rsidP="00FF04F6">
            <w:pPr>
              <w:rPr>
                <w:b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FF04F6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  <w:p w:rsidR="0030252D" w:rsidRPr="00A66067" w:rsidRDefault="0030252D" w:rsidP="00FF04F6">
            <w:pPr>
              <w:rPr>
                <w:b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A66067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645"/>
        </w:trPr>
        <w:tc>
          <w:tcPr>
            <w:tcW w:w="2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66067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A66067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FF04F6">
            <w:pPr>
              <w:rPr>
                <w:b/>
              </w:rPr>
            </w:pPr>
            <w:r>
              <w:rPr>
                <w:b/>
              </w:rPr>
              <w:t>жилой дом 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FF04F6">
            <w:pPr>
              <w:rPr>
                <w:b/>
              </w:rPr>
            </w:pPr>
            <w:r>
              <w:rPr>
                <w:b/>
              </w:rPr>
              <w:t>96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FF04F6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420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A66067" w:rsidRDefault="0030252D">
            <w:pPr>
              <w:rPr>
                <w:b/>
              </w:rPr>
            </w:pPr>
            <w:r>
              <w:rPr>
                <w:b/>
              </w:rPr>
              <w:t>Дочь</w:t>
            </w:r>
          </w:p>
        </w:tc>
        <w:tc>
          <w:tcPr>
            <w:tcW w:w="30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A66067" w:rsidRDefault="0030252D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A66067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66067" w:rsidRDefault="0030252D" w:rsidP="00FF04F6">
            <w:pPr>
              <w:rPr>
                <w:b/>
              </w:rPr>
            </w:pPr>
            <w:r>
              <w:rPr>
                <w:b/>
              </w:rPr>
              <w:t>жилой дом 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FF04F6">
            <w:pPr>
              <w:rPr>
                <w:b/>
              </w:rPr>
            </w:pPr>
            <w:r>
              <w:rPr>
                <w:b/>
              </w:rPr>
              <w:t>139,7</w:t>
            </w:r>
          </w:p>
          <w:p w:rsidR="0030252D" w:rsidRPr="00A66067" w:rsidRDefault="0030252D" w:rsidP="00FF04F6">
            <w:pPr>
              <w:rPr>
                <w:b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FF04F6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  <w:p w:rsidR="0030252D" w:rsidRPr="00A66067" w:rsidRDefault="0030252D" w:rsidP="00FF04F6">
            <w:pPr>
              <w:rPr>
                <w:b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675"/>
        </w:trPr>
        <w:tc>
          <w:tcPr>
            <w:tcW w:w="2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66067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FF04F6">
            <w:pPr>
              <w:rPr>
                <w:b/>
              </w:rPr>
            </w:pPr>
            <w:r>
              <w:rPr>
                <w:b/>
              </w:rPr>
              <w:t>жилой дом 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FF04F6">
            <w:pPr>
              <w:rPr>
                <w:b/>
              </w:rPr>
            </w:pPr>
            <w:r>
              <w:rPr>
                <w:b/>
              </w:rPr>
              <w:t>96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FF04F6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585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A66067" w:rsidRDefault="0030252D">
            <w:pPr>
              <w:rPr>
                <w:b/>
              </w:rPr>
            </w:pPr>
            <w:r w:rsidRPr="00A66067">
              <w:rPr>
                <w:b/>
              </w:rPr>
              <w:t>Ибрагимов С.И.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A66067" w:rsidRDefault="0030252D">
            <w:pPr>
              <w:rPr>
                <w:b/>
              </w:rPr>
            </w:pPr>
            <w:r w:rsidRPr="00A66067">
              <w:rPr>
                <w:b/>
              </w:rPr>
              <w:t xml:space="preserve">Заместитель начальника </w:t>
            </w:r>
          </w:p>
          <w:p w:rsidR="0030252D" w:rsidRPr="00A66067" w:rsidRDefault="0030252D">
            <w:pPr>
              <w:rPr>
                <w:b/>
              </w:rPr>
            </w:pPr>
            <w:r w:rsidRPr="00A66067">
              <w:rPr>
                <w:b/>
              </w:rPr>
              <w:t>Управления Минюста России по Чеченской Республике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A66067" w:rsidRDefault="0030252D">
            <w:pPr>
              <w:jc w:val="center"/>
              <w:rPr>
                <w:b/>
              </w:rPr>
            </w:pPr>
            <w:r w:rsidRPr="00A66067">
              <w:rPr>
                <w:b/>
              </w:rPr>
              <w:t>4</w:t>
            </w:r>
            <w:r>
              <w:rPr>
                <w:b/>
              </w:rPr>
              <w:t>67</w:t>
            </w:r>
            <w:r w:rsidRPr="00A66067">
              <w:rPr>
                <w:b/>
              </w:rPr>
              <w:t xml:space="preserve"> </w:t>
            </w:r>
            <w:r>
              <w:rPr>
                <w:b/>
              </w:rPr>
              <w:t>355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66067" w:rsidRDefault="0030252D">
            <w:pPr>
              <w:rPr>
                <w:b/>
              </w:rPr>
            </w:pPr>
            <w:r w:rsidRPr="00A66067">
              <w:rPr>
                <w:b/>
              </w:rPr>
              <w:t>земельный участок</w:t>
            </w:r>
          </w:p>
          <w:p w:rsidR="0030252D" w:rsidRPr="00A66067" w:rsidRDefault="0030252D">
            <w:pPr>
              <w:rPr>
                <w:b/>
              </w:rPr>
            </w:pPr>
            <w:r w:rsidRPr="00A66067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A66067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66067" w:rsidRDefault="0030252D">
            <w:pPr>
              <w:rPr>
                <w:b/>
              </w:rPr>
            </w:pPr>
            <w:r w:rsidRPr="00A66067">
              <w:rPr>
                <w:b/>
              </w:rPr>
              <w:t>800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66067" w:rsidRDefault="0030252D">
            <w:pPr>
              <w:rPr>
                <w:b/>
              </w:rPr>
            </w:pPr>
            <w:r w:rsidRPr="00A66067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A66067" w:rsidRDefault="0030252D">
            <w:pPr>
              <w:rPr>
                <w:b/>
              </w:rPr>
            </w:pPr>
            <w:r w:rsidRPr="00A66067">
              <w:rPr>
                <w:b/>
              </w:rPr>
              <w:t>а/м Тойота Королла</w:t>
            </w:r>
          </w:p>
          <w:p w:rsidR="0030252D" w:rsidRPr="00A66067" w:rsidRDefault="0030252D">
            <w:pPr>
              <w:rPr>
                <w:b/>
              </w:rPr>
            </w:pPr>
            <w:r w:rsidRPr="00A66067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A66067">
              <w:rPr>
                <w:b/>
              </w:rPr>
              <w:t>)</w:t>
            </w:r>
          </w:p>
        </w:tc>
      </w:tr>
      <w:tr w:rsidR="0030252D" w:rsidTr="000051F9">
        <w:trPr>
          <w:gridBefore w:val="1"/>
          <w:wBefore w:w="6" w:type="dxa"/>
          <w:trHeight w:val="555"/>
        </w:trPr>
        <w:tc>
          <w:tcPr>
            <w:tcW w:w="21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40585F" w:rsidRDefault="0030252D">
            <w:pPr>
              <w:rPr>
                <w:b/>
              </w:rPr>
            </w:pPr>
            <w:r w:rsidRPr="0040585F">
              <w:rPr>
                <w:b/>
              </w:rPr>
              <w:t>земельный участок</w:t>
            </w:r>
          </w:p>
          <w:p w:rsidR="0030252D" w:rsidRPr="0040585F" w:rsidRDefault="0030252D" w:rsidP="00F97A52">
            <w:pPr>
              <w:rPr>
                <w:b/>
              </w:rPr>
            </w:pPr>
            <w:r w:rsidRPr="0040585F">
              <w:rPr>
                <w:b/>
              </w:rPr>
              <w:t>(</w:t>
            </w:r>
            <w:r>
              <w:rPr>
                <w:b/>
              </w:rPr>
              <w:t>индивидуальная</w:t>
            </w:r>
            <w:r w:rsidRPr="0040585F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40585F">
              <w:rPr>
                <w:b/>
              </w:rPr>
              <w:t>1000</w:t>
            </w:r>
          </w:p>
          <w:p w:rsidR="0030252D" w:rsidRPr="0040585F" w:rsidRDefault="0030252D">
            <w:pPr>
              <w:rPr>
                <w:b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40585F">
              <w:rPr>
                <w:b/>
              </w:rPr>
              <w:t>Россия</w:t>
            </w:r>
          </w:p>
          <w:p w:rsidR="0030252D" w:rsidRPr="0040585F" w:rsidRDefault="0030252D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540"/>
        </w:trPr>
        <w:tc>
          <w:tcPr>
            <w:tcW w:w="2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0585F" w:rsidRDefault="0030252D" w:rsidP="00F97A52">
            <w:pPr>
              <w:rPr>
                <w:b/>
              </w:rPr>
            </w:pPr>
            <w:r>
              <w:rPr>
                <w:b/>
              </w:rPr>
              <w:t>земельный участок 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0585F" w:rsidRDefault="0030252D" w:rsidP="00F97A52">
            <w:pPr>
              <w:rPr>
                <w:b/>
              </w:rPr>
            </w:pPr>
            <w:r>
              <w:rPr>
                <w:b/>
              </w:rPr>
              <w:t>1000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40585F" w:rsidRDefault="0030252D" w:rsidP="00F97A52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70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34858" w:rsidRDefault="0030252D">
            <w:pPr>
              <w:rPr>
                <w:b/>
              </w:rPr>
            </w:pPr>
            <w:r w:rsidRPr="00034858">
              <w:rPr>
                <w:b/>
              </w:rPr>
              <w:t>Сержантов Д.М.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34858" w:rsidRDefault="0030252D">
            <w:pPr>
              <w:rPr>
                <w:b/>
              </w:rPr>
            </w:pPr>
            <w:r w:rsidRPr="00034858">
              <w:rPr>
                <w:b/>
              </w:rPr>
              <w:t>Начальник Управления Минюста России по Чувашской Республике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34858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899</w:t>
            </w:r>
            <w:r w:rsidRPr="00034858">
              <w:rPr>
                <w:b/>
              </w:rPr>
              <w:t> </w:t>
            </w:r>
            <w:r>
              <w:rPr>
                <w:b/>
              </w:rPr>
              <w:t>658</w:t>
            </w:r>
            <w:r w:rsidRPr="00034858">
              <w:rPr>
                <w:b/>
              </w:rPr>
              <w:t>,</w:t>
            </w:r>
            <w:r>
              <w:rPr>
                <w:b/>
              </w:rPr>
              <w:t>1</w:t>
            </w:r>
            <w:r w:rsidRPr="00034858">
              <w:rPr>
                <w:b/>
              </w:rPr>
              <w:t>2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034858" w:rsidRDefault="0030252D" w:rsidP="00AA2D89">
            <w:pPr>
              <w:rPr>
                <w:b/>
              </w:rPr>
            </w:pPr>
            <w:r w:rsidRPr="00034858">
              <w:rPr>
                <w:b/>
              </w:rPr>
              <w:t>земельный участок</w:t>
            </w:r>
          </w:p>
          <w:p w:rsidR="0030252D" w:rsidRPr="00034858" w:rsidRDefault="0030252D" w:rsidP="00AA2D89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100</w:t>
            </w:r>
            <w:r w:rsidRPr="00034858">
              <w:rPr>
                <w:b/>
              </w:rPr>
              <w:t>0</w:t>
            </w:r>
          </w:p>
          <w:p w:rsidR="0030252D" w:rsidRPr="00034858" w:rsidRDefault="0030252D">
            <w:pPr>
              <w:rPr>
                <w:b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034858">
              <w:rPr>
                <w:b/>
              </w:rPr>
              <w:t>Россия</w:t>
            </w:r>
          </w:p>
          <w:p w:rsidR="0030252D" w:rsidRPr="00034858" w:rsidRDefault="0030252D">
            <w:pPr>
              <w:rPr>
                <w:b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gridBefore w:val="1"/>
          <w:wBefore w:w="6" w:type="dxa"/>
          <w:trHeight w:val="540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34858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34858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034858" w:rsidRDefault="0030252D" w:rsidP="00AA2D89">
            <w:pPr>
              <w:rPr>
                <w:b/>
              </w:rPr>
            </w:pPr>
            <w:r w:rsidRPr="00034858">
              <w:rPr>
                <w:b/>
              </w:rPr>
              <w:t>земельный участок</w:t>
            </w:r>
          </w:p>
          <w:p w:rsidR="0030252D" w:rsidRPr="00034858" w:rsidRDefault="0030252D" w:rsidP="00AA2D89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8D62CF">
            <w:pPr>
              <w:rPr>
                <w:b/>
              </w:rPr>
            </w:pPr>
            <w:r>
              <w:rPr>
                <w:b/>
              </w:rPr>
              <w:t>3490</w:t>
            </w:r>
          </w:p>
          <w:p w:rsidR="0030252D" w:rsidRDefault="0030252D" w:rsidP="008D62CF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8D62CF">
            <w:pPr>
              <w:rPr>
                <w:b/>
              </w:rPr>
            </w:pPr>
            <w:r w:rsidRPr="00034858">
              <w:rPr>
                <w:b/>
              </w:rPr>
              <w:t>Россия</w:t>
            </w:r>
          </w:p>
          <w:p w:rsidR="0030252D" w:rsidRPr="00034858" w:rsidRDefault="0030252D" w:rsidP="008D62CF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510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34858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34858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034858" w:rsidRDefault="0030252D" w:rsidP="008D62CF">
            <w:pPr>
              <w:rPr>
                <w:b/>
              </w:rPr>
            </w:pPr>
            <w:r w:rsidRPr="00034858">
              <w:rPr>
                <w:b/>
              </w:rPr>
              <w:t>земельный участок</w:t>
            </w:r>
          </w:p>
          <w:p w:rsidR="0030252D" w:rsidRPr="00034858" w:rsidRDefault="0030252D" w:rsidP="008D62CF">
            <w:pPr>
              <w:rPr>
                <w:b/>
              </w:rPr>
            </w:pPr>
            <w:r w:rsidRPr="00034858">
              <w:rPr>
                <w:b/>
              </w:rPr>
              <w:t>(</w:t>
            </w:r>
            <w:r>
              <w:rPr>
                <w:b/>
              </w:rPr>
              <w:t xml:space="preserve">долевая </w:t>
            </w:r>
            <w:r w:rsidRPr="00034858">
              <w:rPr>
                <w:b/>
              </w:rPr>
              <w:t>собственность</w:t>
            </w:r>
            <w:r>
              <w:rPr>
                <w:b/>
              </w:rPr>
              <w:t xml:space="preserve"> 1/20</w:t>
            </w:r>
            <w:r w:rsidRPr="00034858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8D62CF">
            <w:pPr>
              <w:rPr>
                <w:b/>
              </w:rPr>
            </w:pPr>
            <w:r>
              <w:rPr>
                <w:b/>
              </w:rPr>
              <w:t>2631</w:t>
            </w:r>
          </w:p>
          <w:p w:rsidR="0030252D" w:rsidRDefault="0030252D" w:rsidP="008D62CF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8D62CF">
            <w:pPr>
              <w:rPr>
                <w:b/>
              </w:rPr>
            </w:pPr>
            <w:r w:rsidRPr="00034858">
              <w:rPr>
                <w:b/>
              </w:rPr>
              <w:t>Россия</w:t>
            </w:r>
          </w:p>
          <w:p w:rsidR="0030252D" w:rsidRPr="00034858" w:rsidRDefault="0030252D" w:rsidP="008D62CF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495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34858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34858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034858" w:rsidRDefault="0030252D" w:rsidP="008D62CF">
            <w:pPr>
              <w:rPr>
                <w:b/>
              </w:rPr>
            </w:pPr>
            <w:r w:rsidRPr="00034858">
              <w:rPr>
                <w:b/>
              </w:rPr>
              <w:t>земельный участок</w:t>
            </w:r>
          </w:p>
          <w:p w:rsidR="0030252D" w:rsidRPr="00034858" w:rsidRDefault="0030252D" w:rsidP="008D62CF">
            <w:pPr>
              <w:rPr>
                <w:b/>
              </w:rPr>
            </w:pPr>
            <w:r w:rsidRPr="00034858">
              <w:rPr>
                <w:b/>
              </w:rPr>
              <w:t>(</w:t>
            </w:r>
            <w:r>
              <w:rPr>
                <w:b/>
              </w:rPr>
              <w:t xml:space="preserve">долевая </w:t>
            </w:r>
            <w:r w:rsidRPr="00034858">
              <w:rPr>
                <w:b/>
              </w:rPr>
              <w:t>собственность</w:t>
            </w:r>
            <w:r>
              <w:rPr>
                <w:b/>
              </w:rPr>
              <w:t xml:space="preserve"> 1/20</w:t>
            </w:r>
            <w:r w:rsidRPr="00034858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8D62CF">
            <w:pPr>
              <w:rPr>
                <w:b/>
              </w:rPr>
            </w:pPr>
            <w:r>
              <w:rPr>
                <w:b/>
              </w:rPr>
              <w:t>1190</w:t>
            </w:r>
          </w:p>
          <w:p w:rsidR="0030252D" w:rsidRDefault="0030252D" w:rsidP="008D62CF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8D62CF">
            <w:pPr>
              <w:rPr>
                <w:b/>
              </w:rPr>
            </w:pPr>
            <w:r w:rsidRPr="00034858">
              <w:rPr>
                <w:b/>
              </w:rPr>
              <w:t>Россия</w:t>
            </w:r>
          </w:p>
          <w:p w:rsidR="0030252D" w:rsidRPr="00034858" w:rsidRDefault="0030252D" w:rsidP="008D62CF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465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34858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34858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034858" w:rsidRDefault="0030252D" w:rsidP="008D62CF">
            <w:pPr>
              <w:rPr>
                <w:b/>
              </w:rPr>
            </w:pPr>
            <w:r w:rsidRPr="00034858">
              <w:rPr>
                <w:b/>
              </w:rPr>
              <w:t>земельный участок</w:t>
            </w:r>
          </w:p>
          <w:p w:rsidR="0030252D" w:rsidRPr="00034858" w:rsidRDefault="0030252D" w:rsidP="008D62CF">
            <w:pPr>
              <w:rPr>
                <w:b/>
              </w:rPr>
            </w:pPr>
            <w:r w:rsidRPr="00034858">
              <w:rPr>
                <w:b/>
              </w:rPr>
              <w:t>(</w:t>
            </w:r>
            <w:r>
              <w:rPr>
                <w:b/>
              </w:rPr>
              <w:t xml:space="preserve">долевая </w:t>
            </w:r>
            <w:r w:rsidRPr="00034858">
              <w:rPr>
                <w:b/>
              </w:rPr>
              <w:t>собственность</w:t>
            </w:r>
            <w:r>
              <w:rPr>
                <w:b/>
              </w:rPr>
              <w:t xml:space="preserve"> 1/20</w:t>
            </w:r>
            <w:r w:rsidRPr="00034858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8D62CF">
            <w:pPr>
              <w:rPr>
                <w:b/>
              </w:rPr>
            </w:pPr>
            <w:r>
              <w:rPr>
                <w:b/>
              </w:rPr>
              <w:t>1190</w:t>
            </w:r>
          </w:p>
          <w:p w:rsidR="0030252D" w:rsidRDefault="0030252D" w:rsidP="008D62CF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8D62CF">
            <w:pPr>
              <w:rPr>
                <w:b/>
              </w:rPr>
            </w:pPr>
            <w:r w:rsidRPr="00034858">
              <w:rPr>
                <w:b/>
              </w:rPr>
              <w:t>Россия</w:t>
            </w:r>
          </w:p>
          <w:p w:rsidR="0030252D" w:rsidRPr="00034858" w:rsidRDefault="0030252D" w:rsidP="008D62CF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630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34858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34858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034858" w:rsidRDefault="0030252D" w:rsidP="008D62CF">
            <w:pPr>
              <w:rPr>
                <w:b/>
              </w:rPr>
            </w:pPr>
            <w:r w:rsidRPr="00034858">
              <w:rPr>
                <w:b/>
              </w:rPr>
              <w:t>земельный участок</w:t>
            </w:r>
          </w:p>
          <w:p w:rsidR="0030252D" w:rsidRPr="00034858" w:rsidRDefault="0030252D" w:rsidP="008D62CF">
            <w:pPr>
              <w:rPr>
                <w:b/>
              </w:rPr>
            </w:pPr>
            <w:r w:rsidRPr="00034858">
              <w:rPr>
                <w:b/>
              </w:rPr>
              <w:t>(</w:t>
            </w:r>
            <w:r>
              <w:rPr>
                <w:b/>
              </w:rPr>
              <w:t xml:space="preserve">долевая </w:t>
            </w:r>
            <w:r w:rsidRPr="00034858">
              <w:rPr>
                <w:b/>
              </w:rPr>
              <w:t>собственность</w:t>
            </w:r>
            <w:r>
              <w:rPr>
                <w:b/>
              </w:rPr>
              <w:t xml:space="preserve"> 1/20</w:t>
            </w:r>
            <w:r w:rsidRPr="00034858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8D62CF">
            <w:pPr>
              <w:rPr>
                <w:b/>
              </w:rPr>
            </w:pPr>
            <w:r>
              <w:rPr>
                <w:b/>
              </w:rPr>
              <w:t>1190</w:t>
            </w:r>
          </w:p>
          <w:p w:rsidR="0030252D" w:rsidRDefault="0030252D" w:rsidP="008D62CF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8D62CF">
            <w:pPr>
              <w:rPr>
                <w:b/>
              </w:rPr>
            </w:pPr>
            <w:r w:rsidRPr="00034858">
              <w:rPr>
                <w:b/>
              </w:rPr>
              <w:t>Россия</w:t>
            </w:r>
          </w:p>
          <w:p w:rsidR="0030252D" w:rsidRPr="00034858" w:rsidRDefault="0030252D" w:rsidP="008D62CF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525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34858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34858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034858" w:rsidRDefault="0030252D" w:rsidP="008D62CF">
            <w:pPr>
              <w:rPr>
                <w:b/>
              </w:rPr>
            </w:pPr>
            <w:r w:rsidRPr="00034858">
              <w:rPr>
                <w:b/>
              </w:rPr>
              <w:t>земельный участок</w:t>
            </w:r>
          </w:p>
          <w:p w:rsidR="0030252D" w:rsidRPr="00034858" w:rsidRDefault="0030252D" w:rsidP="008D62CF">
            <w:pPr>
              <w:rPr>
                <w:b/>
              </w:rPr>
            </w:pPr>
            <w:r w:rsidRPr="00034858">
              <w:rPr>
                <w:b/>
              </w:rPr>
              <w:t>(</w:t>
            </w:r>
            <w:r>
              <w:rPr>
                <w:b/>
              </w:rPr>
              <w:t xml:space="preserve">долевая </w:t>
            </w:r>
            <w:r w:rsidRPr="00034858">
              <w:rPr>
                <w:b/>
              </w:rPr>
              <w:t>собственность</w:t>
            </w:r>
            <w:r>
              <w:rPr>
                <w:b/>
              </w:rPr>
              <w:t xml:space="preserve"> 1/20</w:t>
            </w:r>
            <w:r w:rsidRPr="00034858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8D62CF">
            <w:pPr>
              <w:rPr>
                <w:b/>
              </w:rPr>
            </w:pPr>
            <w:r>
              <w:rPr>
                <w:b/>
              </w:rPr>
              <w:t>1190</w:t>
            </w:r>
          </w:p>
          <w:p w:rsidR="0030252D" w:rsidRDefault="0030252D" w:rsidP="008D62CF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8D62CF">
            <w:pPr>
              <w:rPr>
                <w:b/>
              </w:rPr>
            </w:pPr>
            <w:r w:rsidRPr="00034858">
              <w:rPr>
                <w:b/>
              </w:rPr>
              <w:t>Россия</w:t>
            </w:r>
          </w:p>
          <w:p w:rsidR="0030252D" w:rsidRPr="00034858" w:rsidRDefault="0030252D" w:rsidP="008D62CF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510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34858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34858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8D62CF">
            <w:pPr>
              <w:rPr>
                <w:b/>
              </w:rPr>
            </w:pPr>
            <w:r w:rsidRPr="00034858">
              <w:rPr>
                <w:b/>
              </w:rPr>
              <w:t>земельный участок</w:t>
            </w:r>
          </w:p>
          <w:p w:rsidR="0030252D" w:rsidRPr="00034858" w:rsidRDefault="0030252D" w:rsidP="008D62CF">
            <w:pPr>
              <w:rPr>
                <w:b/>
              </w:rPr>
            </w:pPr>
            <w:r w:rsidRPr="00034858">
              <w:rPr>
                <w:b/>
              </w:rPr>
              <w:t>(</w:t>
            </w:r>
            <w:r>
              <w:rPr>
                <w:b/>
              </w:rPr>
              <w:t xml:space="preserve">долевая </w:t>
            </w:r>
            <w:r w:rsidRPr="00034858">
              <w:rPr>
                <w:b/>
              </w:rPr>
              <w:t>собственность</w:t>
            </w:r>
            <w:r>
              <w:rPr>
                <w:b/>
              </w:rPr>
              <w:t xml:space="preserve"> 1/20</w:t>
            </w:r>
            <w:r w:rsidRPr="00034858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8D62CF">
            <w:pPr>
              <w:rPr>
                <w:b/>
              </w:rPr>
            </w:pPr>
            <w:r>
              <w:rPr>
                <w:b/>
              </w:rPr>
              <w:t>5761</w:t>
            </w:r>
          </w:p>
          <w:p w:rsidR="0030252D" w:rsidRDefault="0030252D" w:rsidP="008D62CF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8D62CF">
            <w:pPr>
              <w:rPr>
                <w:b/>
              </w:rPr>
            </w:pPr>
            <w:r w:rsidRPr="00034858">
              <w:rPr>
                <w:b/>
              </w:rPr>
              <w:t>Россия</w:t>
            </w:r>
          </w:p>
          <w:p w:rsidR="0030252D" w:rsidRPr="00034858" w:rsidRDefault="0030252D" w:rsidP="008D62CF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480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34858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34858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8D62CF">
            <w:pPr>
              <w:rPr>
                <w:b/>
              </w:rPr>
            </w:pPr>
            <w:r w:rsidRPr="00034858">
              <w:rPr>
                <w:b/>
              </w:rPr>
              <w:t>земельный участок</w:t>
            </w:r>
          </w:p>
          <w:p w:rsidR="0030252D" w:rsidRPr="00034858" w:rsidRDefault="0030252D" w:rsidP="008D62CF">
            <w:pPr>
              <w:rPr>
                <w:b/>
              </w:rPr>
            </w:pPr>
            <w:r w:rsidRPr="00034858">
              <w:rPr>
                <w:b/>
              </w:rPr>
              <w:t>(</w:t>
            </w:r>
            <w:r>
              <w:rPr>
                <w:b/>
              </w:rPr>
              <w:t xml:space="preserve">долевая </w:t>
            </w:r>
            <w:r w:rsidRPr="00034858">
              <w:rPr>
                <w:b/>
              </w:rPr>
              <w:t>собственность</w:t>
            </w:r>
            <w:r>
              <w:rPr>
                <w:b/>
              </w:rPr>
              <w:t xml:space="preserve"> 1/20</w:t>
            </w:r>
            <w:r w:rsidRPr="00034858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8D62CF">
            <w:pPr>
              <w:rPr>
                <w:b/>
              </w:rPr>
            </w:pPr>
            <w:r>
              <w:rPr>
                <w:b/>
              </w:rPr>
              <w:t>20300</w:t>
            </w:r>
          </w:p>
          <w:p w:rsidR="0030252D" w:rsidRDefault="0030252D" w:rsidP="008D62CF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8D62CF">
            <w:pPr>
              <w:rPr>
                <w:b/>
              </w:rPr>
            </w:pPr>
            <w:r w:rsidRPr="00034858">
              <w:rPr>
                <w:b/>
              </w:rPr>
              <w:t>Россия</w:t>
            </w:r>
          </w:p>
          <w:p w:rsidR="0030252D" w:rsidRPr="00034858" w:rsidRDefault="0030252D" w:rsidP="008D62CF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420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34858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34858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vMerge w:val="restart"/>
            <w:tcBorders>
              <w:top w:val="dashed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034858" w:rsidRDefault="0030252D" w:rsidP="008D62CF">
            <w:pPr>
              <w:rPr>
                <w:b/>
              </w:rPr>
            </w:pPr>
            <w:r w:rsidRPr="00034858">
              <w:rPr>
                <w:b/>
              </w:rPr>
              <w:t>земельный участок</w:t>
            </w:r>
          </w:p>
          <w:p w:rsidR="0030252D" w:rsidRDefault="0030252D" w:rsidP="008D62CF">
            <w:pPr>
              <w:rPr>
                <w:b/>
              </w:rPr>
            </w:pPr>
            <w:r w:rsidRPr="00034858">
              <w:rPr>
                <w:b/>
              </w:rPr>
              <w:t>(</w:t>
            </w:r>
            <w:r>
              <w:rPr>
                <w:b/>
              </w:rPr>
              <w:t xml:space="preserve">долевая </w:t>
            </w:r>
            <w:r w:rsidRPr="00034858">
              <w:rPr>
                <w:b/>
              </w:rPr>
              <w:t>собственность</w:t>
            </w:r>
            <w:r>
              <w:rPr>
                <w:b/>
              </w:rPr>
              <w:t xml:space="preserve"> 1/20</w:t>
            </w:r>
            <w:r w:rsidRPr="00034858">
              <w:rPr>
                <w:b/>
              </w:rPr>
              <w:t>)</w:t>
            </w:r>
          </w:p>
          <w:p w:rsidR="0030252D" w:rsidRPr="00034858" w:rsidRDefault="0030252D" w:rsidP="00AA2D89">
            <w:pPr>
              <w:rPr>
                <w:b/>
              </w:rPr>
            </w:pP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right w:val="single" w:sz="4" w:space="0" w:color="auto"/>
            </w:tcBorders>
          </w:tcPr>
          <w:p w:rsidR="0030252D" w:rsidRDefault="0030252D" w:rsidP="008D62CF">
            <w:pPr>
              <w:rPr>
                <w:b/>
              </w:rPr>
            </w:pPr>
            <w:r>
              <w:rPr>
                <w:b/>
              </w:rPr>
              <w:t>1209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034858" w:rsidRDefault="0030252D" w:rsidP="008D62CF">
            <w:pPr>
              <w:rPr>
                <w:b/>
              </w:rPr>
            </w:pPr>
            <w:r w:rsidRPr="00034858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200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34858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34858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  <w:rPr>
                <w:b/>
              </w:rPr>
            </w:pPr>
          </w:p>
        </w:tc>
        <w:tc>
          <w:tcPr>
            <w:tcW w:w="3416" w:type="dxa"/>
            <w:vMerge/>
            <w:tcBorders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034858" w:rsidRDefault="0030252D" w:rsidP="008D62CF">
            <w:pPr>
              <w:rPr>
                <w:b/>
              </w:rPr>
            </w:pPr>
          </w:p>
        </w:tc>
        <w:tc>
          <w:tcPr>
            <w:tcW w:w="1619" w:type="dxa"/>
            <w:tcBorders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8D62CF">
            <w:pPr>
              <w:rPr>
                <w:b/>
              </w:rPr>
            </w:pPr>
          </w:p>
        </w:tc>
        <w:tc>
          <w:tcPr>
            <w:tcW w:w="1046" w:type="dxa"/>
            <w:tcBorders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034858" w:rsidRDefault="0030252D" w:rsidP="008D62CF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386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034858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034858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034858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034858" w:rsidRDefault="0030252D">
            <w:pPr>
              <w:rPr>
                <w:b/>
              </w:rPr>
            </w:pPr>
            <w:r w:rsidRPr="00034858">
              <w:rPr>
                <w:b/>
              </w:rPr>
              <w:t>жилой дом</w:t>
            </w:r>
          </w:p>
          <w:p w:rsidR="0030252D" w:rsidRPr="00034858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034858" w:rsidRDefault="0030252D">
            <w:pPr>
              <w:rPr>
                <w:b/>
              </w:rPr>
            </w:pPr>
            <w:r w:rsidRPr="00034858">
              <w:rPr>
                <w:b/>
              </w:rPr>
              <w:t>11,9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034858" w:rsidRDefault="0030252D">
            <w:pPr>
              <w:rPr>
                <w:b/>
              </w:rPr>
            </w:pPr>
            <w:r w:rsidRPr="00034858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386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034858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034858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034858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34858" w:rsidRDefault="0030252D">
            <w:pPr>
              <w:rPr>
                <w:b/>
              </w:rPr>
            </w:pPr>
            <w:r w:rsidRPr="00034858">
              <w:rPr>
                <w:b/>
              </w:rPr>
              <w:t>квартира</w:t>
            </w:r>
          </w:p>
          <w:p w:rsidR="0030252D" w:rsidRPr="00034858" w:rsidRDefault="0030252D">
            <w:pPr>
              <w:rPr>
                <w:b/>
              </w:rPr>
            </w:pPr>
            <w:r w:rsidRPr="00034858">
              <w:rPr>
                <w:b/>
              </w:rPr>
              <w:t>(долевая собственность, 1/2)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34858" w:rsidRDefault="0030252D">
            <w:pPr>
              <w:rPr>
                <w:b/>
              </w:rPr>
            </w:pPr>
            <w:r w:rsidRPr="00034858">
              <w:rPr>
                <w:b/>
              </w:rPr>
              <w:t>78,2 – общая</w:t>
            </w:r>
          </w:p>
          <w:p w:rsidR="0030252D" w:rsidRPr="00034858" w:rsidRDefault="0030252D">
            <w:pPr>
              <w:rPr>
                <w:b/>
              </w:rPr>
            </w:pPr>
            <w:r w:rsidRPr="00034858">
              <w:rPr>
                <w:b/>
              </w:rPr>
              <w:t>39,1 - доля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34858" w:rsidRDefault="0030252D">
            <w:pPr>
              <w:rPr>
                <w:b/>
              </w:rPr>
            </w:pPr>
            <w:r w:rsidRPr="00034858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386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34858" w:rsidRDefault="0030252D">
            <w:pPr>
              <w:rPr>
                <w:b/>
              </w:rPr>
            </w:pPr>
            <w:r w:rsidRPr="00034858">
              <w:rPr>
                <w:b/>
              </w:rPr>
              <w:t>Супруга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034858" w:rsidRDefault="0030252D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034858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320 501,65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034858" w:rsidRDefault="0030252D">
            <w:pPr>
              <w:rPr>
                <w:b/>
              </w:rPr>
            </w:pPr>
            <w:r w:rsidRPr="00034858">
              <w:rPr>
                <w:b/>
              </w:rPr>
              <w:t>жилой дом</w:t>
            </w:r>
          </w:p>
          <w:p w:rsidR="0030252D" w:rsidRPr="00034858" w:rsidRDefault="0030252D">
            <w:pPr>
              <w:rPr>
                <w:b/>
              </w:rPr>
            </w:pPr>
            <w:r w:rsidRPr="00034858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034858" w:rsidRDefault="0030252D">
            <w:pPr>
              <w:rPr>
                <w:b/>
              </w:rPr>
            </w:pPr>
            <w:r w:rsidRPr="00034858">
              <w:rPr>
                <w:b/>
              </w:rPr>
              <w:t>11,9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034858" w:rsidRDefault="0030252D">
            <w:pPr>
              <w:rPr>
                <w:b/>
              </w:rPr>
            </w:pPr>
            <w:r w:rsidRPr="00034858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gridBefore w:val="1"/>
          <w:wBefore w:w="6" w:type="dxa"/>
          <w:trHeight w:val="386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034858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034858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034858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034858" w:rsidRDefault="0030252D">
            <w:pPr>
              <w:rPr>
                <w:b/>
              </w:rPr>
            </w:pPr>
            <w:r w:rsidRPr="00034858">
              <w:rPr>
                <w:b/>
              </w:rPr>
              <w:t>земельный участок</w:t>
            </w:r>
          </w:p>
          <w:p w:rsidR="0030252D" w:rsidRPr="00034858" w:rsidRDefault="0030252D">
            <w:pPr>
              <w:rPr>
                <w:b/>
              </w:rPr>
            </w:pPr>
            <w:r w:rsidRPr="00034858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034858" w:rsidRDefault="0030252D">
            <w:pPr>
              <w:rPr>
                <w:b/>
              </w:rPr>
            </w:pPr>
            <w:r w:rsidRPr="00034858">
              <w:rPr>
                <w:b/>
              </w:rPr>
              <w:t>3490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034858" w:rsidRDefault="0030252D">
            <w:pPr>
              <w:rPr>
                <w:b/>
              </w:rPr>
            </w:pPr>
            <w:r w:rsidRPr="00034858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386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034858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034858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034858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34858" w:rsidRDefault="0030252D">
            <w:pPr>
              <w:rPr>
                <w:b/>
              </w:rPr>
            </w:pPr>
            <w:r w:rsidRPr="00034858">
              <w:rPr>
                <w:b/>
              </w:rPr>
              <w:t>земельный участок</w:t>
            </w:r>
          </w:p>
          <w:p w:rsidR="0030252D" w:rsidRPr="00034858" w:rsidRDefault="0030252D">
            <w:pPr>
              <w:rPr>
                <w:b/>
              </w:rPr>
            </w:pPr>
            <w:r w:rsidRPr="00034858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34858" w:rsidRDefault="0030252D">
            <w:pPr>
              <w:rPr>
                <w:b/>
              </w:rPr>
            </w:pPr>
            <w:r w:rsidRPr="00034858">
              <w:rPr>
                <w:b/>
              </w:rPr>
              <w:t>1000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34858" w:rsidRDefault="0030252D">
            <w:pPr>
              <w:rPr>
                <w:b/>
              </w:rPr>
            </w:pPr>
            <w:r w:rsidRPr="00034858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386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034858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034858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034858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034858" w:rsidRDefault="0030252D">
            <w:pPr>
              <w:rPr>
                <w:b/>
              </w:rPr>
            </w:pPr>
            <w:r w:rsidRPr="00034858">
              <w:rPr>
                <w:b/>
              </w:rPr>
              <w:t>квартира</w:t>
            </w:r>
          </w:p>
          <w:p w:rsidR="0030252D" w:rsidRPr="00034858" w:rsidRDefault="0030252D">
            <w:pPr>
              <w:rPr>
                <w:b/>
              </w:rPr>
            </w:pPr>
            <w:r w:rsidRPr="00034858">
              <w:rPr>
                <w:b/>
              </w:rPr>
              <w:t>(</w:t>
            </w:r>
            <w:r>
              <w:rPr>
                <w:b/>
              </w:rPr>
              <w:t>долевая собственность ½)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034858">
              <w:rPr>
                <w:b/>
              </w:rPr>
              <w:t xml:space="preserve">78,2 </w:t>
            </w:r>
            <w:r>
              <w:rPr>
                <w:b/>
              </w:rPr>
              <w:t>– общая</w:t>
            </w:r>
          </w:p>
          <w:p w:rsidR="0030252D" w:rsidRPr="00034858" w:rsidRDefault="0030252D">
            <w:pPr>
              <w:rPr>
                <w:b/>
              </w:rPr>
            </w:pPr>
            <w:r>
              <w:rPr>
                <w:b/>
              </w:rPr>
              <w:t>39,1 – доля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034858" w:rsidRDefault="0030252D">
            <w:pPr>
              <w:rPr>
                <w:b/>
              </w:rPr>
            </w:pPr>
            <w:r w:rsidRPr="00034858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386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A453F" w:rsidRDefault="0030252D">
            <w:pPr>
              <w:rPr>
                <w:b/>
              </w:rPr>
            </w:pPr>
            <w:r w:rsidRPr="00AA453F">
              <w:rPr>
                <w:b/>
              </w:rPr>
              <w:t>Дочь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jc w:val="center"/>
            </w:pPr>
            <w: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A453F" w:rsidRDefault="0030252D">
            <w:pPr>
              <w:rPr>
                <w:b/>
              </w:rPr>
            </w:pPr>
            <w:r w:rsidRPr="00AA453F">
              <w:rPr>
                <w:b/>
              </w:rPr>
              <w:t>жилой дом</w:t>
            </w:r>
          </w:p>
          <w:p w:rsidR="0030252D" w:rsidRPr="00AA453F" w:rsidRDefault="0030252D">
            <w:pPr>
              <w:rPr>
                <w:b/>
              </w:rPr>
            </w:pPr>
            <w:r w:rsidRPr="00AA453F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A453F" w:rsidRDefault="0030252D">
            <w:pPr>
              <w:rPr>
                <w:b/>
              </w:rPr>
            </w:pPr>
            <w:r w:rsidRPr="00AA453F">
              <w:rPr>
                <w:b/>
              </w:rPr>
              <w:t>11,9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A453F" w:rsidRDefault="0030252D">
            <w:pPr>
              <w:rPr>
                <w:b/>
              </w:rPr>
            </w:pPr>
            <w:r w:rsidRPr="00AA453F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gridBefore w:val="1"/>
          <w:wBefore w:w="6" w:type="dxa"/>
          <w:trHeight w:val="386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A453F" w:rsidRDefault="0030252D">
            <w:pPr>
              <w:rPr>
                <w:b/>
              </w:rPr>
            </w:pPr>
            <w:r w:rsidRPr="00AA453F">
              <w:rPr>
                <w:b/>
              </w:rPr>
              <w:t>земельный участок</w:t>
            </w:r>
          </w:p>
          <w:p w:rsidR="0030252D" w:rsidRPr="00AA453F" w:rsidRDefault="0030252D">
            <w:pPr>
              <w:rPr>
                <w:b/>
              </w:rPr>
            </w:pPr>
            <w:r w:rsidRPr="00AA453F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A453F" w:rsidRDefault="0030252D">
            <w:pPr>
              <w:rPr>
                <w:b/>
              </w:rPr>
            </w:pPr>
            <w:r w:rsidRPr="00AA453F">
              <w:rPr>
                <w:b/>
              </w:rPr>
              <w:t>3490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A453F" w:rsidRDefault="0030252D">
            <w:pPr>
              <w:rPr>
                <w:b/>
              </w:rPr>
            </w:pPr>
            <w:r w:rsidRPr="00AA453F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386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A453F" w:rsidRDefault="0030252D">
            <w:pPr>
              <w:rPr>
                <w:b/>
              </w:rPr>
            </w:pPr>
            <w:r w:rsidRPr="00AA453F">
              <w:rPr>
                <w:b/>
              </w:rPr>
              <w:t>земельный участок</w:t>
            </w:r>
          </w:p>
          <w:p w:rsidR="0030252D" w:rsidRPr="00AA453F" w:rsidRDefault="0030252D">
            <w:pPr>
              <w:rPr>
                <w:b/>
              </w:rPr>
            </w:pPr>
            <w:r w:rsidRPr="00AA453F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A453F" w:rsidRDefault="0030252D">
            <w:pPr>
              <w:rPr>
                <w:b/>
              </w:rPr>
            </w:pPr>
            <w:r w:rsidRPr="00AA453F">
              <w:rPr>
                <w:b/>
              </w:rPr>
              <w:t>1000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A453F" w:rsidRDefault="0030252D">
            <w:pPr>
              <w:rPr>
                <w:b/>
              </w:rPr>
            </w:pPr>
            <w:r w:rsidRPr="00AA453F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386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A453F" w:rsidRDefault="0030252D" w:rsidP="000F3D85">
            <w:pPr>
              <w:rPr>
                <w:b/>
              </w:rPr>
            </w:pPr>
            <w:r w:rsidRPr="00AA453F">
              <w:rPr>
                <w:b/>
              </w:rPr>
              <w:t>квартира</w:t>
            </w:r>
          </w:p>
          <w:p w:rsidR="0030252D" w:rsidRPr="00AA453F" w:rsidRDefault="0030252D" w:rsidP="000F3D85">
            <w:pPr>
              <w:rPr>
                <w:b/>
              </w:rPr>
            </w:pPr>
            <w:r w:rsidRPr="00AA453F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A453F" w:rsidRDefault="0030252D" w:rsidP="000F3D85">
            <w:pPr>
              <w:rPr>
                <w:b/>
              </w:rPr>
            </w:pPr>
            <w:r w:rsidRPr="00AA453F">
              <w:rPr>
                <w:b/>
              </w:rPr>
              <w:t xml:space="preserve">78,2 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A453F" w:rsidRDefault="0030252D" w:rsidP="000F3D85">
            <w:pPr>
              <w:rPr>
                <w:b/>
              </w:rPr>
            </w:pPr>
            <w:r w:rsidRPr="00AA453F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510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AA453F" w:rsidRDefault="0030252D">
            <w:pPr>
              <w:rPr>
                <w:b/>
              </w:rPr>
            </w:pPr>
            <w:r w:rsidRPr="00AA453F">
              <w:rPr>
                <w:b/>
              </w:rPr>
              <w:t>Сын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 w:rsidP="00AA453F">
            <w:pPr>
              <w:jc w:val="center"/>
            </w:pPr>
            <w: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A453F" w:rsidRDefault="0030252D" w:rsidP="000F3D85">
            <w:pPr>
              <w:rPr>
                <w:b/>
              </w:rPr>
            </w:pPr>
            <w:r w:rsidRPr="00AA453F">
              <w:rPr>
                <w:b/>
              </w:rPr>
              <w:t>жилой дом</w:t>
            </w:r>
          </w:p>
          <w:p w:rsidR="0030252D" w:rsidRPr="00AA453F" w:rsidRDefault="0030252D" w:rsidP="000F3D85">
            <w:pPr>
              <w:rPr>
                <w:b/>
              </w:rPr>
            </w:pPr>
            <w:r w:rsidRPr="00AA453F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0F3D85">
            <w:pPr>
              <w:rPr>
                <w:b/>
              </w:rPr>
            </w:pPr>
            <w:r>
              <w:rPr>
                <w:b/>
              </w:rPr>
              <w:t>11,9</w:t>
            </w:r>
          </w:p>
          <w:p w:rsidR="0030252D" w:rsidRPr="00AA453F" w:rsidRDefault="0030252D" w:rsidP="000F3D85">
            <w:pPr>
              <w:rPr>
                <w:b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A453F" w:rsidRDefault="0030252D" w:rsidP="000F3D85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>
            <w:r>
              <w:t>–</w:t>
            </w:r>
          </w:p>
        </w:tc>
      </w:tr>
      <w:tr w:rsidR="0030252D" w:rsidTr="000051F9">
        <w:trPr>
          <w:gridBefore w:val="1"/>
          <w:wBefore w:w="6" w:type="dxa"/>
          <w:trHeight w:val="495"/>
        </w:trPr>
        <w:tc>
          <w:tcPr>
            <w:tcW w:w="21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AA453F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 w:rsidP="00AA453F">
            <w:pPr>
              <w:jc w:val="center"/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A453F" w:rsidRDefault="0030252D" w:rsidP="00BD058D">
            <w:pPr>
              <w:rPr>
                <w:b/>
              </w:rPr>
            </w:pPr>
            <w:r w:rsidRPr="00AA453F">
              <w:rPr>
                <w:b/>
              </w:rPr>
              <w:t>земельный участок</w:t>
            </w:r>
          </w:p>
          <w:p w:rsidR="0030252D" w:rsidRPr="00AA453F" w:rsidRDefault="0030252D" w:rsidP="00BD058D">
            <w:pPr>
              <w:rPr>
                <w:b/>
              </w:rPr>
            </w:pPr>
            <w:r w:rsidRPr="00AA453F">
              <w:rPr>
                <w:b/>
              </w:rPr>
              <w:t>(пользование</w:t>
            </w:r>
            <w:r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0F3D85">
            <w:pPr>
              <w:rPr>
                <w:b/>
              </w:rPr>
            </w:pPr>
            <w:r>
              <w:rPr>
                <w:b/>
              </w:rPr>
              <w:t>3490</w:t>
            </w:r>
          </w:p>
          <w:p w:rsidR="0030252D" w:rsidRDefault="0030252D" w:rsidP="000F3D85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A453F" w:rsidRDefault="0030252D" w:rsidP="00DB3BB7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480"/>
        </w:trPr>
        <w:tc>
          <w:tcPr>
            <w:tcW w:w="21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AA453F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 w:rsidP="00AA453F">
            <w:pPr>
              <w:jc w:val="center"/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A453F" w:rsidRDefault="0030252D" w:rsidP="00BD058D">
            <w:pPr>
              <w:rPr>
                <w:b/>
              </w:rPr>
            </w:pPr>
            <w:r>
              <w:rPr>
                <w:b/>
              </w:rPr>
              <w:t>земельный участок 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 w:rsidP="000F3D85">
            <w:pPr>
              <w:rPr>
                <w:b/>
              </w:rPr>
            </w:pPr>
            <w:r>
              <w:rPr>
                <w:b/>
              </w:rPr>
              <w:t>1000</w:t>
            </w:r>
          </w:p>
          <w:p w:rsidR="0030252D" w:rsidRDefault="0030252D" w:rsidP="000F3D85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AA453F" w:rsidRDefault="0030252D" w:rsidP="00DB3BB7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675"/>
        </w:trPr>
        <w:tc>
          <w:tcPr>
            <w:tcW w:w="2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AA453F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 w:rsidP="00AA453F">
            <w:pPr>
              <w:jc w:val="center"/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BD058D">
            <w:pPr>
              <w:rPr>
                <w:b/>
              </w:rPr>
            </w:pPr>
            <w:r>
              <w:rPr>
                <w:b/>
              </w:rPr>
              <w:t xml:space="preserve">квартира </w:t>
            </w:r>
          </w:p>
          <w:p w:rsidR="0030252D" w:rsidRDefault="0030252D" w:rsidP="00BD058D">
            <w:pPr>
              <w:rPr>
                <w:b/>
              </w:rPr>
            </w:pPr>
            <w:r>
              <w:rPr>
                <w:b/>
              </w:rPr>
              <w:t>(пользование)</w:t>
            </w:r>
          </w:p>
          <w:p w:rsidR="0030252D" w:rsidRDefault="0030252D" w:rsidP="000F3D85">
            <w:pPr>
              <w:rPr>
                <w:b/>
              </w:rPr>
            </w:pP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0F3D85">
            <w:pPr>
              <w:rPr>
                <w:b/>
              </w:rPr>
            </w:pPr>
            <w:r>
              <w:rPr>
                <w:b/>
              </w:rPr>
              <w:t>78,2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AA453F" w:rsidRDefault="0030252D" w:rsidP="00DB3BB7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386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D058D" w:rsidRDefault="0030252D">
            <w:pPr>
              <w:rPr>
                <w:b/>
              </w:rPr>
            </w:pPr>
            <w:r w:rsidRPr="00BD058D">
              <w:rPr>
                <w:b/>
              </w:rPr>
              <w:t>Грицай А. Д.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BD058D" w:rsidRDefault="0030252D">
            <w:pPr>
              <w:rPr>
                <w:b/>
              </w:rPr>
            </w:pPr>
            <w:r w:rsidRPr="00BD058D">
              <w:rPr>
                <w:b/>
              </w:rPr>
              <w:t>Заместитель начальника Управления Минюста России по Чувашской Республике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D058D" w:rsidRDefault="0030252D">
            <w:pPr>
              <w:jc w:val="center"/>
              <w:rPr>
                <w:b/>
              </w:rPr>
            </w:pPr>
            <w:r w:rsidRPr="00BD058D">
              <w:rPr>
                <w:b/>
              </w:rPr>
              <w:t>5</w:t>
            </w:r>
            <w:r>
              <w:rPr>
                <w:b/>
              </w:rPr>
              <w:t>51</w:t>
            </w:r>
            <w:r w:rsidRPr="00BD058D">
              <w:rPr>
                <w:b/>
              </w:rPr>
              <w:t> </w:t>
            </w:r>
            <w:r>
              <w:rPr>
                <w:b/>
              </w:rPr>
              <w:t>640</w:t>
            </w:r>
            <w:r w:rsidRPr="00BD058D">
              <w:rPr>
                <w:b/>
              </w:rPr>
              <w:t>,</w:t>
            </w:r>
            <w:r>
              <w:rPr>
                <w:b/>
              </w:rPr>
              <w:t>82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BD058D" w:rsidRDefault="0030252D">
            <w:pPr>
              <w:rPr>
                <w:b/>
              </w:rPr>
            </w:pPr>
            <w:r w:rsidRPr="00BD058D">
              <w:rPr>
                <w:b/>
              </w:rPr>
              <w:t>квартира</w:t>
            </w:r>
          </w:p>
          <w:p w:rsidR="0030252D" w:rsidRPr="00BD058D" w:rsidRDefault="0030252D">
            <w:pPr>
              <w:rPr>
                <w:b/>
              </w:rPr>
            </w:pPr>
            <w:r w:rsidRPr="00BD058D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BD058D" w:rsidRDefault="0030252D">
            <w:pPr>
              <w:rPr>
                <w:b/>
              </w:rPr>
            </w:pPr>
            <w:r w:rsidRPr="00BD058D">
              <w:rPr>
                <w:b/>
              </w:rPr>
              <w:t>83,4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BD058D" w:rsidRDefault="0030252D">
            <w:pPr>
              <w:rPr>
                <w:b/>
              </w:rPr>
            </w:pPr>
            <w:r w:rsidRPr="00BD058D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D058D" w:rsidRDefault="0030252D">
            <w:pPr>
              <w:rPr>
                <w:b/>
              </w:rPr>
            </w:pPr>
            <w:r w:rsidRPr="00BD058D">
              <w:rPr>
                <w:b/>
              </w:rPr>
              <w:t xml:space="preserve">а/м </w:t>
            </w:r>
            <w:r w:rsidRPr="00BD058D">
              <w:rPr>
                <w:b/>
                <w:lang w:val="en-US"/>
              </w:rPr>
              <w:t>Ssang</w:t>
            </w:r>
            <w:r w:rsidRPr="00BD058D">
              <w:rPr>
                <w:b/>
              </w:rPr>
              <w:t xml:space="preserve"> </w:t>
            </w:r>
            <w:r w:rsidRPr="00BD058D">
              <w:rPr>
                <w:b/>
                <w:lang w:val="en-US"/>
              </w:rPr>
              <w:t>Yong</w:t>
            </w:r>
            <w:r w:rsidRPr="00BD058D">
              <w:rPr>
                <w:b/>
              </w:rPr>
              <w:t xml:space="preserve"> </w:t>
            </w:r>
            <w:r w:rsidRPr="00BD058D">
              <w:rPr>
                <w:b/>
                <w:lang w:val="en-US"/>
              </w:rPr>
              <w:t>Kyron</w:t>
            </w:r>
          </w:p>
          <w:p w:rsidR="0030252D" w:rsidRPr="00BD058D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</w:tr>
      <w:tr w:rsidR="0030252D" w:rsidTr="000051F9">
        <w:trPr>
          <w:gridBefore w:val="1"/>
          <w:wBefore w:w="6" w:type="dxa"/>
          <w:trHeight w:val="495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BD058D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BD058D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BD058D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BD058D" w:rsidRDefault="0030252D">
            <w:pPr>
              <w:rPr>
                <w:b/>
              </w:rPr>
            </w:pPr>
            <w:r w:rsidRPr="00BD058D">
              <w:rPr>
                <w:b/>
              </w:rPr>
              <w:t>жилой дом</w:t>
            </w:r>
          </w:p>
          <w:p w:rsidR="0030252D" w:rsidRPr="00BD058D" w:rsidRDefault="0030252D" w:rsidP="00CD1BAF">
            <w:pPr>
              <w:rPr>
                <w:b/>
              </w:rPr>
            </w:pPr>
            <w:r w:rsidRPr="00BD058D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BD058D">
              <w:rPr>
                <w:b/>
              </w:rPr>
              <w:t>64</w:t>
            </w:r>
          </w:p>
          <w:p w:rsidR="0030252D" w:rsidRPr="00BD058D" w:rsidRDefault="0030252D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BD058D">
              <w:rPr>
                <w:b/>
              </w:rPr>
              <w:t>Россия</w:t>
            </w:r>
          </w:p>
          <w:p w:rsidR="0030252D" w:rsidRPr="00BD058D" w:rsidRDefault="0030252D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600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BD058D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BD058D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BD058D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D058D" w:rsidRDefault="0030252D" w:rsidP="00CD1BAF">
            <w:pPr>
              <w:rPr>
                <w:b/>
              </w:rPr>
            </w:pPr>
            <w:r>
              <w:rPr>
                <w:b/>
              </w:rPr>
              <w:t>земельный участок 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3990</w:t>
            </w:r>
          </w:p>
          <w:p w:rsidR="0030252D" w:rsidRPr="00BD058D" w:rsidRDefault="0030252D" w:rsidP="00CD1BAF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D058D" w:rsidRDefault="0030252D" w:rsidP="00CD1BAF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386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BD058D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BD058D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BD058D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гараж</w:t>
            </w:r>
            <w:r w:rsidRPr="00BD058D">
              <w:rPr>
                <w:b/>
              </w:rPr>
              <w:t xml:space="preserve"> </w:t>
            </w:r>
          </w:p>
          <w:p w:rsidR="0030252D" w:rsidRPr="00BD058D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D058D" w:rsidRDefault="0030252D">
            <w:pPr>
              <w:rPr>
                <w:b/>
              </w:rPr>
            </w:pPr>
            <w:r>
              <w:rPr>
                <w:b/>
              </w:rPr>
              <w:t>20,9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D058D" w:rsidRDefault="0030252D">
            <w:pPr>
              <w:rPr>
                <w:b/>
              </w:rPr>
            </w:pPr>
            <w:r w:rsidRPr="00BD058D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690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BD058D" w:rsidRDefault="0030252D">
            <w:pPr>
              <w:rPr>
                <w:b/>
              </w:rPr>
            </w:pPr>
            <w:r w:rsidRPr="00BD058D">
              <w:rPr>
                <w:b/>
              </w:rPr>
              <w:t>Супруга</w:t>
            </w: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BD058D" w:rsidRDefault="0030252D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Pr="00BD058D" w:rsidRDefault="0030252D">
            <w:pPr>
              <w:jc w:val="center"/>
              <w:rPr>
                <w:b/>
              </w:rPr>
            </w:pPr>
            <w:r w:rsidRPr="00BD058D">
              <w:rPr>
                <w:b/>
              </w:rPr>
              <w:t>2</w:t>
            </w:r>
            <w:r>
              <w:rPr>
                <w:b/>
              </w:rPr>
              <w:t>50</w:t>
            </w:r>
            <w:r w:rsidRPr="00BD058D">
              <w:rPr>
                <w:b/>
              </w:rPr>
              <w:t> </w:t>
            </w:r>
            <w:r>
              <w:rPr>
                <w:b/>
              </w:rPr>
              <w:t>327</w:t>
            </w:r>
            <w:r w:rsidRPr="00BD058D">
              <w:rPr>
                <w:b/>
              </w:rPr>
              <w:t>,5</w:t>
            </w:r>
            <w:r>
              <w:rPr>
                <w:b/>
              </w:rPr>
              <w:t>5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D058D" w:rsidRDefault="0030252D">
            <w:pPr>
              <w:rPr>
                <w:b/>
              </w:rPr>
            </w:pPr>
            <w:r w:rsidRPr="00BD058D">
              <w:rPr>
                <w:b/>
              </w:rPr>
              <w:t>квартира</w:t>
            </w:r>
          </w:p>
          <w:p w:rsidR="0030252D" w:rsidRPr="00BD058D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D058D" w:rsidRDefault="0030252D">
            <w:pPr>
              <w:rPr>
                <w:b/>
              </w:rPr>
            </w:pPr>
            <w:r w:rsidRPr="00BD058D">
              <w:rPr>
                <w:b/>
              </w:rPr>
              <w:t>83,4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D058D" w:rsidRDefault="0030252D">
            <w:pPr>
              <w:rPr>
                <w:b/>
              </w:rPr>
            </w:pPr>
            <w:r w:rsidRPr="00BD058D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gridBefore w:val="1"/>
          <w:wBefore w:w="6" w:type="dxa"/>
          <w:trHeight w:val="525"/>
        </w:trPr>
        <w:tc>
          <w:tcPr>
            <w:tcW w:w="21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BD058D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BD058D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BD058D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BD058D" w:rsidRDefault="0030252D" w:rsidP="00CD1BAF">
            <w:pPr>
              <w:rPr>
                <w:b/>
              </w:rPr>
            </w:pPr>
            <w:r>
              <w:rPr>
                <w:b/>
              </w:rPr>
              <w:t>жилой дом</w:t>
            </w:r>
            <w:r w:rsidRPr="00BD058D">
              <w:rPr>
                <w:b/>
              </w:rPr>
              <w:t xml:space="preserve"> (</w:t>
            </w:r>
            <w:r>
              <w:rPr>
                <w:b/>
              </w:rPr>
              <w:t>индивидуальная</w:t>
            </w:r>
            <w:r w:rsidRPr="00BD058D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6</w:t>
            </w:r>
            <w:r w:rsidRPr="00BD058D">
              <w:rPr>
                <w:b/>
              </w:rPr>
              <w:t>4</w:t>
            </w:r>
          </w:p>
          <w:p w:rsidR="0030252D" w:rsidRPr="00BD058D" w:rsidRDefault="0030252D">
            <w:pPr>
              <w:rPr>
                <w:b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 w:rsidRPr="00BD058D">
              <w:rPr>
                <w:b/>
              </w:rPr>
              <w:t>Россия</w:t>
            </w:r>
          </w:p>
          <w:p w:rsidR="0030252D" w:rsidRPr="00BD058D" w:rsidRDefault="0030252D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510"/>
        </w:trPr>
        <w:tc>
          <w:tcPr>
            <w:tcW w:w="21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BD058D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BD058D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BD058D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  <w:p w:rsidR="0030252D" w:rsidRDefault="0030252D" w:rsidP="00CD1BAF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3990</w:t>
            </w:r>
          </w:p>
          <w:p w:rsidR="0030252D" w:rsidRDefault="0030252D" w:rsidP="00CD1BAF">
            <w:pPr>
              <w:rPr>
                <w:b/>
              </w:rPr>
            </w:pP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  <w:p w:rsidR="0030252D" w:rsidRPr="00BD058D" w:rsidRDefault="0030252D" w:rsidP="00CD1BAF">
            <w:pPr>
              <w:rPr>
                <w:b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585"/>
        </w:trPr>
        <w:tc>
          <w:tcPr>
            <w:tcW w:w="2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BD058D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BD058D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BD058D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CD1BAF">
            <w:pPr>
              <w:rPr>
                <w:b/>
              </w:rPr>
            </w:pPr>
            <w:r>
              <w:rPr>
                <w:b/>
              </w:rPr>
              <w:t>квартира 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CD1BAF">
            <w:pPr>
              <w:rPr>
                <w:b/>
              </w:rPr>
            </w:pPr>
            <w:r>
              <w:rPr>
                <w:b/>
              </w:rPr>
              <w:t>34,1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CD1BAF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690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D058D" w:rsidRDefault="0030252D">
            <w:pPr>
              <w:rPr>
                <w:b/>
              </w:rPr>
            </w:pPr>
            <w:r w:rsidRPr="00BD058D">
              <w:rPr>
                <w:b/>
              </w:rPr>
              <w:t>Никонова О.Н.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D058D" w:rsidRDefault="0030252D">
            <w:pPr>
              <w:rPr>
                <w:b/>
              </w:rPr>
            </w:pPr>
            <w:r w:rsidRPr="00BD058D">
              <w:rPr>
                <w:b/>
              </w:rPr>
              <w:t>Заместитель начальника Управления Минюста России по Чувашской Республике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D058D" w:rsidRDefault="0030252D">
            <w:pPr>
              <w:jc w:val="center"/>
              <w:rPr>
                <w:b/>
              </w:rPr>
            </w:pPr>
            <w:r w:rsidRPr="00BD058D">
              <w:rPr>
                <w:b/>
              </w:rPr>
              <w:t>40</w:t>
            </w:r>
            <w:r>
              <w:rPr>
                <w:b/>
              </w:rPr>
              <w:t>6</w:t>
            </w:r>
            <w:r w:rsidRPr="00BD058D">
              <w:rPr>
                <w:b/>
              </w:rPr>
              <w:t> </w:t>
            </w:r>
            <w:r>
              <w:rPr>
                <w:b/>
              </w:rPr>
              <w:t>915</w:t>
            </w:r>
            <w:r w:rsidRPr="00BD058D">
              <w:rPr>
                <w:b/>
              </w:rPr>
              <w:t>,</w:t>
            </w:r>
            <w:r>
              <w:rPr>
                <w:b/>
              </w:rPr>
              <w:t>45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BD058D" w:rsidRDefault="0030252D">
            <w:pPr>
              <w:rPr>
                <w:b/>
              </w:rPr>
            </w:pPr>
            <w:r w:rsidRPr="00BD058D">
              <w:rPr>
                <w:b/>
              </w:rPr>
              <w:t>квартира</w:t>
            </w:r>
          </w:p>
          <w:p w:rsidR="0030252D" w:rsidRPr="00BD058D" w:rsidRDefault="0030252D">
            <w:pPr>
              <w:rPr>
                <w:b/>
              </w:rPr>
            </w:pPr>
            <w:r w:rsidRPr="00BD058D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BD058D" w:rsidRDefault="0030252D">
            <w:pPr>
              <w:rPr>
                <w:b/>
              </w:rPr>
            </w:pPr>
            <w:r w:rsidRPr="00BD058D">
              <w:rPr>
                <w:b/>
              </w:rPr>
              <w:t>32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BD058D" w:rsidRDefault="0030252D">
            <w:pPr>
              <w:rPr>
                <w:b/>
              </w:rPr>
            </w:pPr>
            <w:r w:rsidRPr="00BD058D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gridBefore w:val="1"/>
          <w:wBefore w:w="6" w:type="dxa"/>
          <w:trHeight w:val="690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BD058D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BD058D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BD058D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D058D" w:rsidRDefault="0030252D">
            <w:pPr>
              <w:rPr>
                <w:b/>
              </w:rPr>
            </w:pPr>
            <w:r>
              <w:rPr>
                <w:b/>
              </w:rPr>
              <w:t>квартира</w:t>
            </w:r>
            <w:r w:rsidRPr="00BD058D">
              <w:rPr>
                <w:b/>
              </w:rPr>
              <w:t xml:space="preserve"> (</w:t>
            </w:r>
            <w:r>
              <w:rPr>
                <w:b/>
              </w:rPr>
              <w:t>пользование</w:t>
            </w:r>
            <w:r w:rsidRPr="00BD058D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D058D" w:rsidRDefault="0030252D">
            <w:pPr>
              <w:rPr>
                <w:b/>
              </w:rPr>
            </w:pPr>
            <w:r>
              <w:rPr>
                <w:b/>
              </w:rPr>
              <w:t>54,3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D058D" w:rsidRDefault="0030252D">
            <w:pPr>
              <w:rPr>
                <w:b/>
              </w:rPr>
            </w:pPr>
            <w:r w:rsidRPr="00BD058D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690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D058D" w:rsidRDefault="0030252D">
            <w:pPr>
              <w:rPr>
                <w:b/>
              </w:rPr>
            </w:pPr>
            <w:r w:rsidRPr="00BD058D">
              <w:rPr>
                <w:b/>
              </w:rPr>
              <w:t>Супруг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BD058D" w:rsidRDefault="0030252D">
            <w:pPr>
              <w:rPr>
                <w:b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D058D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492</w:t>
            </w:r>
            <w:r w:rsidRPr="00BD058D">
              <w:rPr>
                <w:b/>
              </w:rPr>
              <w:t> 83</w:t>
            </w:r>
            <w:r>
              <w:rPr>
                <w:b/>
              </w:rPr>
              <w:t>6</w:t>
            </w:r>
            <w:r w:rsidRPr="00BD058D">
              <w:rPr>
                <w:b/>
              </w:rPr>
              <w:t>,</w:t>
            </w:r>
            <w:r>
              <w:rPr>
                <w:b/>
              </w:rPr>
              <w:t>47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BD058D" w:rsidRDefault="0030252D">
            <w:pPr>
              <w:rPr>
                <w:b/>
              </w:rPr>
            </w:pPr>
            <w:r w:rsidRPr="00BD058D">
              <w:rPr>
                <w:b/>
              </w:rPr>
              <w:t>квартира</w:t>
            </w:r>
          </w:p>
          <w:p w:rsidR="0030252D" w:rsidRPr="00BD058D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BD058D" w:rsidRDefault="0030252D">
            <w:pPr>
              <w:rPr>
                <w:b/>
              </w:rPr>
            </w:pPr>
            <w:r w:rsidRPr="00BD058D">
              <w:rPr>
                <w:b/>
              </w:rPr>
              <w:t>54,3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BD058D" w:rsidRDefault="0030252D">
            <w:pPr>
              <w:rPr>
                <w:b/>
              </w:rPr>
            </w:pPr>
            <w:r w:rsidRPr="00BD058D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gridBefore w:val="1"/>
          <w:wBefore w:w="6" w:type="dxa"/>
          <w:trHeight w:val="690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BD058D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BD058D" w:rsidRDefault="0030252D">
            <w:pPr>
              <w:rPr>
                <w:b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BD058D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BD058D" w:rsidRDefault="0030252D">
            <w:pPr>
              <w:rPr>
                <w:b/>
              </w:rPr>
            </w:pPr>
            <w:r w:rsidRPr="00BD058D">
              <w:rPr>
                <w:b/>
              </w:rPr>
              <w:t>квартира</w:t>
            </w:r>
          </w:p>
          <w:p w:rsidR="0030252D" w:rsidRPr="00BD058D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BD058D" w:rsidRDefault="0030252D">
            <w:pPr>
              <w:rPr>
                <w:b/>
              </w:rPr>
            </w:pPr>
            <w:r w:rsidRPr="00BD058D">
              <w:rPr>
                <w:b/>
              </w:rPr>
              <w:t>51,4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BD058D" w:rsidRDefault="0030252D">
            <w:pPr>
              <w:rPr>
                <w:b/>
              </w:rPr>
            </w:pPr>
            <w:r w:rsidRPr="00BD058D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690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B04E84" w:rsidRDefault="0030252D">
            <w:pPr>
              <w:rPr>
                <w:b/>
              </w:rPr>
            </w:pPr>
            <w:r w:rsidRPr="00B04E84">
              <w:rPr>
                <w:b/>
              </w:rPr>
              <w:t>дачный дом</w:t>
            </w:r>
          </w:p>
          <w:p w:rsidR="0030252D" w:rsidRPr="00B04E84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B04E84" w:rsidRDefault="0030252D">
            <w:pPr>
              <w:rPr>
                <w:b/>
              </w:rPr>
            </w:pPr>
            <w:r w:rsidRPr="00B04E84">
              <w:rPr>
                <w:b/>
              </w:rPr>
              <w:t>1</w:t>
            </w:r>
            <w:r>
              <w:rPr>
                <w:b/>
              </w:rPr>
              <w:t>0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B04E84" w:rsidRDefault="0030252D">
            <w:pPr>
              <w:rPr>
                <w:b/>
              </w:rPr>
            </w:pPr>
            <w:r w:rsidRPr="00B04E84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690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B04E84" w:rsidRDefault="0030252D">
            <w:pPr>
              <w:rPr>
                <w:b/>
              </w:rPr>
            </w:pPr>
            <w:r w:rsidRPr="00B04E84">
              <w:rPr>
                <w:b/>
              </w:rPr>
              <w:t>гаражный бокс</w:t>
            </w:r>
          </w:p>
          <w:p w:rsidR="0030252D" w:rsidRPr="00B04E84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B04E84" w:rsidRDefault="0030252D">
            <w:pPr>
              <w:rPr>
                <w:b/>
              </w:rPr>
            </w:pPr>
            <w:r w:rsidRPr="00B04E84">
              <w:rPr>
                <w:b/>
              </w:rPr>
              <w:t>22,3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B04E84" w:rsidRDefault="0030252D">
            <w:pPr>
              <w:rPr>
                <w:b/>
              </w:rPr>
            </w:pPr>
            <w:r w:rsidRPr="00B04E84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690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04E84" w:rsidRDefault="0030252D">
            <w:pPr>
              <w:rPr>
                <w:b/>
              </w:rPr>
            </w:pPr>
            <w:r w:rsidRPr="00B04E84">
              <w:rPr>
                <w:b/>
              </w:rPr>
              <w:t>кладовая</w:t>
            </w:r>
          </w:p>
          <w:p w:rsidR="0030252D" w:rsidRPr="00B04E84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04E84" w:rsidRDefault="0030252D">
            <w:pPr>
              <w:rPr>
                <w:b/>
              </w:rPr>
            </w:pPr>
            <w:r w:rsidRPr="00B04E84">
              <w:rPr>
                <w:b/>
              </w:rPr>
              <w:t>3,7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04E84" w:rsidRDefault="0030252D">
            <w:pPr>
              <w:rPr>
                <w:b/>
              </w:rPr>
            </w:pPr>
            <w:r w:rsidRPr="00B04E84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690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04E84" w:rsidRDefault="0030252D">
            <w:pPr>
              <w:rPr>
                <w:b/>
              </w:rPr>
            </w:pPr>
            <w:r w:rsidRPr="00B04E84">
              <w:rPr>
                <w:b/>
              </w:rPr>
              <w:t>земельный участок</w:t>
            </w:r>
          </w:p>
          <w:p w:rsidR="0030252D" w:rsidRPr="00B04E84" w:rsidRDefault="0030252D">
            <w:pPr>
              <w:rPr>
                <w:b/>
              </w:rPr>
            </w:pPr>
            <w:r>
              <w:rPr>
                <w:b/>
              </w:rPr>
              <w:t>(индивидуальная)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04E84" w:rsidRDefault="0030252D">
            <w:pPr>
              <w:rPr>
                <w:b/>
              </w:rPr>
            </w:pPr>
            <w:r>
              <w:rPr>
                <w:b/>
              </w:rPr>
              <w:t>3</w:t>
            </w:r>
            <w:r w:rsidRPr="00B04E84">
              <w:rPr>
                <w:b/>
              </w:rPr>
              <w:t>00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04E84" w:rsidRDefault="0030252D">
            <w:pPr>
              <w:rPr>
                <w:b/>
              </w:rPr>
            </w:pPr>
            <w:r w:rsidRPr="00B04E84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351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E74CF" w:rsidRDefault="0030252D">
            <w:pPr>
              <w:rPr>
                <w:b/>
              </w:rPr>
            </w:pPr>
            <w:r w:rsidRPr="00BE74CF">
              <w:rPr>
                <w:b/>
              </w:rPr>
              <w:t>Нестерова Е.В.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E74CF" w:rsidRDefault="0030252D">
            <w:pPr>
              <w:rPr>
                <w:b/>
              </w:rPr>
            </w:pPr>
            <w:r w:rsidRPr="00BE74CF">
              <w:rPr>
                <w:b/>
              </w:rPr>
              <w:t>Начальник Управления</w:t>
            </w:r>
          </w:p>
          <w:p w:rsidR="0030252D" w:rsidRPr="00BE74CF" w:rsidRDefault="0030252D">
            <w:pPr>
              <w:rPr>
                <w:b/>
                <w:highlight w:val="red"/>
              </w:rPr>
            </w:pPr>
            <w:r w:rsidRPr="00BE74CF">
              <w:rPr>
                <w:b/>
              </w:rPr>
              <w:t>Минюста России по Ярославской области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E74CF" w:rsidRDefault="0030252D">
            <w:pPr>
              <w:jc w:val="center"/>
              <w:rPr>
                <w:b/>
              </w:rPr>
            </w:pPr>
            <w:r w:rsidRPr="00BE74CF">
              <w:rPr>
                <w:b/>
              </w:rPr>
              <w:t>4</w:t>
            </w:r>
            <w:r>
              <w:rPr>
                <w:b/>
              </w:rPr>
              <w:t>86</w:t>
            </w:r>
            <w:r w:rsidRPr="00BE74CF">
              <w:rPr>
                <w:b/>
              </w:rPr>
              <w:t> </w:t>
            </w:r>
            <w:r>
              <w:rPr>
                <w:b/>
              </w:rPr>
              <w:t>502</w:t>
            </w:r>
            <w:r w:rsidRPr="00BE74CF">
              <w:rPr>
                <w:b/>
              </w:rPr>
              <w:t>,</w:t>
            </w:r>
            <w:r>
              <w:rPr>
                <w:b/>
              </w:rPr>
              <w:t>59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BE74CF" w:rsidRDefault="0030252D">
            <w:pPr>
              <w:rPr>
                <w:b/>
              </w:rPr>
            </w:pPr>
            <w:r w:rsidRPr="00BE74CF">
              <w:rPr>
                <w:b/>
              </w:rPr>
              <w:t xml:space="preserve">квартира </w:t>
            </w:r>
          </w:p>
          <w:p w:rsidR="0030252D" w:rsidRPr="00BE74CF" w:rsidRDefault="0030252D">
            <w:pPr>
              <w:rPr>
                <w:b/>
              </w:rPr>
            </w:pPr>
            <w:r w:rsidRPr="00BE74CF">
              <w:rPr>
                <w:b/>
              </w:rPr>
              <w:t>(собственность)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BE74CF" w:rsidRDefault="0030252D">
            <w:pPr>
              <w:rPr>
                <w:b/>
              </w:rPr>
            </w:pPr>
            <w:r w:rsidRPr="00BE74CF">
              <w:rPr>
                <w:b/>
              </w:rPr>
              <w:t>38,9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BE74CF" w:rsidRDefault="0030252D">
            <w:pPr>
              <w:rPr>
                <w:b/>
              </w:rPr>
            </w:pPr>
            <w:r w:rsidRPr="00BE74CF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r>
              <w:t>–</w:t>
            </w:r>
          </w:p>
        </w:tc>
      </w:tr>
      <w:tr w:rsidR="0030252D" w:rsidTr="000051F9">
        <w:trPr>
          <w:gridBefore w:val="1"/>
          <w:wBefore w:w="6" w:type="dxa"/>
          <w:trHeight w:val="347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BE74CF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BE74CF" w:rsidRDefault="0030252D">
            <w:pPr>
              <w:rPr>
                <w:b/>
                <w:highlight w:val="red"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BE74CF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BE74CF" w:rsidRDefault="0030252D">
            <w:pPr>
              <w:rPr>
                <w:b/>
              </w:rPr>
            </w:pPr>
            <w:r w:rsidRPr="00BE74CF">
              <w:rPr>
                <w:b/>
              </w:rPr>
              <w:t xml:space="preserve">квартира </w:t>
            </w:r>
          </w:p>
          <w:p w:rsidR="0030252D" w:rsidRPr="00BE74CF" w:rsidRDefault="0030252D">
            <w:pPr>
              <w:rPr>
                <w:b/>
              </w:rPr>
            </w:pPr>
            <w:r w:rsidRPr="00BE74CF">
              <w:rPr>
                <w:b/>
              </w:rPr>
              <w:t>(пользование)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BE74CF" w:rsidRDefault="0030252D">
            <w:pPr>
              <w:rPr>
                <w:b/>
              </w:rPr>
            </w:pPr>
            <w:r w:rsidRPr="00BE74CF">
              <w:rPr>
                <w:b/>
              </w:rPr>
              <w:t>46,5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BE74CF" w:rsidRDefault="0030252D">
            <w:pPr>
              <w:rPr>
                <w:b/>
              </w:rPr>
            </w:pPr>
            <w:r w:rsidRPr="00BE74CF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278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BE74CF" w:rsidRDefault="0030252D">
            <w:pPr>
              <w:rPr>
                <w:b/>
              </w:rPr>
            </w:pP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BE74CF" w:rsidRDefault="0030252D">
            <w:pPr>
              <w:rPr>
                <w:b/>
                <w:highlight w:val="red"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BE74CF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E74CF" w:rsidRDefault="0030252D" w:rsidP="00BE74CF">
            <w:pPr>
              <w:rPr>
                <w:b/>
              </w:rPr>
            </w:pPr>
            <w:r w:rsidRPr="00BE74CF">
              <w:rPr>
                <w:b/>
              </w:rPr>
              <w:t xml:space="preserve"> квартира </w:t>
            </w:r>
          </w:p>
          <w:p w:rsidR="0030252D" w:rsidRPr="00BE74CF" w:rsidRDefault="0030252D" w:rsidP="00BE74CF">
            <w:pPr>
              <w:rPr>
                <w:b/>
              </w:rPr>
            </w:pPr>
            <w:r w:rsidRPr="00BE74CF">
              <w:rPr>
                <w:b/>
              </w:rPr>
              <w:t>(пользование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E74CF" w:rsidRDefault="0030252D">
            <w:pPr>
              <w:rPr>
                <w:b/>
              </w:rPr>
            </w:pPr>
            <w:r>
              <w:rPr>
                <w:b/>
              </w:rPr>
              <w:t>33,2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E74CF" w:rsidRDefault="0030252D">
            <w:pPr>
              <w:rPr>
                <w:b/>
              </w:rPr>
            </w:pPr>
            <w:r w:rsidRPr="00BE74CF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351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0B2DC9" w:rsidRDefault="0030252D">
            <w:pPr>
              <w:rPr>
                <w:b/>
              </w:rPr>
            </w:pPr>
            <w:r w:rsidRPr="000B2DC9">
              <w:rPr>
                <w:b/>
              </w:rPr>
              <w:t>Пешехонов С.В.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E74CF" w:rsidRDefault="0030252D">
            <w:pPr>
              <w:rPr>
                <w:b/>
              </w:rPr>
            </w:pPr>
            <w:r w:rsidRPr="00BE74CF">
              <w:rPr>
                <w:b/>
              </w:rPr>
              <w:t>Заместитель начальника Управления</w:t>
            </w:r>
          </w:p>
          <w:p w:rsidR="0030252D" w:rsidRPr="00BE74CF" w:rsidRDefault="0030252D">
            <w:pPr>
              <w:rPr>
                <w:b/>
                <w:highlight w:val="red"/>
              </w:rPr>
            </w:pPr>
            <w:r w:rsidRPr="00BE74CF">
              <w:rPr>
                <w:b/>
              </w:rPr>
              <w:t xml:space="preserve"> Минюста России по Ярославской области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E74CF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367 837,25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BE74CF" w:rsidRDefault="0030252D">
            <w:pPr>
              <w:rPr>
                <w:b/>
              </w:rPr>
            </w:pPr>
            <w:r w:rsidRPr="00BE74CF">
              <w:rPr>
                <w:b/>
              </w:rPr>
              <w:t>земельный участок</w:t>
            </w:r>
          </w:p>
          <w:p w:rsidR="0030252D" w:rsidRPr="00BE74CF" w:rsidRDefault="0030252D">
            <w:pPr>
              <w:rPr>
                <w:b/>
              </w:rPr>
            </w:pPr>
            <w:r w:rsidRPr="00BE74CF">
              <w:rPr>
                <w:b/>
              </w:rPr>
              <w:t>(</w:t>
            </w:r>
            <w:r>
              <w:rPr>
                <w:b/>
              </w:rPr>
              <w:t>пользование</w:t>
            </w:r>
            <w:r w:rsidRPr="00BE74CF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BE74CF" w:rsidRDefault="0030252D">
            <w:pPr>
              <w:rPr>
                <w:b/>
              </w:rPr>
            </w:pPr>
            <w:r>
              <w:rPr>
                <w:b/>
              </w:rPr>
              <w:t>5</w:t>
            </w:r>
            <w:r w:rsidRPr="00BE74CF">
              <w:rPr>
                <w:b/>
              </w:rPr>
              <w:t>16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BE74CF" w:rsidRDefault="0030252D">
            <w:pPr>
              <w:rPr>
                <w:b/>
              </w:rPr>
            </w:pPr>
            <w:r w:rsidRPr="00BE74CF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E74CF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347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BE74CF" w:rsidRDefault="0030252D">
            <w:pPr>
              <w:rPr>
                <w:b/>
                <w:highlight w:val="red"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BE74CF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BE74CF" w:rsidRDefault="0030252D">
            <w:pPr>
              <w:rPr>
                <w:b/>
              </w:rPr>
            </w:pPr>
            <w:r>
              <w:rPr>
                <w:b/>
              </w:rPr>
              <w:t>квартира (долевая собственность 1/3)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48,4 – общая</w:t>
            </w:r>
          </w:p>
          <w:p w:rsidR="0030252D" w:rsidRPr="00BE74CF" w:rsidRDefault="0030252D">
            <w:pPr>
              <w:rPr>
                <w:b/>
              </w:rPr>
            </w:pPr>
            <w:r>
              <w:rPr>
                <w:b/>
              </w:rPr>
              <w:t>16,1 – доля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BE74CF" w:rsidRDefault="0030252D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BE74CF" w:rsidRDefault="0030252D">
            <w:pPr>
              <w:rPr>
                <w:b/>
              </w:rPr>
            </w:pPr>
          </w:p>
        </w:tc>
      </w:tr>
      <w:tr w:rsidR="0030252D" w:rsidTr="000051F9">
        <w:trPr>
          <w:gridBefore w:val="1"/>
          <w:wBefore w:w="6" w:type="dxa"/>
          <w:trHeight w:val="460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D56BE4" w:rsidRDefault="0030252D">
            <w:pPr>
              <w:rPr>
                <w:b/>
              </w:rPr>
            </w:pPr>
            <w:r w:rsidRPr="00D56BE4">
              <w:rPr>
                <w:b/>
              </w:rPr>
              <w:t>Супруга</w:t>
            </w:r>
          </w:p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BE74CF" w:rsidRDefault="0030252D">
            <w:pPr>
              <w:rPr>
                <w:b/>
                <w:highlight w:val="red"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E74CF" w:rsidRDefault="0030252D">
            <w:pPr>
              <w:jc w:val="center"/>
              <w:rPr>
                <w:b/>
              </w:rPr>
            </w:pPr>
            <w:r>
              <w:rPr>
                <w:b/>
              </w:rPr>
              <w:t>64 119,97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BE74CF" w:rsidRDefault="0030252D">
            <w:pPr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  <w:p w:rsidR="0030252D" w:rsidRPr="00BE74CF" w:rsidRDefault="0030252D">
            <w:pPr>
              <w:rPr>
                <w:b/>
              </w:rPr>
            </w:pPr>
            <w:r w:rsidRPr="00BE74CF">
              <w:rPr>
                <w:b/>
              </w:rPr>
              <w:t>(собственность)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BE74CF" w:rsidRDefault="0030252D">
            <w:pPr>
              <w:rPr>
                <w:b/>
              </w:rPr>
            </w:pPr>
            <w:r>
              <w:rPr>
                <w:b/>
              </w:rPr>
              <w:t>516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30252D" w:rsidRPr="00BE74CF" w:rsidRDefault="0030252D">
            <w:pPr>
              <w:rPr>
                <w:b/>
              </w:rPr>
            </w:pPr>
            <w:r w:rsidRPr="00BE74CF">
              <w:rPr>
                <w:b/>
              </w:rP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pPr>
              <w:rPr>
                <w:b/>
              </w:rPr>
            </w:pPr>
            <w:r>
              <w:rPr>
                <w:b/>
              </w:rPr>
              <w:t>а/м ВАЗ 1119</w:t>
            </w:r>
          </w:p>
          <w:p w:rsidR="0030252D" w:rsidRPr="00BE74CF" w:rsidRDefault="0030252D">
            <w:pPr>
              <w:rPr>
                <w:b/>
              </w:rPr>
            </w:pPr>
            <w:r>
              <w:rPr>
                <w:b/>
              </w:rPr>
              <w:t>(индивидуальная))</w:t>
            </w:r>
          </w:p>
        </w:tc>
      </w:tr>
      <w:tr w:rsidR="0030252D" w:rsidTr="000051F9">
        <w:trPr>
          <w:gridBefore w:val="1"/>
          <w:wBefore w:w="6" w:type="dxa"/>
          <w:trHeight w:val="460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0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Default="0030252D">
            <w:pPr>
              <w:rPr>
                <w:highlight w:val="red"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  <w:tc>
          <w:tcPr>
            <w:tcW w:w="341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>
            <w:r>
              <w:rPr>
                <w:b/>
              </w:rPr>
              <w:t>квартира (долевая собственность 1/3)</w:t>
            </w:r>
          </w:p>
        </w:tc>
        <w:tc>
          <w:tcPr>
            <w:tcW w:w="161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Default="0030252D" w:rsidP="00D56BE4">
            <w:pPr>
              <w:rPr>
                <w:b/>
              </w:rPr>
            </w:pPr>
            <w:r>
              <w:rPr>
                <w:b/>
              </w:rPr>
              <w:t>48,4 – общая</w:t>
            </w:r>
          </w:p>
          <w:p w:rsidR="0030252D" w:rsidRDefault="0030252D" w:rsidP="00D56BE4">
            <w:r>
              <w:rPr>
                <w:b/>
              </w:rPr>
              <w:t>16,1 – доля</w:t>
            </w:r>
          </w:p>
        </w:tc>
        <w:tc>
          <w:tcPr>
            <w:tcW w:w="104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D56BE4" w:rsidRDefault="0030252D">
            <w:pPr>
              <w:rPr>
                <w:b/>
              </w:rPr>
            </w:pPr>
            <w:r w:rsidRPr="00D56BE4">
              <w:rPr>
                <w:b/>
              </w:rPr>
              <w:t>Россия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Default="0030252D"/>
        </w:tc>
      </w:tr>
      <w:tr w:rsidR="0030252D" w:rsidTr="000051F9">
        <w:trPr>
          <w:gridBefore w:val="1"/>
          <w:wBefore w:w="6" w:type="dxa"/>
          <w:trHeight w:val="460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D56BE4" w:rsidRDefault="0030252D">
            <w:pPr>
              <w:rPr>
                <w:b/>
              </w:rPr>
            </w:pPr>
            <w:r w:rsidRPr="00D56BE4">
              <w:rPr>
                <w:b/>
              </w:rPr>
              <w:t>Дочь</w:t>
            </w:r>
          </w:p>
        </w:tc>
        <w:tc>
          <w:tcPr>
            <w:tcW w:w="30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D56BE4" w:rsidRDefault="0030252D">
            <w:pPr>
              <w:rPr>
                <w:b/>
                <w:highlight w:val="red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D56BE4" w:rsidRDefault="0030252D" w:rsidP="00A145EC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E74CF" w:rsidRDefault="0030252D" w:rsidP="000F3D85">
            <w:pPr>
              <w:rPr>
                <w:b/>
              </w:rPr>
            </w:pPr>
            <w:r w:rsidRPr="00BE74CF">
              <w:rPr>
                <w:b/>
              </w:rPr>
              <w:t>земельный участок</w:t>
            </w:r>
          </w:p>
          <w:p w:rsidR="0030252D" w:rsidRPr="00BE74CF" w:rsidRDefault="0030252D" w:rsidP="000F3D85">
            <w:pPr>
              <w:rPr>
                <w:b/>
              </w:rPr>
            </w:pPr>
            <w:r w:rsidRPr="00BE74CF">
              <w:rPr>
                <w:b/>
              </w:rPr>
              <w:t>(</w:t>
            </w:r>
            <w:r>
              <w:rPr>
                <w:b/>
              </w:rPr>
              <w:t>пользование</w:t>
            </w:r>
            <w:r w:rsidRPr="00BE74CF">
              <w:rPr>
                <w:b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E74CF" w:rsidRDefault="0030252D" w:rsidP="000F3D85">
            <w:pPr>
              <w:rPr>
                <w:b/>
              </w:rPr>
            </w:pPr>
            <w:r>
              <w:rPr>
                <w:b/>
              </w:rPr>
              <w:t>5</w:t>
            </w:r>
            <w:r w:rsidRPr="00BE74CF">
              <w:rPr>
                <w:b/>
              </w:rPr>
              <w:t>16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E74CF" w:rsidRDefault="0030252D" w:rsidP="000F3D85">
            <w:pPr>
              <w:rPr>
                <w:b/>
              </w:rPr>
            </w:pPr>
            <w:r w:rsidRPr="00BE74CF"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252D" w:rsidRPr="00D56BE4" w:rsidRDefault="0030252D">
            <w:pPr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30252D" w:rsidTr="000051F9">
        <w:trPr>
          <w:gridBefore w:val="1"/>
          <w:wBefore w:w="6" w:type="dxa"/>
          <w:trHeight w:val="460"/>
        </w:trPr>
        <w:tc>
          <w:tcPr>
            <w:tcW w:w="21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D56BE4" w:rsidRDefault="0030252D">
            <w:pPr>
              <w:rPr>
                <w:b/>
              </w:rPr>
            </w:pPr>
          </w:p>
        </w:tc>
        <w:tc>
          <w:tcPr>
            <w:tcW w:w="3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D56BE4" w:rsidRDefault="0030252D">
            <w:pPr>
              <w:rPr>
                <w:b/>
                <w:highlight w:val="red"/>
              </w:rPr>
            </w:pPr>
          </w:p>
        </w:tc>
        <w:tc>
          <w:tcPr>
            <w:tcW w:w="1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D56BE4" w:rsidRDefault="0030252D">
            <w:pPr>
              <w:rPr>
                <w:b/>
              </w:rPr>
            </w:pP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E74CF" w:rsidRDefault="0030252D" w:rsidP="000F3D85">
            <w:pPr>
              <w:rPr>
                <w:b/>
              </w:rPr>
            </w:pPr>
            <w:r>
              <w:rPr>
                <w:b/>
              </w:rPr>
              <w:t>квартира (пользование)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E74CF" w:rsidRDefault="0030252D" w:rsidP="000F3D85">
            <w:pPr>
              <w:rPr>
                <w:b/>
              </w:rPr>
            </w:pPr>
            <w:r>
              <w:rPr>
                <w:b/>
              </w:rPr>
              <w:t xml:space="preserve">48,4 – 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2D" w:rsidRPr="00BE74CF" w:rsidRDefault="0030252D" w:rsidP="000F3D85">
            <w:pPr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2D" w:rsidRPr="00D56BE4" w:rsidRDefault="0030252D">
            <w:pPr>
              <w:rPr>
                <w:b/>
              </w:rPr>
            </w:pPr>
          </w:p>
        </w:tc>
      </w:tr>
    </w:tbl>
    <w:p w:rsidR="0030252D" w:rsidRDefault="0030252D" w:rsidP="004A4337"/>
    <w:sectPr w:rsidR="0030252D" w:rsidSect="0006300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3007"/>
    <w:rsid w:val="0000136B"/>
    <w:rsid w:val="00002A75"/>
    <w:rsid w:val="00003893"/>
    <w:rsid w:val="00003AA8"/>
    <w:rsid w:val="00004111"/>
    <w:rsid w:val="000051F9"/>
    <w:rsid w:val="00005323"/>
    <w:rsid w:val="00006998"/>
    <w:rsid w:val="00006CC5"/>
    <w:rsid w:val="000079E2"/>
    <w:rsid w:val="0001211A"/>
    <w:rsid w:val="00015AC8"/>
    <w:rsid w:val="00023168"/>
    <w:rsid w:val="00023EC7"/>
    <w:rsid w:val="00024CCA"/>
    <w:rsid w:val="000277B8"/>
    <w:rsid w:val="00027F3B"/>
    <w:rsid w:val="00034858"/>
    <w:rsid w:val="000349EB"/>
    <w:rsid w:val="00035C03"/>
    <w:rsid w:val="000368C4"/>
    <w:rsid w:val="0004006D"/>
    <w:rsid w:val="00040267"/>
    <w:rsid w:val="000408E3"/>
    <w:rsid w:val="00040D09"/>
    <w:rsid w:val="00040FD2"/>
    <w:rsid w:val="000411B5"/>
    <w:rsid w:val="0004192E"/>
    <w:rsid w:val="00041F22"/>
    <w:rsid w:val="00042A47"/>
    <w:rsid w:val="00046C30"/>
    <w:rsid w:val="00050A5D"/>
    <w:rsid w:val="00051342"/>
    <w:rsid w:val="0005227F"/>
    <w:rsid w:val="00052396"/>
    <w:rsid w:val="00052546"/>
    <w:rsid w:val="0005263B"/>
    <w:rsid w:val="0005560C"/>
    <w:rsid w:val="00055A83"/>
    <w:rsid w:val="00056729"/>
    <w:rsid w:val="00056D56"/>
    <w:rsid w:val="00057188"/>
    <w:rsid w:val="00060DB9"/>
    <w:rsid w:val="000620EF"/>
    <w:rsid w:val="00063007"/>
    <w:rsid w:val="00066167"/>
    <w:rsid w:val="00067D32"/>
    <w:rsid w:val="00073D0F"/>
    <w:rsid w:val="00074B78"/>
    <w:rsid w:val="00077533"/>
    <w:rsid w:val="000815DC"/>
    <w:rsid w:val="00082A6C"/>
    <w:rsid w:val="00084655"/>
    <w:rsid w:val="000860FD"/>
    <w:rsid w:val="00086234"/>
    <w:rsid w:val="000907A0"/>
    <w:rsid w:val="000914E7"/>
    <w:rsid w:val="00092A07"/>
    <w:rsid w:val="00092F53"/>
    <w:rsid w:val="00097F8D"/>
    <w:rsid w:val="000A00E1"/>
    <w:rsid w:val="000A29C4"/>
    <w:rsid w:val="000A3C21"/>
    <w:rsid w:val="000B152A"/>
    <w:rsid w:val="000B1B75"/>
    <w:rsid w:val="000B2DC9"/>
    <w:rsid w:val="000B7159"/>
    <w:rsid w:val="000C271B"/>
    <w:rsid w:val="000C2B94"/>
    <w:rsid w:val="000C4954"/>
    <w:rsid w:val="000C64E9"/>
    <w:rsid w:val="000C67C3"/>
    <w:rsid w:val="000C7921"/>
    <w:rsid w:val="000D056F"/>
    <w:rsid w:val="000D0FA1"/>
    <w:rsid w:val="000D1195"/>
    <w:rsid w:val="000D11D6"/>
    <w:rsid w:val="000D15B2"/>
    <w:rsid w:val="000D17F2"/>
    <w:rsid w:val="000D37AD"/>
    <w:rsid w:val="000D4207"/>
    <w:rsid w:val="000D44E0"/>
    <w:rsid w:val="000D462B"/>
    <w:rsid w:val="000D5013"/>
    <w:rsid w:val="000D53A5"/>
    <w:rsid w:val="000D6AA3"/>
    <w:rsid w:val="000D6B92"/>
    <w:rsid w:val="000D75BC"/>
    <w:rsid w:val="000E0C62"/>
    <w:rsid w:val="000E20CD"/>
    <w:rsid w:val="000E27F1"/>
    <w:rsid w:val="000E300B"/>
    <w:rsid w:val="000E5D46"/>
    <w:rsid w:val="000F060A"/>
    <w:rsid w:val="000F16EF"/>
    <w:rsid w:val="000F29BF"/>
    <w:rsid w:val="000F3D85"/>
    <w:rsid w:val="000F6F8B"/>
    <w:rsid w:val="000F7460"/>
    <w:rsid w:val="000F7C2E"/>
    <w:rsid w:val="00100827"/>
    <w:rsid w:val="001008C7"/>
    <w:rsid w:val="00102285"/>
    <w:rsid w:val="00102612"/>
    <w:rsid w:val="00113D53"/>
    <w:rsid w:val="00114CE2"/>
    <w:rsid w:val="00115EAF"/>
    <w:rsid w:val="00116EFC"/>
    <w:rsid w:val="0011772A"/>
    <w:rsid w:val="00117D99"/>
    <w:rsid w:val="0012064E"/>
    <w:rsid w:val="001220DC"/>
    <w:rsid w:val="00122142"/>
    <w:rsid w:val="00122E66"/>
    <w:rsid w:val="00123276"/>
    <w:rsid w:val="00123AA8"/>
    <w:rsid w:val="00123B7A"/>
    <w:rsid w:val="00123EE4"/>
    <w:rsid w:val="00124F85"/>
    <w:rsid w:val="001276A0"/>
    <w:rsid w:val="001344F0"/>
    <w:rsid w:val="00134E15"/>
    <w:rsid w:val="0013533A"/>
    <w:rsid w:val="001362D8"/>
    <w:rsid w:val="001367F0"/>
    <w:rsid w:val="001368F3"/>
    <w:rsid w:val="001370AF"/>
    <w:rsid w:val="00140925"/>
    <w:rsid w:val="00142624"/>
    <w:rsid w:val="00144887"/>
    <w:rsid w:val="001448E4"/>
    <w:rsid w:val="00144BB3"/>
    <w:rsid w:val="00150690"/>
    <w:rsid w:val="00150693"/>
    <w:rsid w:val="00151029"/>
    <w:rsid w:val="00151143"/>
    <w:rsid w:val="001520BE"/>
    <w:rsid w:val="00152FCC"/>
    <w:rsid w:val="001534AA"/>
    <w:rsid w:val="00155BE8"/>
    <w:rsid w:val="00156167"/>
    <w:rsid w:val="00157150"/>
    <w:rsid w:val="00160FC8"/>
    <w:rsid w:val="0016479A"/>
    <w:rsid w:val="0016521F"/>
    <w:rsid w:val="00165FA0"/>
    <w:rsid w:val="0016667B"/>
    <w:rsid w:val="00166AD5"/>
    <w:rsid w:val="0016710E"/>
    <w:rsid w:val="001677C8"/>
    <w:rsid w:val="00172CE8"/>
    <w:rsid w:val="0017701A"/>
    <w:rsid w:val="001774B0"/>
    <w:rsid w:val="00180CAF"/>
    <w:rsid w:val="00182005"/>
    <w:rsid w:val="00183A23"/>
    <w:rsid w:val="00184D05"/>
    <w:rsid w:val="00185087"/>
    <w:rsid w:val="001852BD"/>
    <w:rsid w:val="00185B2F"/>
    <w:rsid w:val="001869DF"/>
    <w:rsid w:val="00186E6A"/>
    <w:rsid w:val="00187660"/>
    <w:rsid w:val="0019002C"/>
    <w:rsid w:val="00190236"/>
    <w:rsid w:val="001908AC"/>
    <w:rsid w:val="00193D35"/>
    <w:rsid w:val="0019449D"/>
    <w:rsid w:val="0019502B"/>
    <w:rsid w:val="001A224C"/>
    <w:rsid w:val="001A28A4"/>
    <w:rsid w:val="001A6396"/>
    <w:rsid w:val="001A6B52"/>
    <w:rsid w:val="001B0016"/>
    <w:rsid w:val="001B17F9"/>
    <w:rsid w:val="001B35FC"/>
    <w:rsid w:val="001B6A1D"/>
    <w:rsid w:val="001C1321"/>
    <w:rsid w:val="001C1821"/>
    <w:rsid w:val="001C2906"/>
    <w:rsid w:val="001C3327"/>
    <w:rsid w:val="001C493A"/>
    <w:rsid w:val="001C55D5"/>
    <w:rsid w:val="001D0FD8"/>
    <w:rsid w:val="001D398E"/>
    <w:rsid w:val="001D3D8E"/>
    <w:rsid w:val="001D4208"/>
    <w:rsid w:val="001D47B1"/>
    <w:rsid w:val="001D5A9B"/>
    <w:rsid w:val="001D7066"/>
    <w:rsid w:val="001E2241"/>
    <w:rsid w:val="001E2ECF"/>
    <w:rsid w:val="001E45FB"/>
    <w:rsid w:val="001E5B78"/>
    <w:rsid w:val="001E6827"/>
    <w:rsid w:val="001E7F3F"/>
    <w:rsid w:val="001F15A1"/>
    <w:rsid w:val="001F1CF5"/>
    <w:rsid w:val="001F3933"/>
    <w:rsid w:val="001F40B2"/>
    <w:rsid w:val="001F415B"/>
    <w:rsid w:val="001F4477"/>
    <w:rsid w:val="00200A81"/>
    <w:rsid w:val="00200F35"/>
    <w:rsid w:val="002037EE"/>
    <w:rsid w:val="00204126"/>
    <w:rsid w:val="00204409"/>
    <w:rsid w:val="00205DB6"/>
    <w:rsid w:val="00206A24"/>
    <w:rsid w:val="00207754"/>
    <w:rsid w:val="00207785"/>
    <w:rsid w:val="00207DFE"/>
    <w:rsid w:val="00207EF1"/>
    <w:rsid w:val="00214A13"/>
    <w:rsid w:val="00215432"/>
    <w:rsid w:val="0021698F"/>
    <w:rsid w:val="00220839"/>
    <w:rsid w:val="00222EAF"/>
    <w:rsid w:val="00225FA4"/>
    <w:rsid w:val="00226BC3"/>
    <w:rsid w:val="00226E91"/>
    <w:rsid w:val="00230328"/>
    <w:rsid w:val="002314F6"/>
    <w:rsid w:val="00231EFB"/>
    <w:rsid w:val="00233974"/>
    <w:rsid w:val="00234AD4"/>
    <w:rsid w:val="00234C6E"/>
    <w:rsid w:val="0023654D"/>
    <w:rsid w:val="00241248"/>
    <w:rsid w:val="00243D0A"/>
    <w:rsid w:val="00243E25"/>
    <w:rsid w:val="002445D6"/>
    <w:rsid w:val="00244FE4"/>
    <w:rsid w:val="002465FA"/>
    <w:rsid w:val="002467ED"/>
    <w:rsid w:val="00247483"/>
    <w:rsid w:val="0024775D"/>
    <w:rsid w:val="0025027E"/>
    <w:rsid w:val="0025032B"/>
    <w:rsid w:val="00250472"/>
    <w:rsid w:val="002520B6"/>
    <w:rsid w:val="00252491"/>
    <w:rsid w:val="00252740"/>
    <w:rsid w:val="00252D23"/>
    <w:rsid w:val="002544B3"/>
    <w:rsid w:val="00254A58"/>
    <w:rsid w:val="00255651"/>
    <w:rsid w:val="00257771"/>
    <w:rsid w:val="00260B3A"/>
    <w:rsid w:val="002616E0"/>
    <w:rsid w:val="002617F1"/>
    <w:rsid w:val="0026199C"/>
    <w:rsid w:val="00261AB7"/>
    <w:rsid w:val="00263D00"/>
    <w:rsid w:val="00264675"/>
    <w:rsid w:val="00264A25"/>
    <w:rsid w:val="00265B63"/>
    <w:rsid w:val="0026658F"/>
    <w:rsid w:val="002674EB"/>
    <w:rsid w:val="00267D08"/>
    <w:rsid w:val="00270EE0"/>
    <w:rsid w:val="00275155"/>
    <w:rsid w:val="00275364"/>
    <w:rsid w:val="00277192"/>
    <w:rsid w:val="00277AA8"/>
    <w:rsid w:val="0028459D"/>
    <w:rsid w:val="0028536B"/>
    <w:rsid w:val="00286D21"/>
    <w:rsid w:val="00286D87"/>
    <w:rsid w:val="00287251"/>
    <w:rsid w:val="00287FD6"/>
    <w:rsid w:val="0029091E"/>
    <w:rsid w:val="00291526"/>
    <w:rsid w:val="00292E89"/>
    <w:rsid w:val="00295ECD"/>
    <w:rsid w:val="002A0010"/>
    <w:rsid w:val="002A2B63"/>
    <w:rsid w:val="002A53E5"/>
    <w:rsid w:val="002A563E"/>
    <w:rsid w:val="002A6DB8"/>
    <w:rsid w:val="002B0386"/>
    <w:rsid w:val="002B2482"/>
    <w:rsid w:val="002B2B1F"/>
    <w:rsid w:val="002B58A4"/>
    <w:rsid w:val="002B5D70"/>
    <w:rsid w:val="002B7496"/>
    <w:rsid w:val="002B7854"/>
    <w:rsid w:val="002C0495"/>
    <w:rsid w:val="002C1B84"/>
    <w:rsid w:val="002C45A9"/>
    <w:rsid w:val="002C48AB"/>
    <w:rsid w:val="002C5160"/>
    <w:rsid w:val="002C668B"/>
    <w:rsid w:val="002D097B"/>
    <w:rsid w:val="002D132F"/>
    <w:rsid w:val="002D2469"/>
    <w:rsid w:val="002D2C38"/>
    <w:rsid w:val="002D62B0"/>
    <w:rsid w:val="002E3703"/>
    <w:rsid w:val="002E39C1"/>
    <w:rsid w:val="002E65F0"/>
    <w:rsid w:val="002E724D"/>
    <w:rsid w:val="002F16D6"/>
    <w:rsid w:val="002F1CAC"/>
    <w:rsid w:val="002F1EBA"/>
    <w:rsid w:val="002F2AFA"/>
    <w:rsid w:val="002F2E28"/>
    <w:rsid w:val="002F3805"/>
    <w:rsid w:val="002F4938"/>
    <w:rsid w:val="002F5E55"/>
    <w:rsid w:val="002F68B0"/>
    <w:rsid w:val="002F700B"/>
    <w:rsid w:val="0030252D"/>
    <w:rsid w:val="003033CC"/>
    <w:rsid w:val="003036DC"/>
    <w:rsid w:val="00303E7E"/>
    <w:rsid w:val="00304D4D"/>
    <w:rsid w:val="0030560A"/>
    <w:rsid w:val="00306D8A"/>
    <w:rsid w:val="003073BF"/>
    <w:rsid w:val="00307C56"/>
    <w:rsid w:val="00311074"/>
    <w:rsid w:val="0031322F"/>
    <w:rsid w:val="003161F2"/>
    <w:rsid w:val="00317957"/>
    <w:rsid w:val="003200A8"/>
    <w:rsid w:val="00320C75"/>
    <w:rsid w:val="0032117F"/>
    <w:rsid w:val="00321408"/>
    <w:rsid w:val="0032155E"/>
    <w:rsid w:val="00321B12"/>
    <w:rsid w:val="00321D47"/>
    <w:rsid w:val="00322F3B"/>
    <w:rsid w:val="0032407D"/>
    <w:rsid w:val="00324426"/>
    <w:rsid w:val="00324A62"/>
    <w:rsid w:val="00327027"/>
    <w:rsid w:val="0032738E"/>
    <w:rsid w:val="00330331"/>
    <w:rsid w:val="003308FC"/>
    <w:rsid w:val="003313FB"/>
    <w:rsid w:val="00331488"/>
    <w:rsid w:val="0033313E"/>
    <w:rsid w:val="00334579"/>
    <w:rsid w:val="0033568C"/>
    <w:rsid w:val="00336597"/>
    <w:rsid w:val="0034007A"/>
    <w:rsid w:val="00340B87"/>
    <w:rsid w:val="0034126E"/>
    <w:rsid w:val="00342E63"/>
    <w:rsid w:val="00344303"/>
    <w:rsid w:val="00344E54"/>
    <w:rsid w:val="0034723B"/>
    <w:rsid w:val="0035109D"/>
    <w:rsid w:val="0035151F"/>
    <w:rsid w:val="00351EF4"/>
    <w:rsid w:val="003524CE"/>
    <w:rsid w:val="003537D1"/>
    <w:rsid w:val="00354935"/>
    <w:rsid w:val="00355F58"/>
    <w:rsid w:val="003567EC"/>
    <w:rsid w:val="003578A0"/>
    <w:rsid w:val="00360A16"/>
    <w:rsid w:val="00364C4C"/>
    <w:rsid w:val="0036516A"/>
    <w:rsid w:val="003729A6"/>
    <w:rsid w:val="00372E17"/>
    <w:rsid w:val="003733B8"/>
    <w:rsid w:val="0037640A"/>
    <w:rsid w:val="00382985"/>
    <w:rsid w:val="0038368D"/>
    <w:rsid w:val="003840CB"/>
    <w:rsid w:val="003853B5"/>
    <w:rsid w:val="00386073"/>
    <w:rsid w:val="00386374"/>
    <w:rsid w:val="0039172D"/>
    <w:rsid w:val="00392530"/>
    <w:rsid w:val="003946F8"/>
    <w:rsid w:val="00394DFB"/>
    <w:rsid w:val="00395677"/>
    <w:rsid w:val="00396723"/>
    <w:rsid w:val="00396F5F"/>
    <w:rsid w:val="003A044B"/>
    <w:rsid w:val="003A05B1"/>
    <w:rsid w:val="003A0B46"/>
    <w:rsid w:val="003A150F"/>
    <w:rsid w:val="003A1A9C"/>
    <w:rsid w:val="003A1F4F"/>
    <w:rsid w:val="003A28EB"/>
    <w:rsid w:val="003A44A9"/>
    <w:rsid w:val="003A45DC"/>
    <w:rsid w:val="003A4864"/>
    <w:rsid w:val="003A7125"/>
    <w:rsid w:val="003B04B2"/>
    <w:rsid w:val="003B3555"/>
    <w:rsid w:val="003B4B27"/>
    <w:rsid w:val="003B4DAE"/>
    <w:rsid w:val="003B5C2F"/>
    <w:rsid w:val="003B61C6"/>
    <w:rsid w:val="003B7198"/>
    <w:rsid w:val="003B71A2"/>
    <w:rsid w:val="003B73DD"/>
    <w:rsid w:val="003B783B"/>
    <w:rsid w:val="003C5A2B"/>
    <w:rsid w:val="003C6934"/>
    <w:rsid w:val="003C7B39"/>
    <w:rsid w:val="003D1C9C"/>
    <w:rsid w:val="003D307C"/>
    <w:rsid w:val="003D330A"/>
    <w:rsid w:val="003D377F"/>
    <w:rsid w:val="003D3D23"/>
    <w:rsid w:val="003D4070"/>
    <w:rsid w:val="003D5367"/>
    <w:rsid w:val="003D6208"/>
    <w:rsid w:val="003E0079"/>
    <w:rsid w:val="003E0BA6"/>
    <w:rsid w:val="003E1CA8"/>
    <w:rsid w:val="003E229C"/>
    <w:rsid w:val="003E30AB"/>
    <w:rsid w:val="003E416A"/>
    <w:rsid w:val="003E42E4"/>
    <w:rsid w:val="003E51CB"/>
    <w:rsid w:val="003E6885"/>
    <w:rsid w:val="003E68D2"/>
    <w:rsid w:val="003E70AF"/>
    <w:rsid w:val="003E7A95"/>
    <w:rsid w:val="003F1678"/>
    <w:rsid w:val="003F1783"/>
    <w:rsid w:val="003F1DE5"/>
    <w:rsid w:val="003F1DEB"/>
    <w:rsid w:val="003F3859"/>
    <w:rsid w:val="003F3B32"/>
    <w:rsid w:val="003F42C8"/>
    <w:rsid w:val="003F5889"/>
    <w:rsid w:val="003F6302"/>
    <w:rsid w:val="003F6D72"/>
    <w:rsid w:val="00400590"/>
    <w:rsid w:val="0040585F"/>
    <w:rsid w:val="00405F32"/>
    <w:rsid w:val="00406EE4"/>
    <w:rsid w:val="0040711F"/>
    <w:rsid w:val="004105D5"/>
    <w:rsid w:val="004118F4"/>
    <w:rsid w:val="00411E2E"/>
    <w:rsid w:val="0041318E"/>
    <w:rsid w:val="00413A7C"/>
    <w:rsid w:val="00414258"/>
    <w:rsid w:val="0041427C"/>
    <w:rsid w:val="00414F59"/>
    <w:rsid w:val="00417A78"/>
    <w:rsid w:val="00420949"/>
    <w:rsid w:val="00421606"/>
    <w:rsid w:val="00421AA0"/>
    <w:rsid w:val="00421EB0"/>
    <w:rsid w:val="00422AE7"/>
    <w:rsid w:val="004239B5"/>
    <w:rsid w:val="00423D0C"/>
    <w:rsid w:val="0042449F"/>
    <w:rsid w:val="004247D3"/>
    <w:rsid w:val="00424904"/>
    <w:rsid w:val="00425A23"/>
    <w:rsid w:val="00425AD0"/>
    <w:rsid w:val="00426253"/>
    <w:rsid w:val="00426FD2"/>
    <w:rsid w:val="0042784B"/>
    <w:rsid w:val="00427CFD"/>
    <w:rsid w:val="00427E73"/>
    <w:rsid w:val="00431BC0"/>
    <w:rsid w:val="00435D10"/>
    <w:rsid w:val="0043685C"/>
    <w:rsid w:val="00436BEF"/>
    <w:rsid w:val="00440C3C"/>
    <w:rsid w:val="00441613"/>
    <w:rsid w:val="00441FF2"/>
    <w:rsid w:val="00442C76"/>
    <w:rsid w:val="004440ED"/>
    <w:rsid w:val="0044441D"/>
    <w:rsid w:val="00444D59"/>
    <w:rsid w:val="00444F75"/>
    <w:rsid w:val="004451EB"/>
    <w:rsid w:val="00445DAB"/>
    <w:rsid w:val="00445EFD"/>
    <w:rsid w:val="004460BB"/>
    <w:rsid w:val="004478CE"/>
    <w:rsid w:val="004501C4"/>
    <w:rsid w:val="0045101C"/>
    <w:rsid w:val="00452683"/>
    <w:rsid w:val="00452FAF"/>
    <w:rsid w:val="00455CB5"/>
    <w:rsid w:val="00457953"/>
    <w:rsid w:val="0046005D"/>
    <w:rsid w:val="0046185A"/>
    <w:rsid w:val="004632B9"/>
    <w:rsid w:val="00463DC1"/>
    <w:rsid w:val="004670EF"/>
    <w:rsid w:val="00467395"/>
    <w:rsid w:val="004677F3"/>
    <w:rsid w:val="004713DB"/>
    <w:rsid w:val="0047223A"/>
    <w:rsid w:val="004729BF"/>
    <w:rsid w:val="00476950"/>
    <w:rsid w:val="00481576"/>
    <w:rsid w:val="0048226E"/>
    <w:rsid w:val="00483D4B"/>
    <w:rsid w:val="004842B2"/>
    <w:rsid w:val="0048772A"/>
    <w:rsid w:val="00490373"/>
    <w:rsid w:val="004912B8"/>
    <w:rsid w:val="00491BFE"/>
    <w:rsid w:val="00491CEE"/>
    <w:rsid w:val="00492703"/>
    <w:rsid w:val="00496882"/>
    <w:rsid w:val="0049729C"/>
    <w:rsid w:val="0049749C"/>
    <w:rsid w:val="00497581"/>
    <w:rsid w:val="004A0AF6"/>
    <w:rsid w:val="004A18DC"/>
    <w:rsid w:val="004A2174"/>
    <w:rsid w:val="004A3056"/>
    <w:rsid w:val="004A33F5"/>
    <w:rsid w:val="004A39DF"/>
    <w:rsid w:val="004A4337"/>
    <w:rsid w:val="004A6908"/>
    <w:rsid w:val="004A7667"/>
    <w:rsid w:val="004B0896"/>
    <w:rsid w:val="004B3ACE"/>
    <w:rsid w:val="004C0022"/>
    <w:rsid w:val="004C080F"/>
    <w:rsid w:val="004C0B18"/>
    <w:rsid w:val="004C3B37"/>
    <w:rsid w:val="004C3EE2"/>
    <w:rsid w:val="004C432C"/>
    <w:rsid w:val="004C4E50"/>
    <w:rsid w:val="004D09F9"/>
    <w:rsid w:val="004D188C"/>
    <w:rsid w:val="004D2789"/>
    <w:rsid w:val="004D2F14"/>
    <w:rsid w:val="004D53E6"/>
    <w:rsid w:val="004D5E7C"/>
    <w:rsid w:val="004D7DB8"/>
    <w:rsid w:val="004E0348"/>
    <w:rsid w:val="004E0B82"/>
    <w:rsid w:val="004E0F4E"/>
    <w:rsid w:val="004E0F90"/>
    <w:rsid w:val="004E1798"/>
    <w:rsid w:val="004E1E48"/>
    <w:rsid w:val="004E209E"/>
    <w:rsid w:val="004E2654"/>
    <w:rsid w:val="004E3472"/>
    <w:rsid w:val="004E3932"/>
    <w:rsid w:val="004E3ED7"/>
    <w:rsid w:val="004E4FD0"/>
    <w:rsid w:val="004E523E"/>
    <w:rsid w:val="004E5A51"/>
    <w:rsid w:val="004E6975"/>
    <w:rsid w:val="004E736F"/>
    <w:rsid w:val="004E75AD"/>
    <w:rsid w:val="004F06A3"/>
    <w:rsid w:val="004F0F11"/>
    <w:rsid w:val="004F19F7"/>
    <w:rsid w:val="004F29F6"/>
    <w:rsid w:val="004F369E"/>
    <w:rsid w:val="004F5DAF"/>
    <w:rsid w:val="004F6E97"/>
    <w:rsid w:val="004F768A"/>
    <w:rsid w:val="00501184"/>
    <w:rsid w:val="005016A4"/>
    <w:rsid w:val="00501D77"/>
    <w:rsid w:val="00501E60"/>
    <w:rsid w:val="00505183"/>
    <w:rsid w:val="00507109"/>
    <w:rsid w:val="005074E4"/>
    <w:rsid w:val="00511EF5"/>
    <w:rsid w:val="00512F61"/>
    <w:rsid w:val="00513817"/>
    <w:rsid w:val="00513ABE"/>
    <w:rsid w:val="00513F0D"/>
    <w:rsid w:val="00515F8A"/>
    <w:rsid w:val="00521C89"/>
    <w:rsid w:val="0052215B"/>
    <w:rsid w:val="00523F1A"/>
    <w:rsid w:val="00524318"/>
    <w:rsid w:val="005263AB"/>
    <w:rsid w:val="00526514"/>
    <w:rsid w:val="00526809"/>
    <w:rsid w:val="005269DB"/>
    <w:rsid w:val="00526FDA"/>
    <w:rsid w:val="00527B39"/>
    <w:rsid w:val="0053061F"/>
    <w:rsid w:val="0053156A"/>
    <w:rsid w:val="00534F56"/>
    <w:rsid w:val="00535CE0"/>
    <w:rsid w:val="005362F1"/>
    <w:rsid w:val="0053665B"/>
    <w:rsid w:val="00537DF0"/>
    <w:rsid w:val="005405E2"/>
    <w:rsid w:val="005407EE"/>
    <w:rsid w:val="00540C6F"/>
    <w:rsid w:val="0054251F"/>
    <w:rsid w:val="00543E5B"/>
    <w:rsid w:val="0054424F"/>
    <w:rsid w:val="0054662A"/>
    <w:rsid w:val="00547D88"/>
    <w:rsid w:val="005504F6"/>
    <w:rsid w:val="00551671"/>
    <w:rsid w:val="0055183D"/>
    <w:rsid w:val="0055545C"/>
    <w:rsid w:val="00555CA6"/>
    <w:rsid w:val="00556D87"/>
    <w:rsid w:val="00556F59"/>
    <w:rsid w:val="005577D8"/>
    <w:rsid w:val="00561DD5"/>
    <w:rsid w:val="00563399"/>
    <w:rsid w:val="005653B4"/>
    <w:rsid w:val="005658A1"/>
    <w:rsid w:val="00570456"/>
    <w:rsid w:val="005706B8"/>
    <w:rsid w:val="00570E88"/>
    <w:rsid w:val="00571657"/>
    <w:rsid w:val="0057191A"/>
    <w:rsid w:val="00572013"/>
    <w:rsid w:val="0057269E"/>
    <w:rsid w:val="005735B4"/>
    <w:rsid w:val="0057437A"/>
    <w:rsid w:val="00574EA2"/>
    <w:rsid w:val="00576ED8"/>
    <w:rsid w:val="00576F7C"/>
    <w:rsid w:val="00577A13"/>
    <w:rsid w:val="00580892"/>
    <w:rsid w:val="00582079"/>
    <w:rsid w:val="005820C9"/>
    <w:rsid w:val="005837FD"/>
    <w:rsid w:val="00585015"/>
    <w:rsid w:val="00585038"/>
    <w:rsid w:val="00587DC1"/>
    <w:rsid w:val="00587EE1"/>
    <w:rsid w:val="00590BBB"/>
    <w:rsid w:val="0059138F"/>
    <w:rsid w:val="00592323"/>
    <w:rsid w:val="00592733"/>
    <w:rsid w:val="0059396A"/>
    <w:rsid w:val="00593CE7"/>
    <w:rsid w:val="00596534"/>
    <w:rsid w:val="0059713D"/>
    <w:rsid w:val="00597319"/>
    <w:rsid w:val="005A15C3"/>
    <w:rsid w:val="005A1A68"/>
    <w:rsid w:val="005A388F"/>
    <w:rsid w:val="005A3F61"/>
    <w:rsid w:val="005A4070"/>
    <w:rsid w:val="005A5441"/>
    <w:rsid w:val="005A5543"/>
    <w:rsid w:val="005B03F1"/>
    <w:rsid w:val="005B07FE"/>
    <w:rsid w:val="005B129E"/>
    <w:rsid w:val="005B1847"/>
    <w:rsid w:val="005B1D3F"/>
    <w:rsid w:val="005B1DED"/>
    <w:rsid w:val="005B2670"/>
    <w:rsid w:val="005B336C"/>
    <w:rsid w:val="005B362E"/>
    <w:rsid w:val="005B402A"/>
    <w:rsid w:val="005B4C65"/>
    <w:rsid w:val="005B5238"/>
    <w:rsid w:val="005B6874"/>
    <w:rsid w:val="005B6B32"/>
    <w:rsid w:val="005B6C84"/>
    <w:rsid w:val="005B6D7B"/>
    <w:rsid w:val="005C08D8"/>
    <w:rsid w:val="005C137B"/>
    <w:rsid w:val="005C1F78"/>
    <w:rsid w:val="005C31C7"/>
    <w:rsid w:val="005C4374"/>
    <w:rsid w:val="005C61ED"/>
    <w:rsid w:val="005C7A1C"/>
    <w:rsid w:val="005D1819"/>
    <w:rsid w:val="005D337E"/>
    <w:rsid w:val="005D3534"/>
    <w:rsid w:val="005D40DA"/>
    <w:rsid w:val="005D4784"/>
    <w:rsid w:val="005D6510"/>
    <w:rsid w:val="005D78CF"/>
    <w:rsid w:val="005D7A3B"/>
    <w:rsid w:val="005D7BDC"/>
    <w:rsid w:val="005E08EC"/>
    <w:rsid w:val="005E1BB4"/>
    <w:rsid w:val="005E21C8"/>
    <w:rsid w:val="005E2F2B"/>
    <w:rsid w:val="005E32AE"/>
    <w:rsid w:val="005E32FE"/>
    <w:rsid w:val="005E3728"/>
    <w:rsid w:val="005E372B"/>
    <w:rsid w:val="005E47BF"/>
    <w:rsid w:val="005F15AB"/>
    <w:rsid w:val="005F4837"/>
    <w:rsid w:val="005F5B60"/>
    <w:rsid w:val="0060033C"/>
    <w:rsid w:val="00602408"/>
    <w:rsid w:val="00602EB7"/>
    <w:rsid w:val="0060546B"/>
    <w:rsid w:val="00606821"/>
    <w:rsid w:val="00610050"/>
    <w:rsid w:val="006110DB"/>
    <w:rsid w:val="006111D8"/>
    <w:rsid w:val="006122B7"/>
    <w:rsid w:val="00612911"/>
    <w:rsid w:val="006133C5"/>
    <w:rsid w:val="00616A97"/>
    <w:rsid w:val="006171E3"/>
    <w:rsid w:val="00617FC8"/>
    <w:rsid w:val="00620326"/>
    <w:rsid w:val="00620820"/>
    <w:rsid w:val="006208EA"/>
    <w:rsid w:val="00622765"/>
    <w:rsid w:val="0062571D"/>
    <w:rsid w:val="00626444"/>
    <w:rsid w:val="0062726F"/>
    <w:rsid w:val="006272C9"/>
    <w:rsid w:val="00630B75"/>
    <w:rsid w:val="00632466"/>
    <w:rsid w:val="006326FE"/>
    <w:rsid w:val="00634B40"/>
    <w:rsid w:val="00634EE1"/>
    <w:rsid w:val="00636E1B"/>
    <w:rsid w:val="006419E0"/>
    <w:rsid w:val="006421B2"/>
    <w:rsid w:val="00642B4E"/>
    <w:rsid w:val="00646C1A"/>
    <w:rsid w:val="0065121F"/>
    <w:rsid w:val="00652AD9"/>
    <w:rsid w:val="0065405C"/>
    <w:rsid w:val="00654CC8"/>
    <w:rsid w:val="00660159"/>
    <w:rsid w:val="00660E13"/>
    <w:rsid w:val="00660E6D"/>
    <w:rsid w:val="006611D3"/>
    <w:rsid w:val="00662A68"/>
    <w:rsid w:val="00664B39"/>
    <w:rsid w:val="0066665C"/>
    <w:rsid w:val="00671F6F"/>
    <w:rsid w:val="006741A3"/>
    <w:rsid w:val="006757BD"/>
    <w:rsid w:val="00683BC3"/>
    <w:rsid w:val="00686E4C"/>
    <w:rsid w:val="00690868"/>
    <w:rsid w:val="006921D8"/>
    <w:rsid w:val="006938A8"/>
    <w:rsid w:val="006957CF"/>
    <w:rsid w:val="006A22B6"/>
    <w:rsid w:val="006A232C"/>
    <w:rsid w:val="006A2360"/>
    <w:rsid w:val="006A36BF"/>
    <w:rsid w:val="006A62FE"/>
    <w:rsid w:val="006A7C1B"/>
    <w:rsid w:val="006B1207"/>
    <w:rsid w:val="006B1F74"/>
    <w:rsid w:val="006B408D"/>
    <w:rsid w:val="006B5738"/>
    <w:rsid w:val="006B5849"/>
    <w:rsid w:val="006B79DF"/>
    <w:rsid w:val="006C289D"/>
    <w:rsid w:val="006C3C66"/>
    <w:rsid w:val="006C53AC"/>
    <w:rsid w:val="006C624F"/>
    <w:rsid w:val="006C6757"/>
    <w:rsid w:val="006C7E8E"/>
    <w:rsid w:val="006D1567"/>
    <w:rsid w:val="006D1A9D"/>
    <w:rsid w:val="006D6993"/>
    <w:rsid w:val="006D7931"/>
    <w:rsid w:val="006E161C"/>
    <w:rsid w:val="006E2807"/>
    <w:rsid w:val="006E2B50"/>
    <w:rsid w:val="006E357C"/>
    <w:rsid w:val="006E7E7C"/>
    <w:rsid w:val="006F06E1"/>
    <w:rsid w:val="006F213F"/>
    <w:rsid w:val="006F302F"/>
    <w:rsid w:val="006F33CF"/>
    <w:rsid w:val="006F3457"/>
    <w:rsid w:val="006F4C8F"/>
    <w:rsid w:val="006F4D9F"/>
    <w:rsid w:val="006F7C54"/>
    <w:rsid w:val="0070061D"/>
    <w:rsid w:val="00703273"/>
    <w:rsid w:val="00703A52"/>
    <w:rsid w:val="00704D45"/>
    <w:rsid w:val="007054DD"/>
    <w:rsid w:val="00707B79"/>
    <w:rsid w:val="00707EDB"/>
    <w:rsid w:val="00712EC3"/>
    <w:rsid w:val="007131C1"/>
    <w:rsid w:val="00714C52"/>
    <w:rsid w:val="0071639D"/>
    <w:rsid w:val="00717B91"/>
    <w:rsid w:val="00723448"/>
    <w:rsid w:val="00724798"/>
    <w:rsid w:val="007269E2"/>
    <w:rsid w:val="00727F3D"/>
    <w:rsid w:val="00730699"/>
    <w:rsid w:val="00731127"/>
    <w:rsid w:val="00731FDD"/>
    <w:rsid w:val="007320F5"/>
    <w:rsid w:val="00733D11"/>
    <w:rsid w:val="007358EF"/>
    <w:rsid w:val="00737073"/>
    <w:rsid w:val="00740B81"/>
    <w:rsid w:val="007420CF"/>
    <w:rsid w:val="00742A11"/>
    <w:rsid w:val="00742B1B"/>
    <w:rsid w:val="00743D25"/>
    <w:rsid w:val="00744294"/>
    <w:rsid w:val="007466A2"/>
    <w:rsid w:val="007469A2"/>
    <w:rsid w:val="00747D9E"/>
    <w:rsid w:val="00747F55"/>
    <w:rsid w:val="007506C1"/>
    <w:rsid w:val="00750FB5"/>
    <w:rsid w:val="00751B7D"/>
    <w:rsid w:val="007572B4"/>
    <w:rsid w:val="00760FB4"/>
    <w:rsid w:val="00761535"/>
    <w:rsid w:val="007633F5"/>
    <w:rsid w:val="007634DA"/>
    <w:rsid w:val="0076435A"/>
    <w:rsid w:val="00765CD8"/>
    <w:rsid w:val="00766042"/>
    <w:rsid w:val="00766FB8"/>
    <w:rsid w:val="00770293"/>
    <w:rsid w:val="00771CEC"/>
    <w:rsid w:val="0077289B"/>
    <w:rsid w:val="007747F4"/>
    <w:rsid w:val="00775856"/>
    <w:rsid w:val="00777C46"/>
    <w:rsid w:val="00780687"/>
    <w:rsid w:val="00780CC4"/>
    <w:rsid w:val="00781376"/>
    <w:rsid w:val="0078177B"/>
    <w:rsid w:val="00783B67"/>
    <w:rsid w:val="007853D6"/>
    <w:rsid w:val="00786358"/>
    <w:rsid w:val="00786361"/>
    <w:rsid w:val="00786E73"/>
    <w:rsid w:val="00787159"/>
    <w:rsid w:val="007904B1"/>
    <w:rsid w:val="007905CE"/>
    <w:rsid w:val="0079281D"/>
    <w:rsid w:val="00793ACE"/>
    <w:rsid w:val="00794191"/>
    <w:rsid w:val="00794B76"/>
    <w:rsid w:val="007A00CE"/>
    <w:rsid w:val="007A30E3"/>
    <w:rsid w:val="007A75B0"/>
    <w:rsid w:val="007A7749"/>
    <w:rsid w:val="007B1AAD"/>
    <w:rsid w:val="007B2C94"/>
    <w:rsid w:val="007B4528"/>
    <w:rsid w:val="007B4A39"/>
    <w:rsid w:val="007C0F03"/>
    <w:rsid w:val="007C2E73"/>
    <w:rsid w:val="007C353C"/>
    <w:rsid w:val="007C3A10"/>
    <w:rsid w:val="007C7647"/>
    <w:rsid w:val="007C77BD"/>
    <w:rsid w:val="007C7984"/>
    <w:rsid w:val="007D032C"/>
    <w:rsid w:val="007D0BC5"/>
    <w:rsid w:val="007D193C"/>
    <w:rsid w:val="007D1C96"/>
    <w:rsid w:val="007D5C36"/>
    <w:rsid w:val="007D6E88"/>
    <w:rsid w:val="007E0629"/>
    <w:rsid w:val="007E0D4C"/>
    <w:rsid w:val="007E19B1"/>
    <w:rsid w:val="007E3B67"/>
    <w:rsid w:val="007E4750"/>
    <w:rsid w:val="007E53E8"/>
    <w:rsid w:val="007E5F6B"/>
    <w:rsid w:val="007F0118"/>
    <w:rsid w:val="007F04A6"/>
    <w:rsid w:val="007F10EA"/>
    <w:rsid w:val="007F1F83"/>
    <w:rsid w:val="007F3285"/>
    <w:rsid w:val="007F34DA"/>
    <w:rsid w:val="007F5DB6"/>
    <w:rsid w:val="007F6376"/>
    <w:rsid w:val="008012AB"/>
    <w:rsid w:val="008025F0"/>
    <w:rsid w:val="00802A32"/>
    <w:rsid w:val="00804172"/>
    <w:rsid w:val="0080557B"/>
    <w:rsid w:val="00806525"/>
    <w:rsid w:val="00806F64"/>
    <w:rsid w:val="008071AA"/>
    <w:rsid w:val="0081071F"/>
    <w:rsid w:val="0081139F"/>
    <w:rsid w:val="00811E68"/>
    <w:rsid w:val="008140A2"/>
    <w:rsid w:val="0081438B"/>
    <w:rsid w:val="00817463"/>
    <w:rsid w:val="0081753F"/>
    <w:rsid w:val="00820D4E"/>
    <w:rsid w:val="00822787"/>
    <w:rsid w:val="008236E4"/>
    <w:rsid w:val="00833BE2"/>
    <w:rsid w:val="00835444"/>
    <w:rsid w:val="00835774"/>
    <w:rsid w:val="008405FE"/>
    <w:rsid w:val="00841174"/>
    <w:rsid w:val="0084233E"/>
    <w:rsid w:val="00843D72"/>
    <w:rsid w:val="0084415D"/>
    <w:rsid w:val="008466CC"/>
    <w:rsid w:val="00851660"/>
    <w:rsid w:val="00852539"/>
    <w:rsid w:val="00852FF6"/>
    <w:rsid w:val="00853A4C"/>
    <w:rsid w:val="00853CDE"/>
    <w:rsid w:val="00855CF5"/>
    <w:rsid w:val="008565DF"/>
    <w:rsid w:val="00864833"/>
    <w:rsid w:val="008661C2"/>
    <w:rsid w:val="0086707C"/>
    <w:rsid w:val="00871A51"/>
    <w:rsid w:val="00872562"/>
    <w:rsid w:val="008727E0"/>
    <w:rsid w:val="00873AB6"/>
    <w:rsid w:val="00875F81"/>
    <w:rsid w:val="00876088"/>
    <w:rsid w:val="0087656E"/>
    <w:rsid w:val="0087695C"/>
    <w:rsid w:val="00877563"/>
    <w:rsid w:val="00877BB9"/>
    <w:rsid w:val="00881705"/>
    <w:rsid w:val="0088256B"/>
    <w:rsid w:val="0088791C"/>
    <w:rsid w:val="00890AB8"/>
    <w:rsid w:val="008927A1"/>
    <w:rsid w:val="008931A6"/>
    <w:rsid w:val="0089491A"/>
    <w:rsid w:val="00895648"/>
    <w:rsid w:val="008A18CD"/>
    <w:rsid w:val="008A2FB9"/>
    <w:rsid w:val="008A3A0B"/>
    <w:rsid w:val="008A44B0"/>
    <w:rsid w:val="008A59AD"/>
    <w:rsid w:val="008B03E7"/>
    <w:rsid w:val="008B13EA"/>
    <w:rsid w:val="008B40AB"/>
    <w:rsid w:val="008B4389"/>
    <w:rsid w:val="008B54DD"/>
    <w:rsid w:val="008B6D2B"/>
    <w:rsid w:val="008B6F70"/>
    <w:rsid w:val="008C1F36"/>
    <w:rsid w:val="008C20AC"/>
    <w:rsid w:val="008C294D"/>
    <w:rsid w:val="008C397B"/>
    <w:rsid w:val="008C3E30"/>
    <w:rsid w:val="008C4AEB"/>
    <w:rsid w:val="008C5345"/>
    <w:rsid w:val="008C610B"/>
    <w:rsid w:val="008C6589"/>
    <w:rsid w:val="008C71C1"/>
    <w:rsid w:val="008D01AE"/>
    <w:rsid w:val="008D025A"/>
    <w:rsid w:val="008D0D18"/>
    <w:rsid w:val="008D1DCF"/>
    <w:rsid w:val="008D21C8"/>
    <w:rsid w:val="008D2A5C"/>
    <w:rsid w:val="008D5ED5"/>
    <w:rsid w:val="008D62CF"/>
    <w:rsid w:val="008E0338"/>
    <w:rsid w:val="008E08FF"/>
    <w:rsid w:val="008E11EC"/>
    <w:rsid w:val="008E15ED"/>
    <w:rsid w:val="008E26A4"/>
    <w:rsid w:val="008E30FD"/>
    <w:rsid w:val="008F1155"/>
    <w:rsid w:val="008F2915"/>
    <w:rsid w:val="008F2F71"/>
    <w:rsid w:val="008F4401"/>
    <w:rsid w:val="008F5260"/>
    <w:rsid w:val="008F5909"/>
    <w:rsid w:val="008F7E9A"/>
    <w:rsid w:val="008F7EA7"/>
    <w:rsid w:val="009000B0"/>
    <w:rsid w:val="00900AE3"/>
    <w:rsid w:val="00902160"/>
    <w:rsid w:val="009021B6"/>
    <w:rsid w:val="0090264A"/>
    <w:rsid w:val="00903205"/>
    <w:rsid w:val="0090417C"/>
    <w:rsid w:val="00904447"/>
    <w:rsid w:val="009048D8"/>
    <w:rsid w:val="0090490D"/>
    <w:rsid w:val="00907173"/>
    <w:rsid w:val="00911518"/>
    <w:rsid w:val="009120BD"/>
    <w:rsid w:val="00912A6B"/>
    <w:rsid w:val="00913BF4"/>
    <w:rsid w:val="00914929"/>
    <w:rsid w:val="00915694"/>
    <w:rsid w:val="00915CFB"/>
    <w:rsid w:val="009217BD"/>
    <w:rsid w:val="00921C93"/>
    <w:rsid w:val="00921FF4"/>
    <w:rsid w:val="0092324F"/>
    <w:rsid w:val="00924401"/>
    <w:rsid w:val="009277F2"/>
    <w:rsid w:val="00930EC2"/>
    <w:rsid w:val="00933F75"/>
    <w:rsid w:val="0093445D"/>
    <w:rsid w:val="00934F41"/>
    <w:rsid w:val="00935655"/>
    <w:rsid w:val="00936554"/>
    <w:rsid w:val="00936A2A"/>
    <w:rsid w:val="00936E0A"/>
    <w:rsid w:val="00937F4A"/>
    <w:rsid w:val="00940CF2"/>
    <w:rsid w:val="00941CCA"/>
    <w:rsid w:val="009438C3"/>
    <w:rsid w:val="0094476B"/>
    <w:rsid w:val="009447E1"/>
    <w:rsid w:val="00944D74"/>
    <w:rsid w:val="009456D0"/>
    <w:rsid w:val="00945D6D"/>
    <w:rsid w:val="00946E11"/>
    <w:rsid w:val="00947F9C"/>
    <w:rsid w:val="00950047"/>
    <w:rsid w:val="00950604"/>
    <w:rsid w:val="0095085C"/>
    <w:rsid w:val="00950B76"/>
    <w:rsid w:val="00950FA7"/>
    <w:rsid w:val="00952944"/>
    <w:rsid w:val="009535AC"/>
    <w:rsid w:val="00953CA3"/>
    <w:rsid w:val="0095402D"/>
    <w:rsid w:val="00954638"/>
    <w:rsid w:val="0096066A"/>
    <w:rsid w:val="00961CD4"/>
    <w:rsid w:val="00961FD2"/>
    <w:rsid w:val="00962523"/>
    <w:rsid w:val="00962BC7"/>
    <w:rsid w:val="00964178"/>
    <w:rsid w:val="00964442"/>
    <w:rsid w:val="00966CC4"/>
    <w:rsid w:val="00971322"/>
    <w:rsid w:val="009717D3"/>
    <w:rsid w:val="00971FC3"/>
    <w:rsid w:val="009743CB"/>
    <w:rsid w:val="00974824"/>
    <w:rsid w:val="00975E6A"/>
    <w:rsid w:val="0097643D"/>
    <w:rsid w:val="00977336"/>
    <w:rsid w:val="00980EDD"/>
    <w:rsid w:val="00981A8E"/>
    <w:rsid w:val="0098378E"/>
    <w:rsid w:val="00985422"/>
    <w:rsid w:val="00986083"/>
    <w:rsid w:val="00986D86"/>
    <w:rsid w:val="00990BAA"/>
    <w:rsid w:val="009919D9"/>
    <w:rsid w:val="00992C81"/>
    <w:rsid w:val="0099310F"/>
    <w:rsid w:val="00993206"/>
    <w:rsid w:val="0099362D"/>
    <w:rsid w:val="00994DD7"/>
    <w:rsid w:val="00996CC4"/>
    <w:rsid w:val="009A10CE"/>
    <w:rsid w:val="009A1ADE"/>
    <w:rsid w:val="009A256D"/>
    <w:rsid w:val="009A4588"/>
    <w:rsid w:val="009A70FE"/>
    <w:rsid w:val="009B07BB"/>
    <w:rsid w:val="009B174E"/>
    <w:rsid w:val="009B3C0B"/>
    <w:rsid w:val="009B50BF"/>
    <w:rsid w:val="009B7EEA"/>
    <w:rsid w:val="009C1762"/>
    <w:rsid w:val="009C1B34"/>
    <w:rsid w:val="009C32A7"/>
    <w:rsid w:val="009C3675"/>
    <w:rsid w:val="009C7A91"/>
    <w:rsid w:val="009C7CA4"/>
    <w:rsid w:val="009C7CC1"/>
    <w:rsid w:val="009D074F"/>
    <w:rsid w:val="009D17C6"/>
    <w:rsid w:val="009D1C4D"/>
    <w:rsid w:val="009D353E"/>
    <w:rsid w:val="009D383F"/>
    <w:rsid w:val="009D4062"/>
    <w:rsid w:val="009D4418"/>
    <w:rsid w:val="009D6A4F"/>
    <w:rsid w:val="009D7263"/>
    <w:rsid w:val="009E0691"/>
    <w:rsid w:val="009E0F27"/>
    <w:rsid w:val="009E2B62"/>
    <w:rsid w:val="009E30A2"/>
    <w:rsid w:val="009E5C1A"/>
    <w:rsid w:val="009E6580"/>
    <w:rsid w:val="009E6A7B"/>
    <w:rsid w:val="009E6A86"/>
    <w:rsid w:val="009E6C48"/>
    <w:rsid w:val="009F0BC0"/>
    <w:rsid w:val="009F3606"/>
    <w:rsid w:val="00A01466"/>
    <w:rsid w:val="00A03049"/>
    <w:rsid w:val="00A040BF"/>
    <w:rsid w:val="00A04FB8"/>
    <w:rsid w:val="00A06441"/>
    <w:rsid w:val="00A068EB"/>
    <w:rsid w:val="00A07219"/>
    <w:rsid w:val="00A076C9"/>
    <w:rsid w:val="00A07EB8"/>
    <w:rsid w:val="00A107C5"/>
    <w:rsid w:val="00A1170D"/>
    <w:rsid w:val="00A11797"/>
    <w:rsid w:val="00A11BDB"/>
    <w:rsid w:val="00A12BB7"/>
    <w:rsid w:val="00A13CEB"/>
    <w:rsid w:val="00A145EC"/>
    <w:rsid w:val="00A14F26"/>
    <w:rsid w:val="00A16E71"/>
    <w:rsid w:val="00A17F79"/>
    <w:rsid w:val="00A17FBF"/>
    <w:rsid w:val="00A200AF"/>
    <w:rsid w:val="00A20734"/>
    <w:rsid w:val="00A220D2"/>
    <w:rsid w:val="00A23958"/>
    <w:rsid w:val="00A23BC4"/>
    <w:rsid w:val="00A23F1E"/>
    <w:rsid w:val="00A2564A"/>
    <w:rsid w:val="00A26D60"/>
    <w:rsid w:val="00A27D67"/>
    <w:rsid w:val="00A311AA"/>
    <w:rsid w:val="00A31CB3"/>
    <w:rsid w:val="00A3214B"/>
    <w:rsid w:val="00A346BB"/>
    <w:rsid w:val="00A34E2B"/>
    <w:rsid w:val="00A35357"/>
    <w:rsid w:val="00A359BE"/>
    <w:rsid w:val="00A35E1E"/>
    <w:rsid w:val="00A3646D"/>
    <w:rsid w:val="00A36B49"/>
    <w:rsid w:val="00A36C09"/>
    <w:rsid w:val="00A40571"/>
    <w:rsid w:val="00A40AE9"/>
    <w:rsid w:val="00A4119D"/>
    <w:rsid w:val="00A411D2"/>
    <w:rsid w:val="00A42198"/>
    <w:rsid w:val="00A42643"/>
    <w:rsid w:val="00A42EE2"/>
    <w:rsid w:val="00A44736"/>
    <w:rsid w:val="00A461F7"/>
    <w:rsid w:val="00A46D59"/>
    <w:rsid w:val="00A51898"/>
    <w:rsid w:val="00A519C8"/>
    <w:rsid w:val="00A5296E"/>
    <w:rsid w:val="00A52CDA"/>
    <w:rsid w:val="00A54DF9"/>
    <w:rsid w:val="00A570B7"/>
    <w:rsid w:val="00A5747D"/>
    <w:rsid w:val="00A60270"/>
    <w:rsid w:val="00A60C6D"/>
    <w:rsid w:val="00A6132E"/>
    <w:rsid w:val="00A62F6A"/>
    <w:rsid w:val="00A64041"/>
    <w:rsid w:val="00A66067"/>
    <w:rsid w:val="00A66387"/>
    <w:rsid w:val="00A66F6C"/>
    <w:rsid w:val="00A67959"/>
    <w:rsid w:val="00A679D0"/>
    <w:rsid w:val="00A70FDA"/>
    <w:rsid w:val="00A7152C"/>
    <w:rsid w:val="00A72B93"/>
    <w:rsid w:val="00A7504E"/>
    <w:rsid w:val="00A7629D"/>
    <w:rsid w:val="00A84446"/>
    <w:rsid w:val="00A84511"/>
    <w:rsid w:val="00A85BAF"/>
    <w:rsid w:val="00A87665"/>
    <w:rsid w:val="00A90358"/>
    <w:rsid w:val="00A91BAB"/>
    <w:rsid w:val="00A91FB3"/>
    <w:rsid w:val="00A93CBC"/>
    <w:rsid w:val="00A96331"/>
    <w:rsid w:val="00A96836"/>
    <w:rsid w:val="00A97603"/>
    <w:rsid w:val="00AA0440"/>
    <w:rsid w:val="00AA2BA5"/>
    <w:rsid w:val="00AA2D89"/>
    <w:rsid w:val="00AA3234"/>
    <w:rsid w:val="00AA453F"/>
    <w:rsid w:val="00AA5758"/>
    <w:rsid w:val="00AA6228"/>
    <w:rsid w:val="00AA66E4"/>
    <w:rsid w:val="00AA799E"/>
    <w:rsid w:val="00AA7D19"/>
    <w:rsid w:val="00AB096E"/>
    <w:rsid w:val="00AB1CC3"/>
    <w:rsid w:val="00AB1D39"/>
    <w:rsid w:val="00AB2C42"/>
    <w:rsid w:val="00AB3397"/>
    <w:rsid w:val="00AB436A"/>
    <w:rsid w:val="00AB59AB"/>
    <w:rsid w:val="00AB6324"/>
    <w:rsid w:val="00AB6A13"/>
    <w:rsid w:val="00AB7CBE"/>
    <w:rsid w:val="00AC37B6"/>
    <w:rsid w:val="00AC43BD"/>
    <w:rsid w:val="00AC47F6"/>
    <w:rsid w:val="00AC5323"/>
    <w:rsid w:val="00AC5D31"/>
    <w:rsid w:val="00AC6D4E"/>
    <w:rsid w:val="00AD0893"/>
    <w:rsid w:val="00AD2D1F"/>
    <w:rsid w:val="00AD7724"/>
    <w:rsid w:val="00AD7B7C"/>
    <w:rsid w:val="00AE0073"/>
    <w:rsid w:val="00AE17A7"/>
    <w:rsid w:val="00AE1C3D"/>
    <w:rsid w:val="00AE400F"/>
    <w:rsid w:val="00AE7174"/>
    <w:rsid w:val="00AE74A0"/>
    <w:rsid w:val="00AE77D6"/>
    <w:rsid w:val="00AE7E20"/>
    <w:rsid w:val="00AF268A"/>
    <w:rsid w:val="00AF2C78"/>
    <w:rsid w:val="00AF31CB"/>
    <w:rsid w:val="00AF6746"/>
    <w:rsid w:val="00AF6AE3"/>
    <w:rsid w:val="00B036BF"/>
    <w:rsid w:val="00B0394B"/>
    <w:rsid w:val="00B04E84"/>
    <w:rsid w:val="00B06176"/>
    <w:rsid w:val="00B06940"/>
    <w:rsid w:val="00B06C6D"/>
    <w:rsid w:val="00B076E5"/>
    <w:rsid w:val="00B106D8"/>
    <w:rsid w:val="00B10DDB"/>
    <w:rsid w:val="00B11185"/>
    <w:rsid w:val="00B11D72"/>
    <w:rsid w:val="00B12949"/>
    <w:rsid w:val="00B1334D"/>
    <w:rsid w:val="00B1547B"/>
    <w:rsid w:val="00B1652B"/>
    <w:rsid w:val="00B167F7"/>
    <w:rsid w:val="00B2063C"/>
    <w:rsid w:val="00B22FDF"/>
    <w:rsid w:val="00B27317"/>
    <w:rsid w:val="00B27AB4"/>
    <w:rsid w:val="00B30A22"/>
    <w:rsid w:val="00B31620"/>
    <w:rsid w:val="00B32CD9"/>
    <w:rsid w:val="00B343B3"/>
    <w:rsid w:val="00B35470"/>
    <w:rsid w:val="00B37DB7"/>
    <w:rsid w:val="00B4167C"/>
    <w:rsid w:val="00B4291E"/>
    <w:rsid w:val="00B4317F"/>
    <w:rsid w:val="00B458C1"/>
    <w:rsid w:val="00B464D4"/>
    <w:rsid w:val="00B4719A"/>
    <w:rsid w:val="00B509DF"/>
    <w:rsid w:val="00B52A93"/>
    <w:rsid w:val="00B53945"/>
    <w:rsid w:val="00B53B6F"/>
    <w:rsid w:val="00B552B8"/>
    <w:rsid w:val="00B5647F"/>
    <w:rsid w:val="00B57C0F"/>
    <w:rsid w:val="00B60822"/>
    <w:rsid w:val="00B61C26"/>
    <w:rsid w:val="00B62988"/>
    <w:rsid w:val="00B639FD"/>
    <w:rsid w:val="00B63B9C"/>
    <w:rsid w:val="00B63D9E"/>
    <w:rsid w:val="00B647FB"/>
    <w:rsid w:val="00B65399"/>
    <w:rsid w:val="00B65500"/>
    <w:rsid w:val="00B66055"/>
    <w:rsid w:val="00B67668"/>
    <w:rsid w:val="00B70D36"/>
    <w:rsid w:val="00B70E4D"/>
    <w:rsid w:val="00B73468"/>
    <w:rsid w:val="00B7409D"/>
    <w:rsid w:val="00B750F5"/>
    <w:rsid w:val="00B75562"/>
    <w:rsid w:val="00B75BF9"/>
    <w:rsid w:val="00B760F8"/>
    <w:rsid w:val="00B7764A"/>
    <w:rsid w:val="00B77691"/>
    <w:rsid w:val="00B80CD9"/>
    <w:rsid w:val="00B83AA1"/>
    <w:rsid w:val="00B84208"/>
    <w:rsid w:val="00B85660"/>
    <w:rsid w:val="00B90524"/>
    <w:rsid w:val="00B91AC4"/>
    <w:rsid w:val="00B94C4D"/>
    <w:rsid w:val="00B95511"/>
    <w:rsid w:val="00B95DDF"/>
    <w:rsid w:val="00B975F2"/>
    <w:rsid w:val="00B97D26"/>
    <w:rsid w:val="00BA0D2B"/>
    <w:rsid w:val="00BA22F2"/>
    <w:rsid w:val="00BA35C7"/>
    <w:rsid w:val="00BA47E1"/>
    <w:rsid w:val="00BA6454"/>
    <w:rsid w:val="00BA7296"/>
    <w:rsid w:val="00BB1171"/>
    <w:rsid w:val="00BB1749"/>
    <w:rsid w:val="00BB1BCC"/>
    <w:rsid w:val="00BB21C4"/>
    <w:rsid w:val="00BB2532"/>
    <w:rsid w:val="00BB35E5"/>
    <w:rsid w:val="00BB3662"/>
    <w:rsid w:val="00BB5A44"/>
    <w:rsid w:val="00BC0EE1"/>
    <w:rsid w:val="00BC30F5"/>
    <w:rsid w:val="00BC314E"/>
    <w:rsid w:val="00BC372A"/>
    <w:rsid w:val="00BC433E"/>
    <w:rsid w:val="00BC5610"/>
    <w:rsid w:val="00BC6C01"/>
    <w:rsid w:val="00BD058D"/>
    <w:rsid w:val="00BD08B3"/>
    <w:rsid w:val="00BD0E12"/>
    <w:rsid w:val="00BD2747"/>
    <w:rsid w:val="00BD2C2F"/>
    <w:rsid w:val="00BD37D9"/>
    <w:rsid w:val="00BD6C60"/>
    <w:rsid w:val="00BE11FC"/>
    <w:rsid w:val="00BE1BF7"/>
    <w:rsid w:val="00BE452D"/>
    <w:rsid w:val="00BE484E"/>
    <w:rsid w:val="00BE6CE9"/>
    <w:rsid w:val="00BE74CF"/>
    <w:rsid w:val="00BE7D85"/>
    <w:rsid w:val="00BF287E"/>
    <w:rsid w:val="00BF46FF"/>
    <w:rsid w:val="00C000C8"/>
    <w:rsid w:val="00C001EA"/>
    <w:rsid w:val="00C01B52"/>
    <w:rsid w:val="00C01D0E"/>
    <w:rsid w:val="00C05061"/>
    <w:rsid w:val="00C052F4"/>
    <w:rsid w:val="00C059C4"/>
    <w:rsid w:val="00C065F5"/>
    <w:rsid w:val="00C07A3C"/>
    <w:rsid w:val="00C1013E"/>
    <w:rsid w:val="00C11565"/>
    <w:rsid w:val="00C11C50"/>
    <w:rsid w:val="00C1250B"/>
    <w:rsid w:val="00C1280E"/>
    <w:rsid w:val="00C136C0"/>
    <w:rsid w:val="00C1404B"/>
    <w:rsid w:val="00C1507A"/>
    <w:rsid w:val="00C155DA"/>
    <w:rsid w:val="00C16B38"/>
    <w:rsid w:val="00C1729D"/>
    <w:rsid w:val="00C23A1F"/>
    <w:rsid w:val="00C24581"/>
    <w:rsid w:val="00C2541E"/>
    <w:rsid w:val="00C266C7"/>
    <w:rsid w:val="00C27771"/>
    <w:rsid w:val="00C27E14"/>
    <w:rsid w:val="00C30309"/>
    <w:rsid w:val="00C31AAD"/>
    <w:rsid w:val="00C32165"/>
    <w:rsid w:val="00C33A8D"/>
    <w:rsid w:val="00C33D0F"/>
    <w:rsid w:val="00C36924"/>
    <w:rsid w:val="00C369DA"/>
    <w:rsid w:val="00C40251"/>
    <w:rsid w:val="00C46667"/>
    <w:rsid w:val="00C46B0C"/>
    <w:rsid w:val="00C47643"/>
    <w:rsid w:val="00C507F8"/>
    <w:rsid w:val="00C50AAD"/>
    <w:rsid w:val="00C52094"/>
    <w:rsid w:val="00C54A2C"/>
    <w:rsid w:val="00C55FF3"/>
    <w:rsid w:val="00C56501"/>
    <w:rsid w:val="00C57053"/>
    <w:rsid w:val="00C575B9"/>
    <w:rsid w:val="00C608EC"/>
    <w:rsid w:val="00C61870"/>
    <w:rsid w:val="00C62534"/>
    <w:rsid w:val="00C65005"/>
    <w:rsid w:val="00C65A88"/>
    <w:rsid w:val="00C666B0"/>
    <w:rsid w:val="00C67C37"/>
    <w:rsid w:val="00C67E6A"/>
    <w:rsid w:val="00C70640"/>
    <w:rsid w:val="00C71655"/>
    <w:rsid w:val="00C71FAA"/>
    <w:rsid w:val="00C72AE6"/>
    <w:rsid w:val="00C739F6"/>
    <w:rsid w:val="00C74A3C"/>
    <w:rsid w:val="00C75712"/>
    <w:rsid w:val="00C76AA6"/>
    <w:rsid w:val="00C771D3"/>
    <w:rsid w:val="00C7734F"/>
    <w:rsid w:val="00C800B6"/>
    <w:rsid w:val="00C80213"/>
    <w:rsid w:val="00C809AD"/>
    <w:rsid w:val="00C80F70"/>
    <w:rsid w:val="00C810E5"/>
    <w:rsid w:val="00C81656"/>
    <w:rsid w:val="00C849EF"/>
    <w:rsid w:val="00C903A0"/>
    <w:rsid w:val="00C90B15"/>
    <w:rsid w:val="00C913B4"/>
    <w:rsid w:val="00C92361"/>
    <w:rsid w:val="00C94DD4"/>
    <w:rsid w:val="00C960BB"/>
    <w:rsid w:val="00C97719"/>
    <w:rsid w:val="00CA025E"/>
    <w:rsid w:val="00CA0E36"/>
    <w:rsid w:val="00CA123A"/>
    <w:rsid w:val="00CA12D3"/>
    <w:rsid w:val="00CA1665"/>
    <w:rsid w:val="00CA202D"/>
    <w:rsid w:val="00CA3B4E"/>
    <w:rsid w:val="00CA3F8D"/>
    <w:rsid w:val="00CA5232"/>
    <w:rsid w:val="00CA56A2"/>
    <w:rsid w:val="00CA6329"/>
    <w:rsid w:val="00CA6790"/>
    <w:rsid w:val="00CA6B1C"/>
    <w:rsid w:val="00CC12B5"/>
    <w:rsid w:val="00CC31B2"/>
    <w:rsid w:val="00CC3EEC"/>
    <w:rsid w:val="00CC44CF"/>
    <w:rsid w:val="00CC5F0E"/>
    <w:rsid w:val="00CC6010"/>
    <w:rsid w:val="00CC6AC3"/>
    <w:rsid w:val="00CD1BAF"/>
    <w:rsid w:val="00CD3FB7"/>
    <w:rsid w:val="00CD5B95"/>
    <w:rsid w:val="00CD65E2"/>
    <w:rsid w:val="00CD6A67"/>
    <w:rsid w:val="00CE06EB"/>
    <w:rsid w:val="00CE0FB8"/>
    <w:rsid w:val="00CE2D5F"/>
    <w:rsid w:val="00CE395E"/>
    <w:rsid w:val="00CE781B"/>
    <w:rsid w:val="00CF05DA"/>
    <w:rsid w:val="00CF0DBF"/>
    <w:rsid w:val="00CF1BE3"/>
    <w:rsid w:val="00CF2C3E"/>
    <w:rsid w:val="00CF6579"/>
    <w:rsid w:val="00CF6AA3"/>
    <w:rsid w:val="00CF700D"/>
    <w:rsid w:val="00D0005C"/>
    <w:rsid w:val="00D00D15"/>
    <w:rsid w:val="00D02398"/>
    <w:rsid w:val="00D02E3F"/>
    <w:rsid w:val="00D02E94"/>
    <w:rsid w:val="00D030F3"/>
    <w:rsid w:val="00D03825"/>
    <w:rsid w:val="00D06B86"/>
    <w:rsid w:val="00D07341"/>
    <w:rsid w:val="00D1007E"/>
    <w:rsid w:val="00D11F64"/>
    <w:rsid w:val="00D1252D"/>
    <w:rsid w:val="00D12660"/>
    <w:rsid w:val="00D12EF6"/>
    <w:rsid w:val="00D14A98"/>
    <w:rsid w:val="00D14E11"/>
    <w:rsid w:val="00D15519"/>
    <w:rsid w:val="00D21E95"/>
    <w:rsid w:val="00D22037"/>
    <w:rsid w:val="00D23436"/>
    <w:rsid w:val="00D2412B"/>
    <w:rsid w:val="00D25AE1"/>
    <w:rsid w:val="00D30597"/>
    <w:rsid w:val="00D31F35"/>
    <w:rsid w:val="00D3545C"/>
    <w:rsid w:val="00D422D1"/>
    <w:rsid w:val="00D439E5"/>
    <w:rsid w:val="00D447DB"/>
    <w:rsid w:val="00D451A8"/>
    <w:rsid w:val="00D45B44"/>
    <w:rsid w:val="00D46713"/>
    <w:rsid w:val="00D47788"/>
    <w:rsid w:val="00D47B6E"/>
    <w:rsid w:val="00D47FE9"/>
    <w:rsid w:val="00D50035"/>
    <w:rsid w:val="00D50ACF"/>
    <w:rsid w:val="00D513DA"/>
    <w:rsid w:val="00D51BEA"/>
    <w:rsid w:val="00D53029"/>
    <w:rsid w:val="00D5400E"/>
    <w:rsid w:val="00D56BE4"/>
    <w:rsid w:val="00D57F97"/>
    <w:rsid w:val="00D60686"/>
    <w:rsid w:val="00D62187"/>
    <w:rsid w:val="00D64AF8"/>
    <w:rsid w:val="00D668FC"/>
    <w:rsid w:val="00D66C7C"/>
    <w:rsid w:val="00D67826"/>
    <w:rsid w:val="00D703B0"/>
    <w:rsid w:val="00D724C3"/>
    <w:rsid w:val="00D72A1F"/>
    <w:rsid w:val="00D73992"/>
    <w:rsid w:val="00D7402A"/>
    <w:rsid w:val="00D742FE"/>
    <w:rsid w:val="00D7645B"/>
    <w:rsid w:val="00D76649"/>
    <w:rsid w:val="00D77CAF"/>
    <w:rsid w:val="00D81D0A"/>
    <w:rsid w:val="00D82738"/>
    <w:rsid w:val="00D8389C"/>
    <w:rsid w:val="00D84FEC"/>
    <w:rsid w:val="00D87096"/>
    <w:rsid w:val="00D87FEB"/>
    <w:rsid w:val="00D87FF8"/>
    <w:rsid w:val="00D91C33"/>
    <w:rsid w:val="00D91C9A"/>
    <w:rsid w:val="00D94F82"/>
    <w:rsid w:val="00D971F1"/>
    <w:rsid w:val="00D97B3A"/>
    <w:rsid w:val="00D97F67"/>
    <w:rsid w:val="00DA5689"/>
    <w:rsid w:val="00DA6B9F"/>
    <w:rsid w:val="00DB1099"/>
    <w:rsid w:val="00DB1D3A"/>
    <w:rsid w:val="00DB2411"/>
    <w:rsid w:val="00DB3BB7"/>
    <w:rsid w:val="00DC037D"/>
    <w:rsid w:val="00DC2B0D"/>
    <w:rsid w:val="00DC3888"/>
    <w:rsid w:val="00DC493A"/>
    <w:rsid w:val="00DD0062"/>
    <w:rsid w:val="00DD13A7"/>
    <w:rsid w:val="00DD2671"/>
    <w:rsid w:val="00DD396B"/>
    <w:rsid w:val="00DD4059"/>
    <w:rsid w:val="00DD476C"/>
    <w:rsid w:val="00DD4C3F"/>
    <w:rsid w:val="00DD5E82"/>
    <w:rsid w:val="00DD735B"/>
    <w:rsid w:val="00DE0ED1"/>
    <w:rsid w:val="00DE331A"/>
    <w:rsid w:val="00DE3339"/>
    <w:rsid w:val="00DE3DF4"/>
    <w:rsid w:val="00DE4129"/>
    <w:rsid w:val="00DE5D10"/>
    <w:rsid w:val="00DE7ADC"/>
    <w:rsid w:val="00DF3201"/>
    <w:rsid w:val="00DF34BC"/>
    <w:rsid w:val="00DF4E41"/>
    <w:rsid w:val="00DF4E8A"/>
    <w:rsid w:val="00DF58AE"/>
    <w:rsid w:val="00DF666B"/>
    <w:rsid w:val="00DF6970"/>
    <w:rsid w:val="00E00D2C"/>
    <w:rsid w:val="00E01D49"/>
    <w:rsid w:val="00E02A69"/>
    <w:rsid w:val="00E03071"/>
    <w:rsid w:val="00E03D42"/>
    <w:rsid w:val="00E05464"/>
    <w:rsid w:val="00E102AE"/>
    <w:rsid w:val="00E12C84"/>
    <w:rsid w:val="00E13E99"/>
    <w:rsid w:val="00E1759E"/>
    <w:rsid w:val="00E17626"/>
    <w:rsid w:val="00E21B7F"/>
    <w:rsid w:val="00E220CF"/>
    <w:rsid w:val="00E2502F"/>
    <w:rsid w:val="00E26689"/>
    <w:rsid w:val="00E276E3"/>
    <w:rsid w:val="00E3056F"/>
    <w:rsid w:val="00E30807"/>
    <w:rsid w:val="00E31789"/>
    <w:rsid w:val="00E33B92"/>
    <w:rsid w:val="00E36E47"/>
    <w:rsid w:val="00E372DA"/>
    <w:rsid w:val="00E37884"/>
    <w:rsid w:val="00E404F6"/>
    <w:rsid w:val="00E40B23"/>
    <w:rsid w:val="00E41FE0"/>
    <w:rsid w:val="00E4243C"/>
    <w:rsid w:val="00E44C1D"/>
    <w:rsid w:val="00E473B6"/>
    <w:rsid w:val="00E5061F"/>
    <w:rsid w:val="00E509B8"/>
    <w:rsid w:val="00E51D73"/>
    <w:rsid w:val="00E52BDE"/>
    <w:rsid w:val="00E55D1B"/>
    <w:rsid w:val="00E566AA"/>
    <w:rsid w:val="00E600E1"/>
    <w:rsid w:val="00E60C6F"/>
    <w:rsid w:val="00E61451"/>
    <w:rsid w:val="00E614AD"/>
    <w:rsid w:val="00E62AE8"/>
    <w:rsid w:val="00E64BA6"/>
    <w:rsid w:val="00E6606A"/>
    <w:rsid w:val="00E673F5"/>
    <w:rsid w:val="00E67484"/>
    <w:rsid w:val="00E70135"/>
    <w:rsid w:val="00E71297"/>
    <w:rsid w:val="00E71D82"/>
    <w:rsid w:val="00E731A1"/>
    <w:rsid w:val="00E736A9"/>
    <w:rsid w:val="00E73716"/>
    <w:rsid w:val="00E74800"/>
    <w:rsid w:val="00E74A36"/>
    <w:rsid w:val="00E756E4"/>
    <w:rsid w:val="00E76B9C"/>
    <w:rsid w:val="00E77034"/>
    <w:rsid w:val="00E81383"/>
    <w:rsid w:val="00E81D48"/>
    <w:rsid w:val="00E828FC"/>
    <w:rsid w:val="00E82F03"/>
    <w:rsid w:val="00E83C75"/>
    <w:rsid w:val="00E83DBB"/>
    <w:rsid w:val="00E83F8A"/>
    <w:rsid w:val="00E849B8"/>
    <w:rsid w:val="00E85242"/>
    <w:rsid w:val="00E85615"/>
    <w:rsid w:val="00E865D5"/>
    <w:rsid w:val="00E90B8C"/>
    <w:rsid w:val="00E91946"/>
    <w:rsid w:val="00E933C6"/>
    <w:rsid w:val="00E94AC0"/>
    <w:rsid w:val="00E963ED"/>
    <w:rsid w:val="00E96AD3"/>
    <w:rsid w:val="00E974F1"/>
    <w:rsid w:val="00EA0189"/>
    <w:rsid w:val="00EA0F09"/>
    <w:rsid w:val="00EA2B86"/>
    <w:rsid w:val="00EA2BBE"/>
    <w:rsid w:val="00EA3CDC"/>
    <w:rsid w:val="00EA4FCB"/>
    <w:rsid w:val="00EA55DF"/>
    <w:rsid w:val="00EA57A5"/>
    <w:rsid w:val="00EA5EC7"/>
    <w:rsid w:val="00EA644A"/>
    <w:rsid w:val="00EA759C"/>
    <w:rsid w:val="00EA7D9F"/>
    <w:rsid w:val="00EB312A"/>
    <w:rsid w:val="00EB3A0B"/>
    <w:rsid w:val="00EB5812"/>
    <w:rsid w:val="00EB70F2"/>
    <w:rsid w:val="00EB7513"/>
    <w:rsid w:val="00EC02CC"/>
    <w:rsid w:val="00EC06DF"/>
    <w:rsid w:val="00EC29A4"/>
    <w:rsid w:val="00EC3037"/>
    <w:rsid w:val="00EC4306"/>
    <w:rsid w:val="00EC7A2D"/>
    <w:rsid w:val="00ED0A20"/>
    <w:rsid w:val="00ED23A6"/>
    <w:rsid w:val="00ED281B"/>
    <w:rsid w:val="00ED3752"/>
    <w:rsid w:val="00ED39DC"/>
    <w:rsid w:val="00ED3C82"/>
    <w:rsid w:val="00ED5C41"/>
    <w:rsid w:val="00EE199D"/>
    <w:rsid w:val="00EE2074"/>
    <w:rsid w:val="00EE2864"/>
    <w:rsid w:val="00EE533A"/>
    <w:rsid w:val="00EE5DB4"/>
    <w:rsid w:val="00EE61B2"/>
    <w:rsid w:val="00EE624A"/>
    <w:rsid w:val="00EE6CEF"/>
    <w:rsid w:val="00EE6F77"/>
    <w:rsid w:val="00EF0C2B"/>
    <w:rsid w:val="00EF22C1"/>
    <w:rsid w:val="00EF24C1"/>
    <w:rsid w:val="00EF41BD"/>
    <w:rsid w:val="00EF5987"/>
    <w:rsid w:val="00EF5A1B"/>
    <w:rsid w:val="00EF608D"/>
    <w:rsid w:val="00EF6459"/>
    <w:rsid w:val="00F014E8"/>
    <w:rsid w:val="00F025E7"/>
    <w:rsid w:val="00F077D3"/>
    <w:rsid w:val="00F16906"/>
    <w:rsid w:val="00F16E1C"/>
    <w:rsid w:val="00F17E35"/>
    <w:rsid w:val="00F20A36"/>
    <w:rsid w:val="00F21461"/>
    <w:rsid w:val="00F227AB"/>
    <w:rsid w:val="00F259DE"/>
    <w:rsid w:val="00F25A7A"/>
    <w:rsid w:val="00F26D7C"/>
    <w:rsid w:val="00F32991"/>
    <w:rsid w:val="00F34B74"/>
    <w:rsid w:val="00F371A7"/>
    <w:rsid w:val="00F375EC"/>
    <w:rsid w:val="00F37F77"/>
    <w:rsid w:val="00F37FAB"/>
    <w:rsid w:val="00F40D59"/>
    <w:rsid w:val="00F419FA"/>
    <w:rsid w:val="00F423EF"/>
    <w:rsid w:val="00F4348C"/>
    <w:rsid w:val="00F43915"/>
    <w:rsid w:val="00F45202"/>
    <w:rsid w:val="00F46E82"/>
    <w:rsid w:val="00F5047F"/>
    <w:rsid w:val="00F52141"/>
    <w:rsid w:val="00F52587"/>
    <w:rsid w:val="00F52FFA"/>
    <w:rsid w:val="00F53202"/>
    <w:rsid w:val="00F55C2D"/>
    <w:rsid w:val="00F5607F"/>
    <w:rsid w:val="00F610F2"/>
    <w:rsid w:val="00F63813"/>
    <w:rsid w:val="00F65235"/>
    <w:rsid w:val="00F67590"/>
    <w:rsid w:val="00F67E67"/>
    <w:rsid w:val="00F7075B"/>
    <w:rsid w:val="00F71B72"/>
    <w:rsid w:val="00F72074"/>
    <w:rsid w:val="00F72935"/>
    <w:rsid w:val="00F73007"/>
    <w:rsid w:val="00F752E0"/>
    <w:rsid w:val="00F75617"/>
    <w:rsid w:val="00F80117"/>
    <w:rsid w:val="00F80351"/>
    <w:rsid w:val="00F80E58"/>
    <w:rsid w:val="00F82203"/>
    <w:rsid w:val="00F827AE"/>
    <w:rsid w:val="00F83381"/>
    <w:rsid w:val="00F85E95"/>
    <w:rsid w:val="00F86AF1"/>
    <w:rsid w:val="00F91125"/>
    <w:rsid w:val="00F917D0"/>
    <w:rsid w:val="00F94572"/>
    <w:rsid w:val="00F9691B"/>
    <w:rsid w:val="00F96ED2"/>
    <w:rsid w:val="00F97A52"/>
    <w:rsid w:val="00FA0D52"/>
    <w:rsid w:val="00FA0FE1"/>
    <w:rsid w:val="00FA19D6"/>
    <w:rsid w:val="00FA4878"/>
    <w:rsid w:val="00FA70BF"/>
    <w:rsid w:val="00FA7C08"/>
    <w:rsid w:val="00FB0457"/>
    <w:rsid w:val="00FB1AD7"/>
    <w:rsid w:val="00FB245B"/>
    <w:rsid w:val="00FB4237"/>
    <w:rsid w:val="00FB52C1"/>
    <w:rsid w:val="00FB5B06"/>
    <w:rsid w:val="00FB5BB1"/>
    <w:rsid w:val="00FB6003"/>
    <w:rsid w:val="00FB7B4F"/>
    <w:rsid w:val="00FC00C0"/>
    <w:rsid w:val="00FC01D7"/>
    <w:rsid w:val="00FC0526"/>
    <w:rsid w:val="00FC3D07"/>
    <w:rsid w:val="00FC4762"/>
    <w:rsid w:val="00FC487B"/>
    <w:rsid w:val="00FC5133"/>
    <w:rsid w:val="00FC7169"/>
    <w:rsid w:val="00FC7EA5"/>
    <w:rsid w:val="00FD057C"/>
    <w:rsid w:val="00FD095F"/>
    <w:rsid w:val="00FD19B2"/>
    <w:rsid w:val="00FD2A5B"/>
    <w:rsid w:val="00FD2B43"/>
    <w:rsid w:val="00FD6174"/>
    <w:rsid w:val="00FD64D0"/>
    <w:rsid w:val="00FD71B5"/>
    <w:rsid w:val="00FE08E1"/>
    <w:rsid w:val="00FE0D93"/>
    <w:rsid w:val="00FE12E4"/>
    <w:rsid w:val="00FE17E1"/>
    <w:rsid w:val="00FE1910"/>
    <w:rsid w:val="00FE20F2"/>
    <w:rsid w:val="00FE69FF"/>
    <w:rsid w:val="00FE74D3"/>
    <w:rsid w:val="00FE7574"/>
    <w:rsid w:val="00FE7A41"/>
    <w:rsid w:val="00FF04F6"/>
    <w:rsid w:val="00FF12C2"/>
    <w:rsid w:val="00FF38D9"/>
    <w:rsid w:val="00FF46E9"/>
    <w:rsid w:val="00FF4C32"/>
    <w:rsid w:val="00FF5222"/>
    <w:rsid w:val="00FF5570"/>
    <w:rsid w:val="00FF6102"/>
    <w:rsid w:val="00FF62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300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06300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63007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6508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3624</TotalTime>
  <Pages>70</Pages>
  <Words>10922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Кузьмина Светлана Анатольевна</dc:creator>
  <cp:keywords/>
  <dc:description/>
  <cp:lastModifiedBy>mihailov_mi</cp:lastModifiedBy>
  <cp:revision>90</cp:revision>
  <dcterms:created xsi:type="dcterms:W3CDTF">2013-01-14T07:03:00Z</dcterms:created>
  <dcterms:modified xsi:type="dcterms:W3CDTF">2013-05-27T13:28:00Z</dcterms:modified>
</cp:coreProperties>
</file>